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d7e7" w14:paraId="cded7e7" w:rsidRDefault="00D3482E" w:rsidP="00E56243" w:rsidR="00271A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F20272" w:rsidP="00F20272" w:rsidR="00F20272"/>
    <w:p w:rsidRDefault="00F20272" w:rsidP="00F20272" w:rsidR="00F20272" w:rsidRPr="00010102">
      <w:pPr>
        <w:jc w:val="center"/>
        <w:rPr>
          <w:b/>
        </w:rPr>
      </w:pPr>
      <w:r>
        <w:t xml:space="preserve">R E P U B L I K A   H R V A T S K A </w:t>
      </w:r>
    </w:p>
    <w:p w:rsidRDefault="00F20272" w:rsidP="00F20272" w:rsidR="00F20272">
      <w:pPr>
        <w:ind w:hanging="2880" w:left="2880"/>
        <w:jc w:val="center"/>
      </w:pPr>
      <w:r>
        <w:t>R J E Š E NJ E</w:t>
      </w:r>
    </w:p>
    <w:p w:rsidRDefault="00F20272" w:rsidP="00F20272" w:rsidR="00F20272">
      <w:pPr>
        <w:jc w:val="both"/>
      </w:pPr>
    </w:p>
    <w:p w:rsidRDefault="00F20272" w:rsidP="004825E8" w:rsidR="004F596D">
      <w:pPr>
        <w:jc w:val="both"/>
      </w:pPr>
      <w:r w:rsidRPr="00337798">
        <w:tab/>
      </w:r>
      <w:r w:rsidR="00C4209C" w:rsidRPr="008600EF">
        <w:t>Trgovački sud u Zagrebu po sucu tog suda Anti Galiću</w:t>
      </w:r>
      <w:r w:rsidR="00C4209C">
        <w:t xml:space="preserve">, kao sucu pojedincu, u stečajnom postupku nad dužnikom A </w:t>
      </w:r>
      <w:proofErr w:type="spellStart"/>
      <w:r w:rsidR="00C4209C">
        <w:t>VALIS</w:t>
      </w:r>
      <w:proofErr w:type="spellEnd"/>
      <w:r w:rsidR="00C4209C">
        <w:t xml:space="preserve"> </w:t>
      </w:r>
      <w:proofErr w:type="spellStart"/>
      <w:r w:rsidR="00C4209C">
        <w:t>CERTA</w:t>
      </w:r>
      <w:proofErr w:type="spellEnd"/>
      <w:r w:rsidR="00C4209C">
        <w:t xml:space="preserve"> d.o.o. Zagreb, Zagrebačka cesta </w:t>
      </w:r>
      <w:proofErr w:type="spellStart"/>
      <w:r w:rsidR="00C4209C">
        <w:t>231</w:t>
      </w:r>
      <w:proofErr w:type="spellEnd"/>
      <w:r w:rsidR="00C4209C">
        <w:t xml:space="preserve">, </w:t>
      </w:r>
      <w:proofErr w:type="spellStart"/>
      <w:r w:rsidR="00C4209C">
        <w:t>OIB</w:t>
      </w:r>
      <w:proofErr w:type="spellEnd"/>
      <w:r w:rsidR="00C4209C">
        <w:t xml:space="preserve"> </w:t>
      </w:r>
      <w:proofErr w:type="spellStart"/>
      <w:r w:rsidR="00C4209C">
        <w:t>69383639512</w:t>
      </w:r>
      <w:proofErr w:type="spellEnd"/>
      <w:r w:rsidR="00C4209C">
        <w:t xml:space="preserve">, </w:t>
      </w:r>
      <w:r w:rsidR="00104CA2">
        <w:t>d</w:t>
      </w:r>
      <w:r w:rsidR="00104CA2" w:rsidRPr="008600EF">
        <w:t xml:space="preserve">ana </w:t>
      </w:r>
      <w:proofErr w:type="spellStart"/>
      <w:r w:rsidR="00D65DFF">
        <w:t>5</w:t>
      </w:r>
      <w:r w:rsidR="008A4129">
        <w:t>.lipnja</w:t>
      </w:r>
      <w:proofErr w:type="spellEnd"/>
      <w:r w:rsidR="008A4129">
        <w:t xml:space="preserve"> </w:t>
      </w:r>
      <w:proofErr w:type="spellStart"/>
      <w:r w:rsidR="008A4129" w:rsidRPr="008600EF">
        <w:t>201</w:t>
      </w:r>
      <w:r w:rsidR="008A4129">
        <w:t>9</w:t>
      </w:r>
      <w:proofErr w:type="spellEnd"/>
      <w:r w:rsidR="008A4129"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502C38" w:rsidRPr="00502C38">
        <w:t xml:space="preserve"> </w:t>
      </w:r>
      <w:r w:rsidR="00C4209C">
        <w:t xml:space="preserve">A </w:t>
      </w:r>
      <w:proofErr w:type="spellStart"/>
      <w:r w:rsidR="00C4209C">
        <w:t>VALIS</w:t>
      </w:r>
      <w:proofErr w:type="spellEnd"/>
      <w:r w:rsidR="00C4209C">
        <w:t xml:space="preserve"> </w:t>
      </w:r>
      <w:proofErr w:type="spellStart"/>
      <w:r w:rsidR="00C4209C">
        <w:t>CERTA</w:t>
      </w:r>
      <w:proofErr w:type="spellEnd"/>
      <w:r w:rsidR="00C4209C">
        <w:t xml:space="preserve"> d.o.o. Zagreb, Zagrebačka cesta </w:t>
      </w:r>
      <w:proofErr w:type="spellStart"/>
      <w:r w:rsidR="00C4209C">
        <w:t>231</w:t>
      </w:r>
      <w:proofErr w:type="spellEnd"/>
      <w:r w:rsidR="00C4209C">
        <w:t xml:space="preserve">, </w:t>
      </w:r>
      <w:proofErr w:type="spellStart"/>
      <w:r w:rsidR="00C4209C">
        <w:t>OIB</w:t>
      </w:r>
      <w:proofErr w:type="spellEnd"/>
      <w:r w:rsidR="00C4209C">
        <w:t xml:space="preserve"> </w:t>
      </w:r>
      <w:proofErr w:type="spellStart"/>
      <w:r w:rsidR="00C4209C">
        <w:t>69383639512</w:t>
      </w:r>
      <w:proofErr w:type="spellEnd"/>
      <w:r w:rsidR="008A4129">
        <w:t>,</w:t>
      </w:r>
      <w:r w:rsidR="008A4129" w:rsidRPr="008600EF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10D07">
        <w:t>2</w:t>
      </w:r>
      <w:r w:rsidR="00D65DFF">
        <w:t>0</w:t>
      </w:r>
      <w:r w:rsidR="00CE52B4">
        <w:t>.000</w:t>
      </w:r>
      <w:proofErr w:type="spellEnd"/>
      <w:r w:rsidR="00CE52B4">
        <w:t>,</w:t>
      </w:r>
      <w:proofErr w:type="spellStart"/>
      <w:r w:rsidR="00CE52B4">
        <w:t>00</w:t>
      </w:r>
      <w:proofErr w:type="spellEnd"/>
      <w:r w:rsidR="004F596D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016F79">
        <w:t>3</w:t>
      </w:r>
      <w:r w:rsidR="00C4209C">
        <w:t>441</w:t>
      </w:r>
      <w:proofErr w:type="spellEnd"/>
      <w:r w:rsidR="00B02FF1">
        <w:t>-</w:t>
      </w:r>
      <w:proofErr w:type="spellStart"/>
      <w:r w:rsidR="00B02FF1">
        <w:t>1</w:t>
      </w:r>
      <w:r w:rsidR="00442251">
        <w:t>6</w:t>
      </w:r>
      <w:proofErr w:type="spellEnd"/>
    </w:p>
    <w:p w:rsidRDefault="00065B42" w:rsidP="00D3482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537F42" w:rsidR="00537F42">
      <w:pPr>
        <w:jc w:val="center"/>
      </w:pPr>
      <w:r w:rsidRPr="00E56243">
        <w:t>Obrazloženje</w:t>
      </w:r>
    </w:p>
    <w:p w:rsidRDefault="00C4209C" w:rsidP="00C4209C" w:rsidR="00C4209C">
      <w:pPr>
        <w:jc w:val="center"/>
      </w:pPr>
    </w:p>
    <w:p w:rsidRDefault="00C4209C" w:rsidP="00C4209C" w:rsidR="00C4209C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C4209C" w:rsidP="00C4209C" w:rsidR="00C4209C">
      <w:pPr>
        <w:ind w:firstLine="708"/>
        <w:jc w:val="both"/>
      </w:pPr>
    </w:p>
    <w:p w:rsidRDefault="00C4209C" w:rsidP="00C4209C" w:rsidR="00C4209C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2.,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C4209C" w:rsidP="00C4209C" w:rsidR="00C4209C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183</w:t>
      </w:r>
      <w:proofErr w:type="spellEnd"/>
      <w:r>
        <w:t xml:space="preserve"> dana, u ukupnom iznosu od </w:t>
      </w:r>
      <w:proofErr w:type="spellStart"/>
      <w:r>
        <w:t>122.177</w:t>
      </w:r>
      <w:proofErr w:type="spellEnd"/>
      <w:r>
        <w:t>,</w:t>
      </w:r>
      <w:proofErr w:type="spellStart"/>
      <w:r>
        <w:t>39</w:t>
      </w:r>
      <w:proofErr w:type="spellEnd"/>
      <w:r>
        <w:t xml:space="preserve"> kn. </w:t>
      </w:r>
    </w:p>
    <w:p w:rsidRDefault="00C4209C" w:rsidP="00C4209C" w:rsidR="00C4209C">
      <w:pPr>
        <w:ind w:firstLine="708"/>
        <w:jc w:val="both"/>
      </w:pPr>
    </w:p>
    <w:p w:rsidRDefault="00C4209C" w:rsidP="00C4209C" w:rsidR="00C4209C" w:rsidRPr="00B1534F">
      <w:pPr>
        <w:ind w:firstLine="708"/>
        <w:jc w:val="both"/>
      </w:pPr>
      <w:r w:rsidRPr="00B1534F">
        <w:t xml:space="preserve">Rješenjem ovog suda od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C4209C" w:rsidP="00C4209C" w:rsidR="00C4209C">
      <w:pPr>
        <w:ind w:firstLine="720"/>
        <w:jc w:val="both"/>
      </w:pPr>
    </w:p>
    <w:p w:rsidRDefault="00C4209C" w:rsidP="00C4209C" w:rsidR="00C4209C">
      <w:pPr>
        <w:ind w:firstLine="720"/>
        <w:jc w:val="both"/>
      </w:pPr>
      <w:r>
        <w:lastRenderedPageBreak/>
        <w:t xml:space="preserve">Na ročištu radi izjašnjena o prijedlogu za otvaranje stečajnog postupka od </w:t>
      </w:r>
      <w:proofErr w:type="spellStart"/>
      <w:r>
        <w:t>27.veljače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 pristupio je </w:t>
      </w:r>
      <w:proofErr w:type="spellStart"/>
      <w:r>
        <w:t>zz</w:t>
      </w:r>
      <w:proofErr w:type="spellEnd"/>
      <w:r>
        <w:t xml:space="preserve"> dužnika. </w:t>
      </w:r>
      <w:proofErr w:type="spellStart"/>
      <w:r>
        <w:t>Zz</w:t>
      </w:r>
      <w:proofErr w:type="spellEnd"/>
      <w:r>
        <w:t xml:space="preserve"> dužnika se protivio prijedlogu za otvaranje stečajnog postupka. </w:t>
      </w:r>
    </w:p>
    <w:p w:rsidRDefault="00C4209C" w:rsidP="00C4209C" w:rsidR="00C4209C">
      <w:pPr>
        <w:ind w:firstLine="720"/>
        <w:jc w:val="both"/>
      </w:pPr>
      <w:r>
        <w:t xml:space="preserve">Na ročištu radi izjašnjenja o prijedlogu za otvaranje stečajnog postupka je proveden uvid u dopis Financijske agencije od </w:t>
      </w:r>
      <w:proofErr w:type="spellStart"/>
      <w:r>
        <w:t>22.studenog</w:t>
      </w:r>
      <w:proofErr w:type="spellEnd"/>
      <w:r>
        <w:t xml:space="preserve"> </w:t>
      </w:r>
      <w:proofErr w:type="spellStart"/>
      <w:r>
        <w:t>2019</w:t>
      </w:r>
      <w:proofErr w:type="spellEnd"/>
      <w:r>
        <w:t xml:space="preserve">. prema kojoj je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 račun dužnika u blokadi </w:t>
      </w:r>
      <w:proofErr w:type="spellStart"/>
      <w:r>
        <w:t>183</w:t>
      </w:r>
      <w:proofErr w:type="spellEnd"/>
      <w:r>
        <w:t xml:space="preserve"> dana, a iznos blokade je </w:t>
      </w:r>
      <w:proofErr w:type="spellStart"/>
      <w:r>
        <w:t>122.177</w:t>
      </w:r>
      <w:proofErr w:type="spellEnd"/>
      <w:r>
        <w:t>,</w:t>
      </w:r>
      <w:proofErr w:type="spellStart"/>
      <w:r>
        <w:t>39</w:t>
      </w:r>
      <w:proofErr w:type="spellEnd"/>
      <w:r>
        <w:t xml:space="preserve"> kn.</w:t>
      </w:r>
    </w:p>
    <w:p w:rsidRDefault="00C4209C" w:rsidP="00C4209C" w:rsidR="00C4209C">
      <w:pPr>
        <w:ind w:firstLine="720"/>
        <w:jc w:val="both"/>
      </w:pPr>
      <w:r>
        <w:t>Nadalje, na ročištu je proveden uvid u izvješće dužnika o gospodarsko-</w:t>
      </w:r>
      <w:proofErr w:type="spellStart"/>
      <w:r>
        <w:t>fiancijskom</w:t>
      </w:r>
      <w:proofErr w:type="spellEnd"/>
      <w:r>
        <w:t xml:space="preserve"> stanju, te jedinstveni registar zemljišnih knjiga i katastra prema kojem dužnik nije vlasnik nekretnina. Prema izjavi </w:t>
      </w:r>
      <w:proofErr w:type="spellStart"/>
      <w:r>
        <w:t>zz</w:t>
      </w:r>
      <w:proofErr w:type="spellEnd"/>
      <w:r>
        <w:t xml:space="preserve"> dužnika dužnik je vlasnik uredske opreme.</w:t>
      </w:r>
    </w:p>
    <w:p w:rsidRDefault="00C4209C" w:rsidP="00C4209C" w:rsidR="00C4209C">
      <w:pPr>
        <w:ind w:firstLine="720"/>
        <w:jc w:val="both"/>
      </w:pPr>
    </w:p>
    <w:p w:rsidRDefault="00C4209C" w:rsidP="00C4209C" w:rsidR="00C4209C" w:rsidRPr="00B1534F">
      <w:pPr>
        <w:ind w:firstLine="720"/>
        <w:jc w:val="both"/>
      </w:pPr>
      <w:r>
        <w:t>I</w:t>
      </w:r>
      <w:r w:rsidRPr="00B1534F">
        <w:t xml:space="preserve">z </w:t>
      </w:r>
      <w:r>
        <w:t xml:space="preserve">izjava dužnika, te </w:t>
      </w:r>
      <w:r w:rsidRPr="00B1534F">
        <w:t xml:space="preserve">podataka u spisu nije bilo moguće </w:t>
      </w:r>
      <w:r>
        <w:t xml:space="preserve">nedvojbeno utvrditi  imovinu dužnika, te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B10D07" w:rsidP="00B10D07" w:rsidR="00B10D07" w:rsidRPr="00B1534F">
      <w:pPr>
        <w:ind w:firstLine="720"/>
        <w:jc w:val="both"/>
      </w:pPr>
    </w:p>
    <w:p w:rsidRDefault="00BB3627" w:rsidP="00943E51" w:rsidR="00BB3627" w:rsidRPr="00E61306">
      <w:pPr>
        <w:jc w:val="both"/>
      </w:pPr>
      <w:r w:rsidRPr="00E61306">
        <w:tab/>
        <w:t>Rješenjem ovog suda od</w:t>
      </w:r>
      <w:r w:rsidR="00B34436">
        <w:t xml:space="preserve"> </w:t>
      </w:r>
      <w:proofErr w:type="spellStart"/>
      <w:r w:rsidR="00943E51">
        <w:t>27.veljače</w:t>
      </w:r>
      <w:proofErr w:type="spellEnd"/>
      <w:r w:rsidR="00943E51">
        <w:t xml:space="preserve"> </w:t>
      </w:r>
      <w:proofErr w:type="spellStart"/>
      <w:r w:rsidR="00943E51" w:rsidRPr="008600EF">
        <w:t>201</w:t>
      </w:r>
      <w:r w:rsidR="00943E51">
        <w:t>9</w:t>
      </w:r>
      <w:proofErr w:type="spellEnd"/>
      <w:r w:rsidR="00943E51">
        <w:t xml:space="preserve">. Ante Jukić, Zagreb, Majstora </w:t>
      </w:r>
      <w:proofErr w:type="spellStart"/>
      <w:r w:rsidR="00943E51">
        <w:t>Radonje</w:t>
      </w:r>
      <w:proofErr w:type="spellEnd"/>
      <w:r w:rsidR="00943E51">
        <w:t xml:space="preserve"> </w:t>
      </w:r>
      <w:proofErr w:type="spellStart"/>
      <w:r w:rsidR="00943E51">
        <w:t>12</w:t>
      </w:r>
      <w:proofErr w:type="spellEnd"/>
      <w:r w:rsidR="00943E51">
        <w:t xml:space="preserve">., </w:t>
      </w:r>
      <w:proofErr w:type="spellStart"/>
      <w:r w:rsidR="00943E51">
        <w:t>OIB</w:t>
      </w:r>
      <w:proofErr w:type="spellEnd"/>
      <w:r w:rsidR="00943E51">
        <w:t xml:space="preserve"> </w:t>
      </w:r>
      <w:proofErr w:type="spellStart"/>
      <w:r w:rsidR="00943E51">
        <w:t>74320689175</w:t>
      </w:r>
      <w:proofErr w:type="spellEnd"/>
      <w:r w:rsidR="00603063">
        <w:t xml:space="preserve"> </w:t>
      </w:r>
      <w:r w:rsidRPr="00E61306">
        <w:t>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="00943E51">
        <w:t>5.travnja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>Na ročištu radi rasprave o pretpostavkama za otvaranje stečajnog postupka od</w:t>
      </w:r>
      <w:r w:rsidR="00B938CB">
        <w:t xml:space="preserve"> </w:t>
      </w:r>
      <w:proofErr w:type="spellStart"/>
      <w:r w:rsidR="00767DCF">
        <w:t>5</w:t>
      </w:r>
      <w:r w:rsidR="00DD2499">
        <w:t>.lipnja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</w:t>
      </w:r>
      <w:r w:rsidR="002620B7">
        <w:t>dužnik</w:t>
      </w:r>
      <w:r w:rsidR="00943E51">
        <w:t xml:space="preserve"> se nije protivio otvaranju stečajnog postupka. Nije imao primjedbi na izvješće privremenog stečajnog upravitelja.</w:t>
      </w:r>
      <w:r w:rsidR="002620B7">
        <w:t xml:space="preserve"> Na ročištu je proveden </w:t>
      </w:r>
      <w:r w:rsidRPr="00E61306">
        <w:t xml:space="preserve">uvid u </w:t>
      </w:r>
      <w:r w:rsidR="00F700FA">
        <w:t xml:space="preserve">dopis </w:t>
      </w:r>
      <w:r w:rsidR="00B938CB">
        <w:t xml:space="preserve"> </w:t>
      </w:r>
      <w:r w:rsidRPr="00E61306">
        <w:t xml:space="preserve">Financijske agencije od </w:t>
      </w:r>
      <w:proofErr w:type="spellStart"/>
      <w:r w:rsidR="00F700FA">
        <w:t>18.travnja</w:t>
      </w:r>
      <w:proofErr w:type="spellEnd"/>
      <w:r w:rsidR="004B5A85">
        <w:t xml:space="preserve"> </w:t>
      </w:r>
      <w:proofErr w:type="spellStart"/>
      <w:r w:rsidR="004B5A85">
        <w:t>2019</w:t>
      </w:r>
      <w:proofErr w:type="spellEnd"/>
      <w:r w:rsidR="004B5A85">
        <w:t>.</w:t>
      </w:r>
      <w:r w:rsidR="008509C5">
        <w:t xml:space="preserve"> </w:t>
      </w:r>
      <w:r w:rsidRPr="00E61306">
        <w:t>prema koj</w:t>
      </w:r>
      <w:r w:rsidR="00594131">
        <w:t>oj je</w:t>
      </w:r>
      <w:r w:rsidR="00F700FA">
        <w:t xml:space="preserve"> na dan 1. rujna </w:t>
      </w:r>
      <w:proofErr w:type="spellStart"/>
      <w:r w:rsidR="00F700FA">
        <w:t>2015</w:t>
      </w:r>
      <w:proofErr w:type="spellEnd"/>
      <w:r w:rsidR="00F700FA">
        <w:t>.</w:t>
      </w:r>
      <w:r w:rsidR="00BC59A9">
        <w:t xml:space="preserve"> </w:t>
      </w:r>
      <w:r w:rsidRPr="00E61306">
        <w:t xml:space="preserve">račun dužnika blokiran </w:t>
      </w:r>
      <w:proofErr w:type="spellStart"/>
      <w:r w:rsidR="00F700FA">
        <w:t>183</w:t>
      </w:r>
      <w:proofErr w:type="spellEnd"/>
      <w:r w:rsidR="00F700FA">
        <w:t xml:space="preserve"> dana</w:t>
      </w:r>
      <w:r w:rsidRPr="00E61306">
        <w:t xml:space="preserve"> neprekidno, a iznos blokade je </w:t>
      </w:r>
      <w:proofErr w:type="spellStart"/>
      <w:r w:rsidR="00594131">
        <w:t>1</w:t>
      </w:r>
      <w:r w:rsidR="00F700FA">
        <w:t>22.177</w:t>
      </w:r>
      <w:proofErr w:type="spellEnd"/>
      <w:r w:rsidR="00F700FA">
        <w:t>,</w:t>
      </w:r>
      <w:proofErr w:type="spellStart"/>
      <w:r w:rsidR="00F700FA">
        <w:t>39</w:t>
      </w:r>
      <w:proofErr w:type="spellEnd"/>
      <w:r w:rsidR="003F5D0B">
        <w:t xml:space="preserve"> kn</w:t>
      </w:r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DE5DD9" w:rsidR="00DE5DD9" w:rsidRPr="00E61306">
      <w:pPr>
        <w:ind w:firstLine="720"/>
        <w:jc w:val="both"/>
        <w:rPr>
          <w:lang w:val="pl-PL"/>
        </w:rPr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</w:t>
      </w:r>
      <w:proofErr w:type="spellStart"/>
      <w:r w:rsidR="00594131">
        <w:t>2</w:t>
      </w:r>
      <w:r w:rsidR="0030209D">
        <w:t>0</w:t>
      </w:r>
      <w:r w:rsidR="004B5A85">
        <w:t>.</w:t>
      </w:r>
      <w:r w:rsidR="004A24FA">
        <w:t>000</w:t>
      </w:r>
      <w:proofErr w:type="spellEnd"/>
      <w:r w:rsidR="004A24FA">
        <w:t>,</w:t>
      </w:r>
      <w:proofErr w:type="spellStart"/>
      <w:r w:rsidR="004A24FA">
        <w:t>00</w:t>
      </w:r>
      <w:proofErr w:type="spellEnd"/>
      <w:r w:rsidR="00C046FA">
        <w:t xml:space="preserve"> kn, prema specifikaciji troškova na listu </w:t>
      </w:r>
      <w:proofErr w:type="spellStart"/>
      <w:r w:rsidR="00027B67">
        <w:t>24</w:t>
      </w:r>
      <w:proofErr w:type="spellEnd"/>
      <w:r w:rsidR="00C046FA">
        <w:t xml:space="preserve"> spisa.</w:t>
      </w: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1013EE" w:rsidP="00D3482E" w:rsidR="00065B42" w:rsidRPr="00E61306">
      <w:pPr>
        <w:pStyle w:val="Tijeloteksta"/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30209D">
        <w:t>5</w:t>
      </w:r>
      <w:r w:rsidR="003F3E37">
        <w:t>.lipnja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8E3182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8E3182" w:rsidR="008E3182">
      <w:pPr>
        <w:jc w:val="both"/>
        <w:rPr>
          <w:sz w:val="22"/>
          <w:szCs w:val="22"/>
        </w:rPr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  <w:r w:rsidR="008E3182">
        <w:tab/>
      </w:r>
      <w:r w:rsidR="008E3182">
        <w:tab/>
      </w:r>
      <w:r w:rsidR="008E3182">
        <w:tab/>
      </w:r>
      <w:r w:rsidR="008E3182">
        <w:tab/>
      </w:r>
      <w:r w:rsidR="008E3182">
        <w:tab/>
      </w:r>
      <w:r w:rsidR="008E3182">
        <w:tab/>
      </w:r>
      <w:r w:rsidR="008E3182">
        <w:rPr>
          <w:sz w:val="22"/>
          <w:szCs w:val="22"/>
        </w:rPr>
        <w:t xml:space="preserve">Za točnost </w:t>
      </w:r>
      <w:proofErr w:type="spellStart"/>
      <w:r w:rsidR="008E3182">
        <w:rPr>
          <w:sz w:val="22"/>
          <w:szCs w:val="22"/>
        </w:rPr>
        <w:t>otpravka</w:t>
      </w:r>
      <w:proofErr w:type="spellEnd"/>
      <w:r w:rsidR="008E3182">
        <w:rPr>
          <w:sz w:val="22"/>
          <w:szCs w:val="22"/>
        </w:rPr>
        <w:t>- ovlašteni službenik:</w:t>
      </w:r>
    </w:p>
    <w:p w:rsidRDefault="008E3182" w:rsidP="0062083B" w:rsidR="008E318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8E3182" w:rsidP="0062083B" w:rsidR="008E3182" w:rsidRPr="0062083B">
      <w:pPr>
        <w:rPr>
          <w:sz w:val="22"/>
          <w:szCs w:val="22"/>
        </w:rPr>
      </w:pPr>
    </w:p>
    <w:p w:rsidRDefault="008E3182" w:rsidP="0062083B" w:rsidR="008E3182" w:rsidRPr="0062083B">
      <w:pPr>
        <w:rPr>
          <w:sz w:val="22"/>
          <w:szCs w:val="22"/>
        </w:rPr>
      </w:pPr>
    </w:p>
    <w:p w:rsidRDefault="008E3182" w:rsidP="0062083B" w:rsidR="008E3182">
      <w:pPr>
        <w:rPr>
          <w:sz w:val="22"/>
          <w:szCs w:val="22"/>
        </w:rPr>
      </w:pPr>
    </w:p>
    <w:p w:rsidRDefault="008E3182" w:rsidP="0062083B" w:rsidR="008E3182">
      <w:pPr>
        <w:rPr>
          <w:sz w:val="22"/>
          <w:szCs w:val="22"/>
        </w:rPr>
      </w:pPr>
    </w:p>
    <w:p w:rsidRDefault="008E3182" w:rsidP="004B6D6B" w:rsidR="008E318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C046FA" w:rsidP="00C046FA" w:rsidR="00C046FA" w:rsidRPr="00E61306"/>
    <w:sectPr w:rsidR="00C046FA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C4209C">
      <w:t>3441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A2B78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F79"/>
    <w:rsid w:val="00027B67"/>
    <w:rsid w:val="00030149"/>
    <w:rsid w:val="00032083"/>
    <w:rsid w:val="00033FAF"/>
    <w:rsid w:val="000353CA"/>
    <w:rsid w:val="00040D0E"/>
    <w:rsid w:val="00044237"/>
    <w:rsid w:val="00065B42"/>
    <w:rsid w:val="0007090D"/>
    <w:rsid w:val="000832EC"/>
    <w:rsid w:val="000B0A91"/>
    <w:rsid w:val="000B2E2A"/>
    <w:rsid w:val="000C2DF8"/>
    <w:rsid w:val="000D7438"/>
    <w:rsid w:val="000E2274"/>
    <w:rsid w:val="000F04B2"/>
    <w:rsid w:val="001013EE"/>
    <w:rsid w:val="00104CA2"/>
    <w:rsid w:val="00113694"/>
    <w:rsid w:val="001234C3"/>
    <w:rsid w:val="00147665"/>
    <w:rsid w:val="00172DF1"/>
    <w:rsid w:val="001742F4"/>
    <w:rsid w:val="00197753"/>
    <w:rsid w:val="001A762F"/>
    <w:rsid w:val="001B28BD"/>
    <w:rsid w:val="001B4BCC"/>
    <w:rsid w:val="001F382D"/>
    <w:rsid w:val="00201D86"/>
    <w:rsid w:val="00203CAE"/>
    <w:rsid w:val="0021298E"/>
    <w:rsid w:val="0024560F"/>
    <w:rsid w:val="00260C00"/>
    <w:rsid w:val="002620B7"/>
    <w:rsid w:val="00271A3D"/>
    <w:rsid w:val="002817DE"/>
    <w:rsid w:val="002902C3"/>
    <w:rsid w:val="0029634B"/>
    <w:rsid w:val="002971F3"/>
    <w:rsid w:val="002D5087"/>
    <w:rsid w:val="002E15A5"/>
    <w:rsid w:val="002F1575"/>
    <w:rsid w:val="002F4B95"/>
    <w:rsid w:val="0030209D"/>
    <w:rsid w:val="00314726"/>
    <w:rsid w:val="0031569F"/>
    <w:rsid w:val="00333BB9"/>
    <w:rsid w:val="003477B8"/>
    <w:rsid w:val="00350D06"/>
    <w:rsid w:val="0037720C"/>
    <w:rsid w:val="003D59BB"/>
    <w:rsid w:val="003E644C"/>
    <w:rsid w:val="003F3702"/>
    <w:rsid w:val="003F3E37"/>
    <w:rsid w:val="003F5D0B"/>
    <w:rsid w:val="003F6AD4"/>
    <w:rsid w:val="00412D47"/>
    <w:rsid w:val="00442251"/>
    <w:rsid w:val="00461063"/>
    <w:rsid w:val="00481022"/>
    <w:rsid w:val="004825E8"/>
    <w:rsid w:val="00484EF5"/>
    <w:rsid w:val="004A24FA"/>
    <w:rsid w:val="004A2D51"/>
    <w:rsid w:val="004B5A85"/>
    <w:rsid w:val="004C0C1D"/>
    <w:rsid w:val="004C6120"/>
    <w:rsid w:val="004D1632"/>
    <w:rsid w:val="004E5E10"/>
    <w:rsid w:val="004F117A"/>
    <w:rsid w:val="004F596D"/>
    <w:rsid w:val="004F5A3D"/>
    <w:rsid w:val="00502C38"/>
    <w:rsid w:val="00511369"/>
    <w:rsid w:val="00520490"/>
    <w:rsid w:val="00531A48"/>
    <w:rsid w:val="00535D8E"/>
    <w:rsid w:val="00537F42"/>
    <w:rsid w:val="0054623E"/>
    <w:rsid w:val="00574EE6"/>
    <w:rsid w:val="00594131"/>
    <w:rsid w:val="005B1162"/>
    <w:rsid w:val="005E2FEB"/>
    <w:rsid w:val="005E4176"/>
    <w:rsid w:val="005E6647"/>
    <w:rsid w:val="00603063"/>
    <w:rsid w:val="00643B41"/>
    <w:rsid w:val="00670783"/>
    <w:rsid w:val="00694AA1"/>
    <w:rsid w:val="006A2CFD"/>
    <w:rsid w:val="006C1AF2"/>
    <w:rsid w:val="006D34EA"/>
    <w:rsid w:val="006F0FA6"/>
    <w:rsid w:val="00716FEC"/>
    <w:rsid w:val="00742673"/>
    <w:rsid w:val="00745F0D"/>
    <w:rsid w:val="00746B03"/>
    <w:rsid w:val="007503BD"/>
    <w:rsid w:val="00754ABA"/>
    <w:rsid w:val="00761A52"/>
    <w:rsid w:val="00767DCF"/>
    <w:rsid w:val="00792678"/>
    <w:rsid w:val="007A1670"/>
    <w:rsid w:val="007B068E"/>
    <w:rsid w:val="007B62D6"/>
    <w:rsid w:val="007C1A46"/>
    <w:rsid w:val="007D618E"/>
    <w:rsid w:val="008076CA"/>
    <w:rsid w:val="00816D64"/>
    <w:rsid w:val="0082505E"/>
    <w:rsid w:val="008509C5"/>
    <w:rsid w:val="0086125B"/>
    <w:rsid w:val="008A340F"/>
    <w:rsid w:val="008A4129"/>
    <w:rsid w:val="008B669A"/>
    <w:rsid w:val="008E3182"/>
    <w:rsid w:val="008E338A"/>
    <w:rsid w:val="00943E51"/>
    <w:rsid w:val="00947BCF"/>
    <w:rsid w:val="00950EEA"/>
    <w:rsid w:val="00967817"/>
    <w:rsid w:val="009A1AB6"/>
    <w:rsid w:val="009A2B78"/>
    <w:rsid w:val="009A6F1A"/>
    <w:rsid w:val="009B1A38"/>
    <w:rsid w:val="009B3D51"/>
    <w:rsid w:val="009C530A"/>
    <w:rsid w:val="009E795A"/>
    <w:rsid w:val="009F1663"/>
    <w:rsid w:val="009F65BE"/>
    <w:rsid w:val="00A0793E"/>
    <w:rsid w:val="00A3014E"/>
    <w:rsid w:val="00A46583"/>
    <w:rsid w:val="00A556F4"/>
    <w:rsid w:val="00A75EA1"/>
    <w:rsid w:val="00A75F17"/>
    <w:rsid w:val="00A851A3"/>
    <w:rsid w:val="00A869D3"/>
    <w:rsid w:val="00AA063C"/>
    <w:rsid w:val="00AA4133"/>
    <w:rsid w:val="00AD1F5F"/>
    <w:rsid w:val="00AD2D81"/>
    <w:rsid w:val="00B02FF1"/>
    <w:rsid w:val="00B10D07"/>
    <w:rsid w:val="00B11FC7"/>
    <w:rsid w:val="00B34436"/>
    <w:rsid w:val="00B64F85"/>
    <w:rsid w:val="00B70FEF"/>
    <w:rsid w:val="00B74DC4"/>
    <w:rsid w:val="00B938CB"/>
    <w:rsid w:val="00B94B6D"/>
    <w:rsid w:val="00BB18D3"/>
    <w:rsid w:val="00BB3627"/>
    <w:rsid w:val="00BB397A"/>
    <w:rsid w:val="00BC2EBC"/>
    <w:rsid w:val="00BC3CD1"/>
    <w:rsid w:val="00BC59A9"/>
    <w:rsid w:val="00BD3B9C"/>
    <w:rsid w:val="00BE3338"/>
    <w:rsid w:val="00BE5577"/>
    <w:rsid w:val="00BF01D0"/>
    <w:rsid w:val="00C046FA"/>
    <w:rsid w:val="00C14F84"/>
    <w:rsid w:val="00C22E20"/>
    <w:rsid w:val="00C23ADD"/>
    <w:rsid w:val="00C4209C"/>
    <w:rsid w:val="00C575D5"/>
    <w:rsid w:val="00C8221F"/>
    <w:rsid w:val="00C83DED"/>
    <w:rsid w:val="00C90729"/>
    <w:rsid w:val="00CC0F4F"/>
    <w:rsid w:val="00CC7BFE"/>
    <w:rsid w:val="00CE16C8"/>
    <w:rsid w:val="00CE2EEE"/>
    <w:rsid w:val="00CE52B4"/>
    <w:rsid w:val="00D020EE"/>
    <w:rsid w:val="00D3482E"/>
    <w:rsid w:val="00D42B53"/>
    <w:rsid w:val="00D503C1"/>
    <w:rsid w:val="00D659C7"/>
    <w:rsid w:val="00D65DFF"/>
    <w:rsid w:val="00D677F7"/>
    <w:rsid w:val="00D803A5"/>
    <w:rsid w:val="00DA2C3B"/>
    <w:rsid w:val="00DD2499"/>
    <w:rsid w:val="00DD797C"/>
    <w:rsid w:val="00DE5DD9"/>
    <w:rsid w:val="00E24B5E"/>
    <w:rsid w:val="00E2513C"/>
    <w:rsid w:val="00E312E2"/>
    <w:rsid w:val="00E31DDC"/>
    <w:rsid w:val="00E423A6"/>
    <w:rsid w:val="00E52C51"/>
    <w:rsid w:val="00E56243"/>
    <w:rsid w:val="00E61306"/>
    <w:rsid w:val="00E70998"/>
    <w:rsid w:val="00E72613"/>
    <w:rsid w:val="00E8793C"/>
    <w:rsid w:val="00EB3052"/>
    <w:rsid w:val="00F01194"/>
    <w:rsid w:val="00F129CF"/>
    <w:rsid w:val="00F20272"/>
    <w:rsid w:val="00F37452"/>
    <w:rsid w:val="00F537E8"/>
    <w:rsid w:val="00F53F5B"/>
    <w:rsid w:val="00F700FA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34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348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D34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348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St-3441/2016</izvorni_sadrzaj>
    <derivirana_varijabla naziv="DomainObject.Predmet.OznakaBroj_1">St-3441/2016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VALIS CERTA d.o.o.</izvorni_sadrzaj>
    <derivirana_varijabla naziv="DomainObject.Predmet.ProtustrankaFormated_1">  A VALIS CERTA d.o.o.</derivirana_varijabla>
  </DomainObject.Predmet.ProtustrankaFormated>
  <DomainObject.Predmet.ProtustrankaFormatedOIB>
    <izvorni_sadrzaj>  A VALIS CERTA d.o.o., OIB 69383639512</izvorni_sadrzaj>
    <derivirana_varijabla naziv="DomainObject.Predmet.ProtustrankaFormatedOIB_1">  A VALIS CERTA d.o.o., OIB 69383639512</derivirana_varijabla>
  </DomainObject.Predmet.ProtustrankaFormatedOIB>
  <DomainObject.Predmet.ProtustrankaFormatedWithAdress>
    <izvorni_sadrzaj> A VALIS CERTA d.o.o., Zagrebačka cesta 231, 10000 Zagreb</izvorni_sadrzaj>
    <derivirana_varijabla naziv="DomainObject.Predmet.ProtustrankaFormatedWithAdress_1"> A VALIS CERTA d.o.o., Zagrebačka cesta 231, 10000 Zagreb</derivirana_varijabla>
  </DomainObject.Predmet.ProtustrankaFormatedWithAdress>
  <DomainObject.Predmet.ProtustrankaFormatedWithAdressOIB>
    <izvorni_sadrzaj> A VALIS CERTA d.o.o., OIB 69383639512, Zagrebačka cesta 231, 10000 Zagreb</izvorni_sadrzaj>
    <derivirana_varijabla naziv="DomainObject.Predmet.ProtustrankaFormatedWithAdressOIB_1"> A VALIS CERTA d.o.o., OIB 69383639512, Zagrebačka cesta 231, 10000 Zagreb</derivirana_varijabla>
  </DomainObject.Predmet.ProtustrankaFormatedWithAdressOIB>
  <DomainObject.Predmet.ProtustrankaWithAdress>
    <izvorni_sadrzaj>A VALIS CERTA d.o.o. Zagrebačka cesta 231, 10000 Zagreb</izvorni_sadrzaj>
    <derivirana_varijabla naziv="DomainObject.Predmet.ProtustrankaWithAdress_1">A VALIS CERTA d.o.o. Zagrebačka cesta 231, 10000 Zagreb</derivirana_varijabla>
  </DomainObject.Predmet.ProtustrankaWithAdress>
  <DomainObject.Predmet.ProtustrankaWithAdressOIB>
    <izvorni_sadrzaj>A VALIS CERTA d.o.o., OIB 69383639512, Zagrebačka cesta 231, 10000 Zagreb</izvorni_sadrzaj>
    <derivirana_varijabla naziv="DomainObject.Predmet.ProtustrankaWithAdressOIB_1">A VALIS CERTA d.o.o., OIB 69383639512, Zagrebačka cesta 231, 10000 Zagreb</derivirana_varijabla>
  </DomainObject.Predmet.ProtustrankaWithAdressOIB>
  <DomainObject.Predmet.ProtustrankaNazivFormated>
    <izvorni_sadrzaj>A VALIS CERTA d.o.o.</izvorni_sadrzaj>
    <derivirana_varijabla naziv="DomainObject.Predmet.ProtustrankaNazivFormated_1">A VALIS CERTA d.o.o.</derivirana_varijabla>
  </DomainObject.Predmet.ProtustrankaNazivFormated>
  <DomainObject.Predmet.ProtustrankaNazivFormatedOIB>
    <izvorni_sadrzaj>A VALIS CERTA d.o.o., OIB 69383639512</izvorni_sadrzaj>
    <derivirana_varijabla naziv="DomainObject.Predmet.ProtustrankaNazivFormatedOIB_1">A VALIS CERTA d.o.o., OIB 69383639512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VALIS CERTA d.o.o.</item>
    </izvorni_sadrzaj>
    <derivirana_varijabla naziv="DomainObject.Predmet.ProtuStrankaListFormated_1">
      <item>A VALIS CERTA d.o.o.</item>
    </derivirana_varijabla>
  </DomainObject.Predmet.ProtuStrankaListFormated>
  <DomainObject.Predmet.ProtuStrankaListFormatedOIB>
    <izvorni_sadrzaj>
      <item>A VALIS CERTA d.o.o., OIB 69383639512</item>
    </izvorni_sadrzaj>
    <derivirana_varijabla naziv="DomainObject.Predmet.ProtuStrankaListFormatedOIB_1">
      <item>A VALIS CERTA d.o.o., OIB 69383639512</item>
    </derivirana_varijabla>
  </DomainObject.Predmet.ProtuStrankaListFormatedOIB>
  <DomainObject.Predmet.ProtuStrankaListFormatedWithAdress>
    <izvorni_sadrzaj>
      <item>A VALIS CERTA d.o.o., Zagrebačka cesta 231, 10000 Zagreb</item>
    </izvorni_sadrzaj>
    <derivirana_varijabla naziv="DomainObject.Predmet.ProtuStrankaListFormatedWithAdress_1">
      <item>A VALIS CERTA d.o.o., Zagrebačka cesta 231, 10000 Zagreb</item>
    </derivirana_varijabla>
  </DomainObject.Predmet.ProtuStrankaListFormatedWithAdress>
  <DomainObject.Predmet.ProtuStrankaListFormatedWithAdressOIB>
    <izvorni_sadrzaj>
      <item>A VALIS CERTA d.o.o., OIB 69383639512, Zagrebačka cesta 231, 10000 Zagreb</item>
    </izvorni_sadrzaj>
    <derivirana_varijabla naziv="DomainObject.Predmet.ProtuStrankaListFormatedWithAdressOIB_1">
      <item>A VALIS CERTA d.o.o., OIB 69383639512, Zagrebačka cesta 231, 10000 Zagreb</item>
    </derivirana_varijabla>
  </DomainObject.Predmet.ProtuStrankaListFormatedWithAdressOIB>
  <DomainObject.Predmet.ProtuStrankaListNazivFormated>
    <izvorni_sadrzaj>
      <item>A VALIS CERTA d.o.o.</item>
    </izvorni_sadrzaj>
    <derivirana_varijabla naziv="DomainObject.Predmet.ProtuStrankaListNazivFormated_1">
      <item>A VALIS CERTA d.o.o.</item>
    </derivirana_varijabla>
  </DomainObject.Predmet.ProtuStrankaListNazivFormated>
  <DomainObject.Predmet.ProtuStrankaListNazivFormatedOIB>
    <izvorni_sadrzaj>
      <item>A VALIS CERTA d.o.o., OIB 69383639512</item>
    </izvorni_sadrzaj>
    <derivirana_varijabla naziv="DomainObject.Predmet.ProtuStrankaListNazivFormatedOIB_1">
      <item>A VALIS CERTA d.o.o., OIB 69383639512</item>
    </derivirana_varijabla>
  </DomainObject.Predmet.ProtuStrankaListNazivFormatedOIB>
  <DomainObject.Predmet.OstaliListFormated>
    <izvorni_sadrzaj>
      <item>Ljerka Špacir</item>
    </izvorni_sadrzaj>
    <derivirana_varijabla naziv="DomainObject.Predmet.OstaliListFormated_1">
      <item>Ljerka Špacir</item>
    </derivirana_varijabla>
  </DomainObject.Predmet.OstaliListFormated>
  <DomainObject.Predmet.OstaliListFormatedOIB>
    <izvorni_sadrzaj>
      <item>Ljerka Špacir, OIB 06677832045</item>
    </izvorni_sadrzaj>
    <derivirana_varijabla naziv="DomainObject.Predmet.OstaliListFormatedOIB_1">
      <item>Ljerka Špacir, OIB 06677832045</item>
    </derivirana_varijabla>
  </DomainObject.Predmet.OstaliListFormatedOIB>
  <DomainObject.Predmet.OstaliListFormatedWithAdress>
    <izvorni_sadrzaj>
      <item>Ljerka Špacir, Matije Divkovića 21, 10000 Zagreb</item>
    </izvorni_sadrzaj>
    <derivirana_varijabla naziv="DomainObject.Predmet.OstaliListFormatedWithAdress_1">
      <item>Ljerka Špacir, Matije Divkovića 21, 10000 Zagreb</item>
    </derivirana_varijabla>
  </DomainObject.Predmet.OstaliListFormatedWithAdress>
  <DomainObject.Predmet.OstaliListFormatedWithAdressOIB>
    <izvorni_sadrzaj>
      <item>Ljerka Špacir, OIB 06677832045, Matije Divkovića 21, 10000 Zagreb</item>
    </izvorni_sadrzaj>
    <derivirana_varijabla naziv="DomainObject.Predmet.OstaliListFormatedWithAdressOIB_1">
      <item>Ljerka Špacir, OIB 06677832045, Matije Divkovića 21, 10000 Zagreb</item>
    </derivirana_varijabla>
  </DomainObject.Predmet.OstaliListFormatedWithAdressOIB>
  <DomainObject.Predmet.OstaliListNazivFormated>
    <izvorni_sadrzaj>
      <item>Ljerka Špacir</item>
    </izvorni_sadrzaj>
    <derivirana_varijabla naziv="DomainObject.Predmet.OstaliListNazivFormated_1">
      <item>Ljerka Špacir</item>
    </derivirana_varijabla>
  </DomainObject.Predmet.OstaliListNazivFormated>
  <DomainObject.Predmet.OstaliListNazivFormatedOIB>
    <izvorni_sadrzaj>
      <item>Ljerka Špacir, OIB 06677832045</item>
    </izvorni_sadrzaj>
    <derivirana_varijabla naziv="DomainObject.Predmet.OstaliListNazivFormatedOIB_1">
      <item>Ljerka Špacir, OIB 06677832045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VALIS CERTA d.o.o.</izvorni_sadrzaj>
    <derivirana_varijabla naziv="DomainObject.Predmet.ProtustrankaIDrugi_1">A VALIS CERTA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VALIS CERTA d.o.o., OIB 69383639512, Zagrebačka cesta 231, 10000 Zagreb</izvorni_sadrzaj>
    <derivirana_varijabla naziv="DomainObject.Predmet.ProtustrankaIDrugiAdressOIB_1">A VALIS CERTA d.o.o., OIB 69383639512, Zagrebačka cesta 231,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VALIS CERTA d.o.o.</item>
      <item>Ljerka Špacir</item>
    </izvorni_sadrzaj>
    <derivirana_varijabla naziv="DomainObject.Predmet.SudioniciListNaziv_1">
      <item>FINA Regionalni centar Zagreb</item>
      <item>A VALIS CERTA d.o.o.</item>
      <item>Ljerka Špacir</item>
    </derivirana_varijabla>
  </DomainObject.Predmet.SudioniciListNaziv>
  <DomainObject.Predmet.SudioniciListAdressOIB>
    <izvorni_sadrzaj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izvorni_sadrzaj>
    <derivirana_varijabla naziv="DomainObject.Predmet.SudioniciListAdressOIB_1">
      <item>FINA Regionalni centar Zagreb, OIB 85821130368, Trg svibanjskih žrtava 1995. 1,10000 Zagreb</item>
      <item>A VALIS CERTA d.o.o., OIB 69383639512, Zagrebačka cesta 231,10000 Zagreb</item>
      <item>Ljerka Špacir, OIB 06677832045, Matije Divkovića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69383639512</item>
      <item>, OIB 06677832045</item>
    </izvorni_sadrzaj>
    <derivirana_varijabla naziv="DomainObject.Predmet.SudioniciListNazivOIB_1">
      <item>, OIB 85821130368</item>
      <item>, OIB 69383639512</item>
      <item>, OIB 06677832045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St-3441/2016-9</izvorni_sadrzaj>
    <derivirana_varijabla naziv="DomainObject.PredzadnjaOdlukaIzPredmeta.Oznaka_1">St-3441/2016-9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792</properties:Words>
  <properties:Characters>4465</properties:Characters>
  <properties:Lines>98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2019-06-06T07:19:00Z</dcterms:created>
  <dc:creator>gzubak</dc:creator>
  <cp:lastModifiedBy>Valentina Delač</cp:lastModifiedBy>
  <cp:lastPrinted>2019-06-06T07:25:00Z</cp:lastPrinted>
  <dcterms:modified xmlns:xsi="http://www.w3.org/2001/XMLSchema-instance" xsi:type="dcterms:W3CDTF">2019-06-06T07:25:00Z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 valis certa  rj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