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5fa0" w14:paraId="7765fa0" w:rsidRDefault="00023389" w:rsidP="00A312F6" w:rsidR="00403F01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DD4FAD"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  <w:t xml:space="preserve">    </w:t>
      </w:r>
      <w:r w:rsidR="00673C3E" w:rsidRPr="00673C3E">
        <w:rPr>
          <w:lang w:val="hr-HR"/>
        </w:rPr>
        <w:t>Poslovni broj</w:t>
      </w:r>
      <w:r w:rsidR="00673C3E">
        <w:rPr>
          <w:lang w:val="hr-HR"/>
        </w:rPr>
        <w:t>:</w:t>
      </w:r>
      <w:r w:rsidR="004777B1" w:rsidRPr="00673C3E">
        <w:rPr>
          <w:lang w:val="hr-HR"/>
        </w:rPr>
        <w:t xml:space="preserve"> 12. St-</w:t>
      </w:r>
      <w:r w:rsidR="004F19CD">
        <w:rPr>
          <w:lang w:val="hr-HR"/>
        </w:rPr>
        <w:t>835</w:t>
      </w:r>
      <w:r w:rsidR="00667ED7" w:rsidRPr="00673C3E">
        <w:rPr>
          <w:lang w:val="hr-HR"/>
        </w:rPr>
        <w:t>/2018</w:t>
      </w:r>
      <w:r w:rsidR="007160D3">
        <w:rPr>
          <w:lang w:val="hr-HR"/>
        </w:rPr>
        <w:t>-</w:t>
      </w:r>
      <w:r w:rsidR="00FC39BA">
        <w:rPr>
          <w:lang w:val="hr-HR"/>
        </w:rPr>
        <w:t>7</w:t>
      </w:r>
    </w:p>
    <w:p w:rsidRDefault="00D4027A" w:rsidP="00D4027A" w:rsidR="00D4027A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D4027A" w:rsidP="00D4027A" w:rsidR="00D4027A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EB78C8" w:rsidP="00EB78C8" w:rsidR="00EB78C8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FC39BA">
      <w:pPr>
        <w:rPr>
          <w:sz w:val="22"/>
          <w:szCs w:val="22"/>
          <w:lang w:val="hr-HR"/>
        </w:rPr>
      </w:pPr>
    </w:p>
    <w:p w:rsidRDefault="00063C3A" w:rsidP="00403F01" w:rsidR="00403F01" w:rsidRPr="00673C3E">
      <w:pPr>
        <w:pStyle w:val="Naslov1"/>
        <w:rPr>
          <w:b w:val="false"/>
        </w:rPr>
      </w:pPr>
      <w:r w:rsidRPr="00673C3E">
        <w:rPr>
          <w:b w:val="false"/>
        </w:rPr>
        <w:t xml:space="preserve">U   I M E   </w:t>
      </w:r>
      <w:r w:rsidR="00403F01" w:rsidRPr="00673C3E">
        <w:rPr>
          <w:b w:val="false"/>
        </w:rPr>
        <w:t xml:space="preserve">R E P U B L I K </w:t>
      </w:r>
      <w:r w:rsidRPr="00673C3E">
        <w:rPr>
          <w:b w:val="false"/>
        </w:rPr>
        <w:t>E</w:t>
      </w:r>
      <w:r w:rsidR="00403F01" w:rsidRPr="00673C3E">
        <w:rPr>
          <w:b w:val="false"/>
        </w:rPr>
        <w:t xml:space="preserve">   H R V A T S K </w:t>
      </w:r>
      <w:r w:rsidRPr="00673C3E">
        <w:rPr>
          <w:b w:val="false"/>
        </w:rPr>
        <w:t>E</w:t>
      </w:r>
    </w:p>
    <w:p w:rsidRDefault="00403F01" w:rsidP="00403F01" w:rsidR="00403F01" w:rsidRPr="00673C3E">
      <w:pPr>
        <w:rPr>
          <w:lang w:eastAsia="hr-HR" w:val="hr-HR"/>
        </w:rPr>
      </w:pPr>
    </w:p>
    <w:p w:rsidRDefault="00E14AE2" w:rsidP="00D4027A" w:rsidR="00D4027A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</w:t>
      </w:r>
      <w:r w:rsidR="000553FC">
        <w:rPr>
          <w:bCs/>
          <w:szCs w:val="24"/>
        </w:rPr>
        <w:t xml:space="preserve"> </w:t>
      </w:r>
      <w:r w:rsidRPr="00673C3E">
        <w:rPr>
          <w:bCs/>
          <w:szCs w:val="24"/>
        </w:rPr>
        <w:t>J E</w:t>
      </w:r>
    </w:p>
    <w:p w:rsidRDefault="00D4027A" w:rsidP="00D4027A" w:rsidR="00D4027A" w:rsidRPr="00FC39BA">
      <w:pPr>
        <w:rPr>
          <w:sz w:val="22"/>
          <w:szCs w:val="22"/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F19CD" w:rsidRPr="004F19CD">
        <w:rPr>
          <w:lang w:val="hr-HR"/>
        </w:rPr>
        <w:t>MARINA BAY ZENTA j.d.o.o.</w:t>
      </w:r>
      <w:r w:rsidR="004F19CD">
        <w:rPr>
          <w:lang w:val="hr-HR"/>
        </w:rPr>
        <w:t xml:space="preserve"> Split</w:t>
      </w:r>
      <w:r w:rsidR="004F19CD" w:rsidRPr="004F19CD">
        <w:rPr>
          <w:lang w:val="hr-HR"/>
        </w:rPr>
        <w:t>,</w:t>
      </w:r>
      <w:r w:rsidR="00FC39BA">
        <w:rPr>
          <w:lang w:val="hr-HR"/>
        </w:rPr>
        <w:t xml:space="preserve"> Put Žnjana 44/A,</w:t>
      </w:r>
      <w:r w:rsidR="004F19CD" w:rsidRPr="004F19CD">
        <w:rPr>
          <w:lang w:val="hr-HR"/>
        </w:rPr>
        <w:t xml:space="preserve"> OIB: 52675264184, </w:t>
      </w:r>
      <w:r w:rsidR="000553FC">
        <w:rPr>
          <w:lang w:val="hr-HR"/>
        </w:rPr>
        <w:t>23.</w:t>
      </w:r>
      <w:r w:rsidR="00FC39BA">
        <w:rPr>
          <w:lang w:val="hr-HR"/>
        </w:rPr>
        <w:t xml:space="preserve"> siječnja 2019.</w:t>
      </w:r>
    </w:p>
    <w:p w:rsidRDefault="00664952" w:rsidP="00D4027A" w:rsidR="00664952" w:rsidRPr="00FC39BA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F19CD" w:rsidRPr="004F19CD">
        <w:rPr>
          <w:lang w:val="hr-HR"/>
        </w:rPr>
        <w:t>MARINA BAY ZENTA j.d.o.o.</w:t>
      </w:r>
      <w:r w:rsidR="004F19CD">
        <w:rPr>
          <w:lang w:val="hr-HR"/>
        </w:rPr>
        <w:t xml:space="preserve"> Split</w:t>
      </w:r>
      <w:r w:rsidR="004F19CD" w:rsidRPr="004F19CD">
        <w:rPr>
          <w:lang w:val="hr-HR"/>
        </w:rPr>
        <w:t xml:space="preserve">, </w:t>
      </w:r>
      <w:r w:rsidR="00FC39BA">
        <w:rPr>
          <w:lang w:val="hr-HR"/>
        </w:rPr>
        <w:t>Put Žnjana 44/A,</w:t>
      </w:r>
      <w:r w:rsidR="00FC39BA" w:rsidRPr="004F19CD">
        <w:rPr>
          <w:lang w:val="hr-HR"/>
        </w:rPr>
        <w:t xml:space="preserve"> </w:t>
      </w:r>
      <w:r w:rsidR="004F19CD" w:rsidRPr="004F19CD">
        <w:rPr>
          <w:lang w:val="hr-HR"/>
        </w:rPr>
        <w:t>OIB: 52675264184, MBS: 060349892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0553FC">
        <w:rPr>
          <w:lang w:val="hr-HR"/>
        </w:rPr>
        <w:t>23.</w:t>
      </w:r>
      <w:r w:rsidR="00FC39BA">
        <w:rPr>
          <w:lang w:val="hr-HR"/>
        </w:rPr>
        <w:t xml:space="preserve"> siječnja 2019. </w:t>
      </w:r>
      <w:r>
        <w:rPr>
          <w:lang w:val="hr-HR"/>
        </w:rPr>
        <w:t xml:space="preserve">u </w:t>
      </w:r>
      <w:r w:rsidR="000553FC">
        <w:rPr>
          <w:lang w:val="hr-HR"/>
        </w:rPr>
        <w:t>9</w:t>
      </w:r>
      <w:r w:rsidR="00FB26D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F61044">
        <w:t xml:space="preserve"> </w:t>
      </w:r>
      <w:r w:rsidR="007C1487">
        <w:t xml:space="preserve">Damir Vrca, </w:t>
      </w:r>
      <w:r w:rsidR="007C1487" w:rsidRPr="000B3BCB">
        <w:t>diplomirani ekonomist</w:t>
      </w:r>
      <w:r w:rsidR="007C1487">
        <w:t xml:space="preserve"> iz Splita, </w:t>
      </w:r>
      <w:r w:rsidR="007C1487" w:rsidRPr="000B3BCB">
        <w:t>Stoci 2A</w:t>
      </w:r>
      <w:r w:rsidR="007C1487">
        <w:t xml:space="preserve">, OIB: </w:t>
      </w:r>
      <w:r w:rsidR="007C1487" w:rsidRPr="000B3BCB">
        <w:t>72900552088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F61044">
        <w:rPr>
          <w:lang w:val="hr-HR"/>
        </w:rPr>
        <w:t xml:space="preserve"> </w:t>
      </w:r>
      <w:r w:rsidR="004F19CD" w:rsidRPr="004F19CD">
        <w:rPr>
          <w:lang w:val="hr-HR"/>
        </w:rPr>
        <w:t>MARINA BAY ZENTA j.d.o.o.</w:t>
      </w:r>
      <w:r w:rsidR="004F19CD">
        <w:rPr>
          <w:lang w:val="hr-HR"/>
        </w:rPr>
        <w:t xml:space="preserve"> Split</w:t>
      </w:r>
      <w:r w:rsidR="004F19CD" w:rsidRPr="004F19CD">
        <w:rPr>
          <w:lang w:val="hr-HR"/>
        </w:rPr>
        <w:t xml:space="preserve">, </w:t>
      </w:r>
      <w:r w:rsidR="00FC39BA">
        <w:rPr>
          <w:lang w:val="hr-HR"/>
        </w:rPr>
        <w:t>Put Žnjana 44/A,</w:t>
      </w:r>
      <w:r w:rsidR="00FC39BA" w:rsidRPr="004F19CD">
        <w:rPr>
          <w:lang w:val="hr-HR"/>
        </w:rPr>
        <w:t xml:space="preserve"> </w:t>
      </w:r>
      <w:r w:rsidR="004F19CD" w:rsidRPr="004F19CD">
        <w:rPr>
          <w:lang w:val="hr-HR"/>
        </w:rPr>
        <w:t>OIB: 52675264184, MBS: 060349892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14175E" w:rsidP="00E14AE2" w:rsidR="0014175E" w:rsidRPr="00FC39BA">
      <w:pPr>
        <w:ind w:left="708"/>
        <w:jc w:val="both"/>
        <w:rPr>
          <w:sz w:val="20"/>
          <w:szCs w:val="20"/>
          <w:lang w:val="hr-HR"/>
        </w:rPr>
      </w:pPr>
    </w:p>
    <w:p w:rsidRDefault="0014175E" w:rsidP="00E14AE2" w:rsidR="0014175E" w:rsidRPr="00673C3E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C39BA">
        <w:rPr>
          <w:lang w:val="hr-HR"/>
        </w:rPr>
        <w:t>14</w:t>
      </w:r>
      <w:r w:rsidR="004F19CD">
        <w:rPr>
          <w:lang w:val="hr-HR"/>
        </w:rPr>
        <w:t>. studenog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F19CD">
        <w:rPr>
          <w:lang w:val="hr-HR"/>
        </w:rPr>
        <w:t>MARINA BAY ZENTA j.d.o.o. Split</w:t>
      </w:r>
      <w:r w:rsidR="003E753D">
        <w:rPr>
          <w:lang w:val="hr-HR"/>
        </w:rPr>
        <w:t>.</w:t>
      </w:r>
    </w:p>
    <w:p w:rsidRDefault="00F94102" w:rsidP="00E14AE2" w:rsidR="00E36F4C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634348" w:rsidP="0014175E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4F19CD">
        <w:rPr>
          <w:lang w:val="hr-HR"/>
        </w:rPr>
        <w:t>9. studenog 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F19CD">
        <w:rPr>
          <w:lang w:val="hr-HR"/>
        </w:rPr>
        <w:t>5.367,05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14175E" w:rsidP="00E14AE2" w:rsidR="0014175E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673C3E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D7D33">
        <w:rPr>
          <w:lang w:val="hr-HR"/>
        </w:rPr>
        <w:t>20. studenog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673C3E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</w:t>
      </w:r>
      <w:r w:rsidR="00193F49"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673C3E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673C3E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673C3E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</w:t>
      </w:r>
      <w:r w:rsidR="00673C3E">
        <w:rPr>
          <w:lang w:val="hr-HR"/>
        </w:rPr>
        <w:t>slučajnog odabira u skladu s člankom</w:t>
      </w:r>
      <w:r>
        <w:rPr>
          <w:lang w:val="hr-HR"/>
        </w:rPr>
        <w:t xml:space="preserve"> 432. SZ-a. </w:t>
      </w:r>
    </w:p>
    <w:p w:rsidRDefault="00404AD2" w:rsidP="00404AD2" w:rsidR="00404AD2">
      <w:pPr>
        <w:jc w:val="both"/>
        <w:rPr>
          <w:lang w:val="hr-HR"/>
        </w:rPr>
      </w:pPr>
    </w:p>
    <w:p w:rsidRDefault="00404AD2" w:rsidP="00404AD2" w:rsidR="00404AD2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članka 431. i članka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FC39BA" w:rsidR="00FC39B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553FC">
        <w:rPr>
          <w:lang w:val="hr-HR"/>
        </w:rPr>
        <w:t>23.</w:t>
      </w:r>
      <w:r w:rsidR="00FC39BA">
        <w:rPr>
          <w:lang w:val="hr-HR"/>
        </w:rPr>
        <w:t xml:space="preserve"> siječnja 2019.</w:t>
      </w:r>
    </w:p>
    <w:p w:rsidRDefault="00D4027A" w:rsidP="00FC39BA" w:rsidR="00D4027A" w:rsidRPr="00FC39BA">
      <w:pPr>
        <w:jc w:val="center"/>
        <w:rPr>
          <w:sz w:val="22"/>
          <w:szCs w:val="22"/>
          <w:lang w:val="hr-HR"/>
        </w:rPr>
      </w:pPr>
      <w:r w:rsidRPr="00FC39BA">
        <w:rPr>
          <w:sz w:val="22"/>
          <w:szCs w:val="22"/>
          <w:lang w:val="hr-HR"/>
        </w:rPr>
        <w:t xml:space="preserve"> </w:t>
      </w:r>
    </w:p>
    <w:p w:rsidRDefault="005906CD" w:rsidP="00F53C8F" w:rsidR="005906CD">
      <w:pPr>
        <w:ind w:left="4956"/>
        <w:jc w:val="center"/>
      </w:pPr>
      <w:r w:rsidRPr="00F049A9">
        <w:t>Sudac</w:t>
      </w:r>
    </w:p>
    <w:p w:rsidRDefault="005906CD" w:rsidP="00F53C8F" w:rsidR="005906CD" w:rsidRPr="00EF31D7">
      <w:pPr>
        <w:ind w:left="4956"/>
        <w:jc w:val="center"/>
        <w:rPr>
          <w:sz w:val="28"/>
          <w:szCs w:val="28"/>
        </w:rPr>
      </w:pPr>
    </w:p>
    <w:p w:rsidRDefault="005906CD" w:rsidP="00F53C8F" w:rsidR="005906CD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5906CD" w:rsidP="00F53C8F" w:rsidR="005906CD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5906CD" w:rsidP="00F53C8F" w:rsidR="005906CD">
      <w:pPr>
        <w:ind w:firstLine="708" w:left="5664"/>
      </w:pPr>
      <w:r>
        <w:t xml:space="preserve"> </w:t>
      </w:r>
      <w:r w:rsidRPr="00F049A9">
        <w:t>Katarina Raos</w:t>
      </w:r>
    </w:p>
    <w:p w:rsidRDefault="00110325" w:rsidP="00641FD6" w:rsidR="00110325"/>
    <w:p w:rsidRDefault="0014175E" w:rsidP="005745D6" w:rsidR="0014175E" w:rsidRPr="0014175E">
      <w:pPr>
        <w:jc w:val="both"/>
        <w:rPr>
          <w:sz w:val="16"/>
          <w:szCs w:val="16"/>
          <w:lang w:val="hr-HR"/>
        </w:rPr>
      </w:pPr>
    </w:p>
    <w:p w:rsidRDefault="001B59AE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403F01" w:rsidR="00E14AE2" w:rsidRPr="003734BE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sectPr w:rsidSect="000553FC" w:rsidR="00E14AE2" w:rsidRPr="003734BE">
      <w:headerReference w:type="default" r:id="rId11"/>
      <w:pgSz w:h="16838" w:w="11906"/>
      <w:pgMar w:gutter="0" w:footer="708" w:header="993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6AD" w:rsidP="003734BE" w:rsidR="004626AD">
      <w:r>
        <w:separator/>
      </w:r>
    </w:p>
  </w:endnote>
  <w:endnote w:id="0" w:type="continuationSeparator">
    <w:p w:rsidRDefault="004626AD" w:rsidP="003734BE" w:rsidR="00462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6AD" w:rsidP="003734BE" w:rsidR="004626AD">
      <w:r>
        <w:separator/>
      </w:r>
    </w:p>
  </w:footnote>
  <w:footnote w:id="0" w:type="continuationSeparator">
    <w:p w:rsidRDefault="004626AD" w:rsidP="003734BE" w:rsidR="004626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906CD" w:rsidRPr="005906CD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673C3E" w:rsidRPr="00673C3E">
      <w:rPr>
        <w:lang w:val="hr-HR"/>
      </w:rPr>
      <w:t>Poslovni broj</w:t>
    </w:r>
    <w:r w:rsidR="00673C3E">
      <w:rPr>
        <w:lang w:val="hr-HR"/>
      </w:rPr>
      <w:t>:</w:t>
    </w:r>
    <w:r w:rsidR="00673C3E" w:rsidRPr="00673C3E">
      <w:rPr>
        <w:lang w:val="hr-HR"/>
      </w:rPr>
      <w:t xml:space="preserve"> 12. St-</w:t>
    </w:r>
    <w:r w:rsidR="004F19CD">
      <w:rPr>
        <w:lang w:val="hr-HR"/>
      </w:rPr>
      <w:t>835</w:t>
    </w:r>
    <w:r w:rsidR="00673C3E" w:rsidRPr="00673C3E">
      <w:rPr>
        <w:lang w:val="hr-HR"/>
      </w:rPr>
      <w:t>/2018</w:t>
    </w:r>
    <w:r w:rsidR="007160D3">
      <w:rPr>
        <w:lang w:val="hr-HR"/>
      </w:rPr>
      <w:t>-</w:t>
    </w:r>
    <w:r w:rsidR="00FC39BA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3389"/>
    <w:rsid w:val="0002675F"/>
    <w:rsid w:val="000350B4"/>
    <w:rsid w:val="00037D05"/>
    <w:rsid w:val="00045FDD"/>
    <w:rsid w:val="00052E51"/>
    <w:rsid w:val="000553FC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175E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59AE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3194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4AD2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26AD"/>
    <w:rsid w:val="00464334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D7D33"/>
    <w:rsid w:val="004E1F4C"/>
    <w:rsid w:val="004E3F82"/>
    <w:rsid w:val="004E5474"/>
    <w:rsid w:val="004F0253"/>
    <w:rsid w:val="004F19CD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06CD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3C3E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60D3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1487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404F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C5D03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1044"/>
    <w:rsid w:val="00F63D59"/>
    <w:rsid w:val="00F743B3"/>
    <w:rsid w:val="00F75B8C"/>
    <w:rsid w:val="00F75E2B"/>
    <w:rsid w:val="00F85A66"/>
    <w:rsid w:val="00F87AC9"/>
    <w:rsid w:val="00F913EB"/>
    <w:rsid w:val="00F94102"/>
    <w:rsid w:val="00F9427C"/>
    <w:rsid w:val="00F94412"/>
    <w:rsid w:val="00F9797B"/>
    <w:rsid w:val="00FA7922"/>
    <w:rsid w:val="00FB26DC"/>
    <w:rsid w:val="00FB50C5"/>
    <w:rsid w:val="00FB7CE7"/>
    <w:rsid w:val="00FC39BA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6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06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06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06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6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06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06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06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St-835/2018</izvorni_sadrzaj>
    <derivirana_varijabla naziv="DomainObject.Predmet.OznakaBroj_1">St-835/2018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BAY ZENTA j.d.o.o. za turizam i usluge</izvorni_sadrzaj>
    <derivirana_varijabla naziv="DomainObject.Predmet.ProtustrankaFormated_1">  MARINA BAY ZENTA j.d.o.o. za turizam i usluge</derivirana_varijabla>
  </DomainObject.Predmet.ProtustrankaFormated>
  <DomainObject.Predmet.ProtustrankaFormatedOIB>
    <izvorni_sadrzaj>  MARINA BAY ZENTA j.d.o.o. za turizam i usluge, OIB 52675264184</izvorni_sadrzaj>
    <derivirana_varijabla naziv="DomainObject.Predmet.ProtustrankaFormatedOIB_1">  MARINA BAY ZENTA j.d.o.o. za turizam i usluge, OIB 52675264184</derivirana_varijabla>
  </DomainObject.Predmet.ProtustrankaFormatedOIB>
  <DomainObject.Predmet.ProtustrankaFormatedWithAdress>
    <izvorni_sadrzaj> MARINA BAY ZENTA j.d.o.o. za turizam i usluge, Put Žnjana 44/A, 21000 Split</izvorni_sadrzaj>
    <derivirana_varijabla naziv="DomainObject.Predmet.ProtustrankaFormatedWithAdress_1"> MARINA BAY ZENTA j.d.o.o. za turizam i usluge, Put Žnjana 44/A, 21000 Split</derivirana_varijabla>
  </DomainObject.Predmet.ProtustrankaFormatedWithAdress>
  <DomainObject.Predmet.ProtustrankaFormatedWithAdressOIB>
    <izvorni_sadrzaj> MARINA BAY ZENTA j.d.o.o. za turizam i usluge, OIB 52675264184, Put Žnjana 44/A, 21000 Split</izvorni_sadrzaj>
    <derivirana_varijabla naziv="DomainObject.Predmet.ProtustrankaFormatedWithAdressOIB_1"> MARINA BAY ZENTA j.d.o.o. za turizam i usluge, OIB 52675264184, Put Žnjana 44/A, 21000 Split</derivirana_varijabla>
  </DomainObject.Predmet.ProtustrankaFormatedWithAdressOIB>
  <DomainObject.Predmet.ProtustrankaWithAdress>
    <izvorni_sadrzaj>MARINA BAY ZENTA j.d.o.o. za turizam i usluge Put Žnjana 44/A, 21000 Split</izvorni_sadrzaj>
    <derivirana_varijabla naziv="DomainObject.Predmet.ProtustrankaWithAdress_1">MARINA BAY ZENTA j.d.o.o. za turizam i usluge Put Žnjana 44/A, 21000 Split</derivirana_varijabla>
  </DomainObject.Predmet.ProtustrankaWithAdress>
  <DomainObject.Predmet.ProtustrankaWithAdressOIB>
    <izvorni_sadrzaj>MARINA BAY ZENTA j.d.o.o. za turizam i usluge, OIB 52675264184, Put Žnjana 44/A, 21000 Split</izvorni_sadrzaj>
    <derivirana_varijabla naziv="DomainObject.Predmet.ProtustrankaWithAdressOIB_1">MARINA BAY ZENTA j.d.o.o. za turizam i usluge, OIB 52675264184, Put Žnjana 44/A, 21000 Split</derivirana_varijabla>
  </DomainObject.Predmet.ProtustrankaWithAdressOIB>
  <DomainObject.Predmet.ProtustrankaNazivFormated>
    <izvorni_sadrzaj>MARINA BAY ZENTA j.d.o.o. za turizam i usluge</izvorni_sadrzaj>
    <derivirana_varijabla naziv="DomainObject.Predmet.ProtustrankaNazivFormated_1">MARINA BAY ZENTA j.d.o.o. za turizam i usluge</derivirana_varijabla>
  </DomainObject.Predmet.ProtustrankaNazivFormated>
  <DomainObject.Predmet.ProtustrankaNazivFormatedOIB>
    <izvorni_sadrzaj>MARINA BAY ZENTA j.d.o.o. za turizam i usluge, OIB 52675264184</izvorni_sadrzaj>
    <derivirana_varijabla naziv="DomainObject.Predmet.ProtustrankaNazivFormatedOIB_1">MARINA BAY ZENTA j.d.o.o. za turizam i usluge, OIB 52675264184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5367.05</izvorni_sadrzaj>
    <derivirana_varijabla naziv="DomainObject.Predmet.TrenutnaVrijednost_1">5367.05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MARINA BAY ZENTA j.d.o.o. za turizam i usluge</item>
    </izvorni_sadrzaj>
    <derivirana_varijabla naziv="DomainObject.Predmet.ProtuStrankaListFormated_1">
      <item>MARINA BAY ZENTA j.d.o.o. za turizam i usluge</item>
    </derivirana_varijabla>
  </DomainObject.Predmet.ProtuStrankaListFormated>
  <DomainObject.Predmet.ProtuStrankaListFormatedOIB>
    <izvorni_sadrzaj>
      <item>MARINA BAY ZENTA j.d.o.o. za turizam i usluge, OIB 52675264184</item>
    </izvorni_sadrzaj>
    <derivirana_varijabla naziv="DomainObject.Predmet.ProtuStrankaListFormatedOIB_1">
      <item>MARINA BAY ZENTA j.d.o.o. za turizam i usluge, OIB 52675264184</item>
    </derivirana_varijabla>
  </DomainObject.Predmet.ProtuStrankaListFormatedOIB>
  <DomainObject.Predmet.ProtuStrankaListFormatedWithAdress>
    <izvorni_sadrzaj>
      <item>MARINA BAY ZENTA j.d.o.o. za turizam i usluge, Put Žnjana 44/A, 21000 Split</item>
    </izvorni_sadrzaj>
    <derivirana_varijabla naziv="DomainObject.Predmet.ProtuStrankaListFormatedWithAdress_1">
      <item>MARINA BAY ZENTA j.d.o.o. za turizam i usluge, Put Žnjana 44/A, 21000 Split</item>
    </derivirana_varijabla>
  </DomainObject.Predmet.ProtuStrankaListFormatedWithAdress>
  <DomainObject.Predmet.ProtuStrankaListFormatedWithAdressOIB>
    <izvorni_sadrzaj>
      <item>MARINA BAY ZENTA j.d.o.o. za turizam i usluge, OIB 52675264184, Put Žnjana 44/A, 21000 Split</item>
    </izvorni_sadrzaj>
    <derivirana_varijabla naziv="DomainObject.Predmet.ProtuStrankaListFormatedWithAdressOIB_1">
      <item>MARINA BAY ZENTA j.d.o.o. za turizam i usluge, OIB 52675264184, Put Žnjana 44/A, 21000 Split</item>
    </derivirana_varijabla>
  </DomainObject.Predmet.ProtuStrankaListFormatedWithAdressOIB>
  <DomainObject.Predmet.ProtuStrankaListNazivFormated>
    <izvorni_sadrzaj>
      <item>MARINA BAY ZENTA j.d.o.o. za turizam i usluge</item>
    </izvorni_sadrzaj>
    <derivirana_varijabla naziv="DomainObject.Predmet.ProtuStrankaListNazivFormated_1">
      <item>MARINA BAY ZENTA j.d.o.o. za turizam i usluge</item>
    </derivirana_varijabla>
  </DomainObject.Predmet.ProtuStrankaListNazivFormated>
  <DomainObject.Predmet.ProtuStrankaListNazivFormatedOIB>
    <izvorni_sadrzaj>
      <item>MARINA BAY ZENTA j.d.o.o. za turizam i usluge, OIB 52675264184</item>
    </izvorni_sadrzaj>
    <derivirana_varijabla naziv="DomainObject.Predmet.ProtuStrankaListNazivFormatedOIB_1">
      <item>MARINA BAY ZENTA j.d.o.o. za turizam i usluge, OIB 52675264184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MARINA BAY ZENTA j.d.o.o. za turizam i usluge</izvorni_sadrzaj>
    <derivirana_varijabla naziv="DomainObject.Predmet.ProtustrankaIDrugi_1">MARINA BAY ZENTA j.d.o.o.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MARINA BAY ZENTA j.d.o.o. za turizam i usluge, OIB 52675264184, Put Žnjana 44/A, 21000 Split</izvorni_sadrzaj>
    <derivirana_varijabla naziv="DomainObject.Predmet.ProtustrankaIDrugiAdressOIB_1">MARINA BAY ZENTA j.d.o.o. za turizam i usluge, OIB 52675264184, Put Žnjana 44/A,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BAY ZENTA j.d.o.o. za turizam i usluge</item>
      <item>FINANCIJSKA AGENCIJA, RC SPLIT</item>
    </izvorni_sadrzaj>
    <derivirana_varijabla naziv="DomainObject.Predmet.SudioniciListNaziv_1">
      <item>MARINA BAY ZENTA j.d.o.o. za turizam i usluge</item>
      <item>FINANCIJSKA AGENCIJA, RC SPLIT</item>
    </derivirana_varijabla>
  </DomainObject.Predmet.SudioniciListNaziv>
  <DomainObject.Predmet.SudioniciListAdressOIB>
    <izvorni_sadrzaj>
      <item>MARINA BAY ZENTA j.d.o.o. za turizam i usluge, OIB 52675264184, Put Žnjana 44/A,21000 Split</item>
      <item>FINANCIJSKA AGENCIJA, RC SPLIT, OIB 85821130368, Mažuranićevo šetalište 24 b,21000 Split</item>
    </izvorni_sadrzaj>
    <derivirana_varijabla naziv="DomainObject.Predmet.SudioniciListAdressOIB_1">
      <item>MARINA BAY ZENTA j.d.o.o. za turizam i usluge, OIB 52675264184, Put Žnjana 44/A,21000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52675264184</item>
      <item>, OIB 85821130368</item>
    </izvorni_sadrzaj>
    <derivirana_varijabla naziv="DomainObject.Predmet.SudioniciListNazivOIB_1">
      <item>, OIB 52675264184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173EC-DAB6-4D9C-BE5E-9CDF5322F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752</properties:Words>
  <properties:Characters>4027</properties:Characters>
  <properties:Lines>96</properties:Lines>
  <properties:Paragraphs>28</properties:Paragraphs>
  <properties:TotalTime>524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2019-01-23T07:39:00Z</cp:lastPrinted>
  <dcterms:modified xmlns:xsi="http://www.w3.org/2001/XMLSchema-instance" xsi:type="dcterms:W3CDTF">2019-01-23T07:39:00Z</dcterms:modified>
  <cp:revision>405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