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da8c" w14:paraId="55eda8c" w:rsidRDefault="00AA0611" w:rsidP="00AA0611" w:rsidR="00AA0611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A0611" w:rsidP="00AA0611" w:rsidR="00AA0611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AA0611" w:rsidP="00AA0611" w:rsidR="00AA0611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A0611" w:rsidP="00AA0611" w:rsidR="00AA0611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AA0611" w:rsidP="00AA0611" w:rsidR="00AA0611">
      <w:pPr>
        <w:spacing w:after="0"/>
        <w:rPr>
          <w:rFonts w:cs="Times New Roman"/>
        </w:rPr>
      </w:pPr>
    </w:p>
    <w:p w:rsidRDefault="00AA0611" w:rsidP="00AA0611" w:rsidR="00AA0611">
      <w:pPr>
        <w:spacing w:after="0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AA0611" w:rsidP="00AA0611" w:rsidR="00AA0611">
      <w:pPr>
        <w:spacing w:after="0"/>
        <w:jc w:val="center"/>
        <w:rPr>
          <w:rFonts w:cs="Times New Roman"/>
          <w:b/>
        </w:rPr>
      </w:pPr>
    </w:p>
    <w:p w:rsidRDefault="00AA0611" w:rsidP="00AA0611" w:rsidR="00AA06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AA0611" w:rsidP="00AA0611" w:rsidR="00AA0611">
      <w:pPr>
        <w:spacing w:after="0"/>
        <w:jc w:val="center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  <w:b/>
        </w:rPr>
      </w:pP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PALATIKUM j.d.o.o., OIB: 59041596120 sa sjedištem u Starogradska 57 C, 48000 Reka</w:t>
      </w:r>
      <w:r>
        <w:rPr>
          <w:rFonts w:cs="Times New Roman"/>
        </w:rPr>
        <w:t>, dana 27. lipnja 2017.,</w:t>
      </w:r>
    </w:p>
    <w:p w:rsidRDefault="00AA0611" w:rsidP="00AA0611" w:rsidR="00AA0611">
      <w:pPr>
        <w:spacing w:after="0"/>
        <w:jc w:val="both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AA0611" w:rsidP="00AA0611" w:rsidR="00AA0611">
      <w:pPr>
        <w:spacing w:after="0"/>
        <w:jc w:val="center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  <w:b/>
        </w:rPr>
      </w:pP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PALATIKUM j.d.o.o., OIB: 59041596120 sa sjedištem u Starogradska 57 C, 48000 Reka.</w:t>
      </w: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Virovitica, OIB: 86217384445.</w:t>
      </w: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PALATIKUM j.d.o.o., OIB: 59041596120 sa sjedištem u Starogradska 57 C, 48000 Reka.</w:t>
      </w: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PALATIKUM j.d.o.o., OIB: 59041596120 sa sjedištem u Starogradska 57 C, 48000 Reka, biti će brisan iz sudskog registra.</w:t>
      </w:r>
    </w:p>
    <w:p w:rsidRDefault="00AA0611" w:rsidP="00AA0611" w:rsidR="00AA0611">
      <w:pPr>
        <w:spacing w:after="0"/>
        <w:jc w:val="both"/>
        <w:rPr>
          <w:rFonts w:cs="Times New Roman"/>
        </w:rPr>
      </w:pPr>
    </w:p>
    <w:p w:rsidRDefault="00AA0611" w:rsidP="00AA0611" w:rsidR="00AA0611">
      <w:pPr>
        <w:spacing w:after="0"/>
        <w:jc w:val="both"/>
        <w:rPr>
          <w:rFonts w:cs="Times New Roman"/>
        </w:rPr>
      </w:pPr>
    </w:p>
    <w:p w:rsidRDefault="00AA0611" w:rsidP="00AA0611" w:rsidR="00AA0611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A0611" w:rsidP="00AA0611" w:rsidR="00AA0611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19. travnja</w:t>
      </w:r>
      <w:r>
        <w:rPr>
          <w:rFonts w:cs="Times New Roman"/>
        </w:rPr>
        <w:t xml:space="preserve"> 2016. predlagatelj je ovome sudu podnio prijedlog za otvaranje stečajnog postupka nad dužnikom, pa je stoga sud po</w:t>
      </w:r>
      <w:r>
        <w:rPr>
          <w:rFonts w:cs="Times New Roman"/>
        </w:rPr>
        <w:t>krenuo prethodni postupak, te je zakazao ročište</w:t>
      </w:r>
      <w:r>
        <w:rPr>
          <w:rFonts w:cs="Times New Roman"/>
        </w:rPr>
        <w:t xml:space="preserve"> radi izjašnjenja o tom prijedlogu</w:t>
      </w:r>
      <w:r>
        <w:rPr>
          <w:rFonts w:cs="Times New Roman"/>
        </w:rPr>
        <w:t xml:space="preserve"> na koje ročište</w:t>
      </w:r>
      <w:r>
        <w:rPr>
          <w:rFonts w:cs="Times New Roman"/>
        </w:rPr>
        <w:t xml:space="preserve"> direktor društva dužnika </w:t>
      </w:r>
      <w:r>
        <w:rPr>
          <w:rFonts w:cs="Times New Roman"/>
        </w:rPr>
        <w:t xml:space="preserve">nije pristupio, a sud je dana 6. veljače 2017. zaprimio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za društvo dužnika iz kojeg proizlazi kako dužnik nema u vlasništvu nikakve imovine.</w:t>
      </w: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St-663/16-9</w:t>
      </w:r>
      <w:r>
        <w:rPr>
          <w:rFonts w:cs="Times New Roman"/>
        </w:rPr>
        <w:t xml:space="preserve"> od 29.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AA0611" w:rsidP="00AA0611" w:rsidR="00AA0611">
      <w:pPr>
        <w:spacing w:after="0"/>
        <w:ind w:firstLine="708"/>
        <w:jc w:val="both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AA0611" w:rsidP="00AA0611" w:rsidR="00AA0611">
      <w:pPr>
        <w:spacing w:after="0"/>
        <w:jc w:val="center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</w:rPr>
      </w:pPr>
    </w:p>
    <w:p w:rsidRDefault="00AA0611" w:rsidP="00AA0611" w:rsidR="00AA0611">
      <w:pPr>
        <w:spacing w:after="0"/>
        <w:jc w:val="center"/>
        <w:rPr>
          <w:rFonts w:cs="Times New Roman"/>
        </w:rPr>
      </w:pPr>
    </w:p>
    <w:p w:rsidRDefault="00AA0611" w:rsidP="00AA0611" w:rsidR="00AA06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SUDAC</w:t>
      </w:r>
    </w:p>
    <w:p w:rsidRDefault="00AA0611" w:rsidP="00AA0611" w:rsidR="00AA06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AA0611" w:rsidP="00AA0611" w:rsidR="00AA06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</w:t>
      </w:r>
      <w:r w:rsidR="00FC1A21">
        <w:rPr>
          <w:rFonts w:cs="Times New Roman"/>
        </w:rPr>
        <w:t xml:space="preserve"> </w:t>
      </w:r>
      <w:bookmarkStart w:name="_GoBack" w:id="0"/>
      <w:bookmarkEnd w:id="0"/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  <w:r w:rsidR="00FC1A21">
        <w:rPr>
          <w:rFonts w:cs="Times New Roman"/>
        </w:rPr>
        <w:t>, v.r.</w:t>
      </w:r>
    </w:p>
    <w:p w:rsidRDefault="00AA0611" w:rsidP="00AA0611" w:rsidR="00AA0611">
      <w:pPr>
        <w:spacing w:after="0"/>
        <w:jc w:val="both"/>
        <w:rPr>
          <w:rFonts w:cs="Times New Roman"/>
        </w:rPr>
      </w:pPr>
    </w:p>
    <w:p w:rsidRDefault="00AA0611" w:rsidP="00AA0611" w:rsidR="00AA0611">
      <w:pPr>
        <w:spacing w:after="0"/>
        <w:rPr>
          <w:rFonts w:cs="Times New Roman"/>
          <w:b/>
          <w:u w:val="single"/>
        </w:rPr>
      </w:pPr>
    </w:p>
    <w:p w:rsidRDefault="00AA0611" w:rsidP="00AA0611" w:rsidR="00AA0611">
      <w:pPr>
        <w:spacing w:after="0"/>
        <w:rPr>
          <w:rFonts w:cs="Times New Roman"/>
          <w:b/>
          <w:u w:val="single"/>
        </w:rPr>
      </w:pPr>
    </w:p>
    <w:p w:rsidRDefault="00AA0611" w:rsidP="00AA0611" w:rsidR="00AA0611">
      <w:pPr>
        <w:spacing w:after="0"/>
        <w:rPr>
          <w:rFonts w:cs="Times New Roman"/>
          <w:b/>
          <w:u w:val="single"/>
        </w:rPr>
      </w:pPr>
    </w:p>
    <w:p w:rsidRDefault="00AA0611" w:rsidP="00AA0611" w:rsidR="00AA0611">
      <w:pPr>
        <w:spacing w:after="0"/>
        <w:rPr>
          <w:rFonts w:cs="Times New Roman"/>
          <w:b/>
          <w:u w:val="single"/>
        </w:rPr>
      </w:pPr>
    </w:p>
    <w:p w:rsidRDefault="00AA0611" w:rsidP="00AA0611" w:rsidR="00AA0611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AA0611" w:rsidP="00AA0611" w:rsidR="00AA06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AA0611" w:rsidP="00AA0611" w:rsidR="00AA061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AA0611" w:rsidP="00AA0611" w:rsidR="00AA0611">
      <w:pPr>
        <w:spacing w:after="0"/>
        <w:jc w:val="both"/>
        <w:rPr>
          <w:rFonts w:cs="Times New Roman"/>
        </w:rPr>
      </w:pPr>
    </w:p>
    <w:p w:rsidRDefault="00AA0611" w:rsidP="00AA0611" w:rsidR="00AA0611">
      <w:pPr>
        <w:spacing w:after="0"/>
        <w:jc w:val="both"/>
        <w:rPr>
          <w:rFonts w:cs="Times New Roman"/>
        </w:rPr>
      </w:pPr>
    </w:p>
    <w:p w:rsidRDefault="00AA0611" w:rsidP="00AA0611" w:rsidR="00AA061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A0611" w:rsidP="00AA0611" w:rsidR="00AA061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AA0611" w:rsidP="00AA0611" w:rsidR="00AA0611">
      <w:pPr>
        <w:pStyle w:val="Odlomakpopisa"/>
        <w:numPr>
          <w:ilvl w:val="0"/>
          <w:numId w:val="47"/>
        </w:numPr>
        <w:spacing w:after="0"/>
      </w:pPr>
      <w:r>
        <w:t xml:space="preserve">Dužniku, </w:t>
      </w:r>
      <w:r>
        <w:rPr>
          <w:rFonts w:cs="Times New Roman"/>
        </w:rPr>
        <w:t>PALATIKUM j.d.o.o., Starogradska 57 C, 48000 Reka</w:t>
      </w:r>
    </w:p>
    <w:p w:rsidRDefault="00AA0611" w:rsidP="00AA0611" w:rsidR="00AA0611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AA0611" w:rsidP="00AA0611" w:rsidR="00AA0611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</w:t>
      </w:r>
    </w:p>
    <w:p w:rsidRDefault="00AA0611" w:rsidP="00AA0611" w:rsidR="00AA0611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AA0611" w:rsidP="00AA0611" w:rsidR="00AA0611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A0611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96F" w:rsidP="00537B78" w:rsidR="00DC396F">
      <w:r>
        <w:separator/>
      </w:r>
    </w:p>
  </w:endnote>
  <w:endnote w:id="0" w:type="continuationSeparator">
    <w:p w:rsidRDefault="00DC396F" w:rsidP="00537B78" w:rsidR="00DC3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96F" w:rsidP="00537B78" w:rsidR="00DC396F">
      <w:r>
        <w:separator/>
      </w:r>
    </w:p>
  </w:footnote>
  <w:footnote w:id="0" w:type="continuationSeparator">
    <w:p w:rsidRDefault="00DC396F" w:rsidP="00537B78" w:rsidR="00DC39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611" w:rsidR="008333A9">
    <w:pPr>
      <w:pStyle w:val="Zaglavlje"/>
    </w:pPr>
    <w:r>
      <w:rPr>
        <w:rStyle w:val="PozadinaSvijetloCrvena"/>
        <w:shd w:fill="auto" w:color="auto" w:val="clear"/>
      </w:rPr>
      <w:t>Poslovni broj: 6 St-663/16-10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611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96F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A21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06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St-663/2016-10</izvorni_sadrzaj>
    <derivirana_varijabla naziv="DomainObject.Oznaka_1">St-663/2016-10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PALATIKUM jednostavno društvo s ograničenom odgovornošću za poljoprivredu, proizvodnju i trgovinu</izvorni_sadrzaj>
    <derivirana_varijabla naziv="DomainObject.Predmet.ProtustrankaFormated_1">  PALATIKUM jednostavno društvo s ograničenom odgovornošću za poljoprivredu, proizvodnju i trgovinu</derivirana_varijabla>
  </DomainObject.Predmet.ProtustrankaFormated>
  <DomainObject.Predmet.ProtustrankaFormatedOIB>
    <izvorni_sadrzaj>  PALATIKUM jednostavno društvo s ograničenom odgovornošću za poljoprivredu, proizvodnju i trgovinu, OIB 59041596120</izvorni_sadrzaj>
    <derivirana_varijabla naziv="DomainObject.Predmet.ProtustrankaFormatedOIB_1">  PALATIKUM jednostavno društvo s ograničenom odgovornošću za poljoprivredu, proizvodnju i trgovinu, OIB 59041596120</derivirana_varijabla>
  </DomainObject.Predmet.ProtustrankaFormatedOIB>
  <DomainObject.Predmet.ProtustrankaFormatedWithAdress>
    <izvorni_sadrzaj> PALATIKUM jednostavno društvo s ograničenom odgovornošću za poljoprivredu, proizvodnju i trgovinu, Starogradska 57/C, 48000 Reka</izvorni_sadrzaj>
    <derivirana_varijabla naziv="DomainObject.Predmet.ProtustrankaFormatedWithAdress_1"> PALATIKUM jednostavno društvo s ograničenom odgovornošću za poljoprivredu, proizvodnju i trgovinu, Starogradska 57/C, 48000 Reka</derivirana_varijabla>
  </DomainObject.Predmet.ProtustrankaFormatedWithAdress>
  <DomainObject.Predmet.ProtustrankaFormatedWithAdressOIB>
    <izvorni_sadrzaj> PALATIKUM jednostavno društvo s ograničenom odgovornošću za poljoprivredu, proizvodnju i trgovinu, OIB 59041596120, Starogradska 57/C, 48000 Reka</izvorni_sadrzaj>
    <derivirana_varijabla naziv="DomainObject.Predmet.ProtustrankaFormatedWithAdressOIB_1"> PALATIKUM jednostavno društvo s ograničenom odgovornošću za poljoprivredu, proizvodnju i trgovinu, OIB 59041596120, Starogradska 57/C, 48000 Reka</derivirana_varijabla>
  </DomainObject.Predmet.ProtustrankaFormatedWithAdressOIB>
  <DomainObject.Predmet.ProtustrankaWithAdress>
    <izvorni_sadrzaj>PALATIKUM jednostavno društvo s ograničenom odgovornošću za poljoprivredu, proizvodnju i trgovinu Starogradska 57/C, 48000 Reka</izvorni_sadrzaj>
    <derivirana_varijabla naziv="DomainObject.Predmet.ProtustrankaWithAdress_1">PALATIKUM jednostavno društvo s ograničenom odgovornošću za poljoprivredu, proizvodnju i trgovinu Starogradska 57/C, 48000 Reka</derivirana_varijabla>
  </DomainObject.Predmet.ProtustrankaWithAdress>
  <DomainObject.Predmet.ProtustrankaWithAdressOIB>
    <izvorni_sadrzaj>PALATIKUM jednostavno društvo s ograničenom odgovornošću za poljoprivredu, proizvodnju i trgovinu, OIB 59041596120, Starogradska 57/C, 48000 Reka</izvorni_sadrzaj>
    <derivirana_varijabla naziv="DomainObject.Predmet.ProtustrankaWithAdressOIB_1">PALATIKUM jednostavno društvo s ograničenom odgovornošću za poljoprivredu, proizvodnju i trgovinu, OIB 59041596120, Starogradska 57/C, 48000 Reka</derivirana_varijabla>
  </DomainObject.Predmet.ProtustrankaWithAdressOIB>
  <DomainObject.Predmet.ProtustrankaNazivFormated>
    <izvorni_sadrzaj>PALATIKUM jednostavno društvo s ograničenom odgovornošću za poljoprivredu, proizvodnju i trgovinu</izvorni_sadrzaj>
    <derivirana_varijabla naziv="DomainObject.Predmet.ProtustrankaNazivFormated_1">PALATIKUM jednostavno društvo s ograničenom odgovornošću za poljoprivredu, proizvodnju i trgovinu</derivirana_varijabla>
  </DomainObject.Predmet.ProtustrankaNazivFormated>
  <DomainObject.Predmet.ProtustrankaNazivFormatedOIB>
    <izvorni_sadrzaj>PALATIKUM jednostavno društvo s ograničenom odgovornošću za poljoprivredu, proizvodnju i trgovinu, OIB 59041596120</izvorni_sadrzaj>
    <derivirana_varijabla naziv="DomainObject.Predmet.ProtustrankaNazivFormatedOIB_1">PALATIKUM jednostavno društvo s ograničenom odgovornošću za poljoprivredu, proizvodnju i trgovinu, OIB 59041596120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18083.65</izvorni_sadrzaj>
    <derivirana_varijabla naziv="DomainObject.Predmet.TrenutnaVrijednost_1">18083.65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PALATIKUM jednostavno društvo s ograničenom odgovornošću za poljoprivredu, proizvodnju i trgovinu</item>
    </izvorni_sadrzaj>
    <derivirana_varijabla naziv="DomainObject.Predmet.ProtuStrankaListFormated_1">
      <item>PALATIKUM jednostavno društvo s ograničenom odgovornošću za poljoprivredu, proizvodnju i trgovinu</item>
    </derivirana_varijabla>
  </DomainObject.Predmet.ProtuStrankaListFormated>
  <DomainObject.Predmet.ProtuStrankaListFormatedOIB>
    <izvorni_sadrzaj>
      <item>PALATIKUM jednostavno društvo s ograničenom odgovornošću za poljoprivredu, proizvodnju i trgovinu, OIB 59041596120</item>
    </izvorni_sadrzaj>
    <derivirana_varijabla naziv="DomainObject.Predmet.ProtuStrankaListFormatedOIB_1">
      <item>PALATIKUM jednostavno društvo s ograničenom odgovornošću za poljoprivredu, proizvodnju i trgovinu, OIB 59041596120</item>
    </derivirana_varijabla>
  </DomainObject.Predmet.ProtuStrankaListFormatedOIB>
  <DomainObject.Predmet.ProtuStrankaListFormatedWithAdress>
    <izvorni_sadrzaj>
      <item>PALATIKUM jednostavno društvo s ograničenom odgovornošću za poljoprivredu, proizvodnju i trgovinu, Starogradska 57/C, 48000 Reka</item>
    </izvorni_sadrzaj>
    <derivirana_varijabla naziv="DomainObject.Predmet.ProtuStrankaListFormatedWithAdress_1">
      <item>PALATIKUM jednostavno društvo s ograničenom odgovornošću za poljoprivredu, proizvodnju i trgovinu, Starogradska 57/C, 48000 Reka</item>
    </derivirana_varijabla>
  </DomainObject.Predmet.ProtuStrankaListFormatedWithAdress>
  <DomainObject.Predmet.ProtuStrankaListFormatedWithAdressOIB>
    <izvorni_sadrzaj>
      <item>PALATIKUM jednostavno društvo s ograničenom odgovornošću za poljoprivredu, proizvodnju i trgovinu, OIB 59041596120, Starogradska 57/C, 48000 Reka</item>
    </izvorni_sadrzaj>
    <derivirana_varijabla naziv="DomainObject.Predmet.ProtuStrankaListFormatedWithAdressOIB_1">
      <item>PALATIKUM jednostavno društvo s ograničenom odgovornošću za poljoprivredu, proizvodnju i trgovinu, OIB 59041596120, Starogradska 57/C, 48000 Reka</item>
    </derivirana_varijabla>
  </DomainObject.Predmet.ProtuStrankaListFormatedWithAdressOIB>
  <DomainObject.Predmet.ProtuStrankaListNazivFormated>
    <izvorni_sadrzaj>
      <item>PALATIKUM jednostavno društvo s ograničenom odgovornošću za poljoprivredu, proizvodnju i trgovinu</item>
    </izvorni_sadrzaj>
    <derivirana_varijabla naziv="DomainObject.Predmet.ProtuStrankaListNazivFormated_1">
      <item>PALATIKUM jednostavno društvo s ograničenom odgovornošću za poljoprivredu, proizvodnju i trgovinu</item>
    </derivirana_varijabla>
  </DomainObject.Predmet.ProtuStrankaListNazivFormated>
  <DomainObject.Predmet.ProtuStrankaListNazivFormatedOIB>
    <izvorni_sadrzaj>
      <item>PALATIKUM jednostavno društvo s ograničenom odgovornošću za poljoprivredu, proizvodnju i trgovinu, OIB 59041596120</item>
    </izvorni_sadrzaj>
    <derivirana_varijabla naziv="DomainObject.Predmet.ProtuStrankaListNazivFormatedOIB_1">
      <item>PALATIKUM jednostavno društvo s ograničenom odgovornošću za poljoprivredu, proizvodnju i trgovinu, OIB 59041596120</item>
    </derivirana_varijabla>
  </DomainObject.Predmet.ProtuStrankaListNazivFormatedOIB>
  <DomainObject.Predmet.OstaliListFormated>
    <izvorni_sadrzaj>
      <item>sudski registar</item>
      <item>Ninoslav Kramar</item>
    </izvorni_sadrzaj>
    <derivirana_varijabla naziv="DomainObject.Predmet.OstaliListFormated_1">
      <item>sudski registar</item>
      <item>Ninoslav Kramar</item>
    </derivirana_varijabla>
  </DomainObject.Predmet.OstaliListFormated>
  <DomainObject.Predmet.OstaliListFormatedOIB>
    <izvorni_sadrzaj>
      <item>sudski registar</item>
      <item>Ninoslav Kramar, OIB 77209104426</item>
    </izvorni_sadrzaj>
    <derivirana_varijabla naziv="DomainObject.Predmet.OstaliListFormatedOIB_1">
      <item>sudski registar</item>
      <item>Ninoslav Kramar, OIB 77209104426</item>
    </derivirana_varijabla>
  </DomainObject.Predmet.OstaliListFormatedOIB>
  <DomainObject.Predmet.OstaliListFormatedWithAdress>
    <izvorni_sadrzaj>
      <item>sudski registar</item>
      <item>Ninoslav Kramar, Trg Slobode 1a, 48000 Koprivnica</item>
    </izvorni_sadrzaj>
    <derivirana_varijabla naziv="DomainObject.Predmet.OstaliListFormatedWithAdress_1">
      <item>sudski registar</item>
      <item>Ninoslav Kramar, Trg Slobode 1a, 48000 Koprivnica</item>
    </derivirana_varijabla>
  </DomainObject.Predmet.OstaliListFormatedWithAdress>
  <DomainObject.Predmet.OstaliListFormatedWithAdressOIB>
    <izvorni_sadrzaj>
      <item>sudski registar</item>
      <item>Ninoslav Kramar, OIB 77209104426, Trg Slobode 1a, 48000 Koprivnica</item>
    </izvorni_sadrzaj>
    <derivirana_varijabla naziv="DomainObject.Predmet.OstaliListFormatedWithAdressOIB_1">
      <item>sudski registar</item>
      <item>Ninoslav Kramar, OIB 77209104426, Trg Slobode 1a, 48000 Koprivnica</item>
    </derivirana_varijabla>
  </DomainObject.Predmet.OstaliListFormatedWithAdressOIB>
  <DomainObject.Predmet.OstaliListNazivFormated>
    <izvorni_sadrzaj>
      <item>sudski registar</item>
      <item>Ninoslav Kramar</item>
    </izvorni_sadrzaj>
    <derivirana_varijabla naziv="DomainObject.Predmet.OstaliListNazivFormated_1">
      <item>sudski registar</item>
      <item>Ninoslav Kramar</item>
    </derivirana_varijabla>
  </DomainObject.Predmet.OstaliListNazivFormated>
  <DomainObject.Predmet.OstaliListNazivFormatedOIB>
    <izvorni_sadrzaj>
      <item>sudski registar</item>
      <item>Ninoslav Kramar, OIB 77209104426</item>
    </izvorni_sadrzaj>
    <derivirana_varijabla naziv="DomainObject.Predmet.OstaliListNazivFormatedOIB_1">
      <item>sudski registar</item>
      <item>Ninoslav Kramar, OIB 77209104426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St-663/2016-10</izvorni_sadrzaj>
    <derivirana_varijabla naziv="DomainObject.PoslovniBrojDokumenta_1">St-663/2016-10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PALATIKUM jednostavno društvo s ograničenom odgovornošću za poljoprivredu, proizvodnju i trgovinu</izvorni_sadrzaj>
    <derivirana_varijabla naziv="DomainObject.Predmet.ProtustrankaIDrugi_1">PALATIKUM jednostavno društvo s ograničenom odgovornošću za poljoprivredu, proizvodnju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PALATIKUM jednostavno društvo s ograničenom odgovornošću za poljoprivredu, proizvodnju i trgovinu, OIB 59041596120, Starogradska 57/C, 48000 Reka</izvorni_sadrzaj>
    <derivirana_varijabla naziv="DomainObject.Predmet.ProtustrankaIDrugiAdressOIB_1">PALATIKUM jednostavno društvo s ograničenom odgovornošću za poljoprivredu, proizvodnju i trgovinu, OIB 59041596120, Starogradska 57/C,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PALATIKUM jednostavno društvo s ograničenom odgovornošću za poljoprivredu, proizvodnju i trgovinu</item>
      <item>sudski registar</item>
      <item>Ninoslav Kramar</item>
    </izvorni_sadrzaj>
    <derivirana_varijabla naziv="DomainObject.Predmet.SudioniciListNaziv_1">
      <item>Financijska agencija</item>
      <item>PALATIKUM jednostavno društvo s ograničenom odgovornošću za poljoprivredu, proizvodnju i trgovinu</item>
      <item>sudski registar</item>
      <item>Ninoslav Kramar</item>
    </derivirana_varijabla>
  </DomainObject.Predmet.SudioniciListNaziv>
  <DomainObject.Predmet.SudioniciListAdressOIB>
    <izvorni_sadrzaj>
      <item>Financijska agencija, OIB 85821130368</item>
      <item>PALATIKUM jednostavno društvo s ograničenom odgovornošću za poljoprivredu, proizvodnju i trgovinu, OIB 59041596120, Starogradska 57/C,48000 Reka</item>
      <item>sudski registar</item>
      <item>Ninoslav Kramar, OIB 77209104426, Trg Slobode 1a,48000 Koprivnica</item>
    </izvorni_sadrzaj>
    <derivirana_varijabla naziv="DomainObject.Predmet.SudioniciListAdressOIB_1">
      <item>Financijska agencija, OIB 85821130368</item>
      <item>PALATIKUM jednostavno društvo s ograničenom odgovornošću za poljoprivredu, proizvodnju i trgovinu, OIB 59041596120, Starogradska 57/C,48000 Reka</item>
      <item>sudski registar</item>
      <item>Ninoslav Kramar, OIB 77209104426, Trg Slobode 1a,48000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A58DDF-8573-4040-B1D7-7269E949E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3138</properties:Characters>
  <properties:Lines>94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2017-06-26T06:48:00Z</cp:lastPrinted>
  <dcterms:modified xmlns:xsi="http://www.w3.org/2001/XMLSchema-instance" xsi:type="dcterms:W3CDTF">2017-06-26T06:48:00Z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St-663/2016-10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