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fc6ec" w14:paraId="a0fc6ec"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452F33" w:rsidR="00452F33" w:rsidRPr="00152CB8">
      <w:pPr>
        <w:jc w:val="both"/>
      </w:pPr>
      <w:r w:rsidRPr="00152CB8">
        <w:t>21000 Split, Sukoišanska 6</w:t>
      </w:r>
    </w:p>
    <w:p w:rsidRDefault="00107E09" w:rsidP="00452F33" w:rsidR="00152CB8">
      <w:pPr>
        <w:jc w:val="center"/>
      </w:pPr>
      <w:r w:rsidRPr="00152CB8">
        <w:t>R E P U B L I K A   H R V A T S K A</w:t>
      </w:r>
    </w:p>
    <w:p w:rsidRDefault="00107E09" w:rsidP="00107E09" w:rsidR="00107E09" w:rsidRPr="00152CB8">
      <w:pPr>
        <w:jc w:val="center"/>
      </w:pPr>
      <w:r w:rsidRPr="00152CB8">
        <w:t>R J E Š E N J E</w:t>
      </w:r>
    </w:p>
    <w:p w:rsidRDefault="00107E09" w:rsidP="00107E09" w:rsidR="00107E09">
      <w:pPr>
        <w:jc w:val="both"/>
        <w:rPr>
          <w:b/>
        </w:rPr>
      </w:pPr>
    </w:p>
    <w:p w:rsidRDefault="00107E09" w:rsidP="00FB07B2" w:rsidR="00107E09">
      <w:pPr>
        <w:ind w:firstLine="708"/>
        <w:jc w:val="both"/>
      </w:pPr>
      <w:r>
        <w:t xml:space="preserve">Trgovački sud u Splitu, po stečajnom sucu tog suda </w:t>
      </w:r>
      <w:r w:rsidR="00152CB8">
        <w:t>Katarini Mikulić</w:t>
      </w:r>
      <w:r>
        <w:t xml:space="preserve"> kao sucu pojedincu, </w:t>
      </w:r>
      <w:r w:rsidR="00F52DDB">
        <w:t xml:space="preserve">odlučujući </w:t>
      </w:r>
      <w:r w:rsidR="000E43FE">
        <w:t xml:space="preserve">povodom prijedloga za otvaranje stečajnog postupka nad dužnikom </w:t>
      </w:r>
      <w:r w:rsidR="005430AA">
        <w:t>KROSNA, d.o.o., Gundulićeva 6, Split, OIB: 25684786391</w:t>
      </w:r>
      <w:r>
        <w:t xml:space="preserve">, dana </w:t>
      </w:r>
      <w:r w:rsidR="00525B24">
        <w:t>05.</w:t>
      </w:r>
      <w:r w:rsidR="00C40E6F">
        <w:t>siječnja 2017</w:t>
      </w:r>
      <w:r>
        <w:t>. godine</w:t>
      </w:r>
    </w:p>
    <w:p w:rsidRDefault="00FB07B2" w:rsidP="00107E09" w:rsidR="00FB07B2">
      <w:pPr>
        <w:jc w:val="center"/>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5430AA">
        <w:t>KROSNA, d.o.o., Gundulićeva 6, Split, OIB: 25684786391</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5430AA" w:rsidP="00107E09" w:rsidR="00107E09">
      <w:pPr>
        <w:jc w:val="center"/>
        <w:rPr>
          <w:b/>
          <w:u w:val="single"/>
        </w:rPr>
      </w:pPr>
      <w:r>
        <w:rPr>
          <w:b/>
          <w:u w:val="single"/>
        </w:rPr>
        <w:t>15</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Pr>
          <w:b/>
          <w:u w:val="single"/>
        </w:rPr>
        <w:t>09.00</w:t>
      </w:r>
      <w:r w:rsidR="00107E09">
        <w:rPr>
          <w:b/>
          <w:u w:val="single"/>
        </w:rPr>
        <w:t xml:space="preserve"> sati</w:t>
      </w:r>
    </w:p>
    <w:p w:rsidRDefault="00107E09" w:rsidP="00107E09" w:rsidR="00107E09">
      <w:pPr>
        <w:jc w:val="center"/>
        <w:rPr>
          <w:b/>
        </w:rPr>
      </w:pPr>
    </w:p>
    <w:p w:rsidRDefault="00107E09" w:rsidP="001274B2"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5430AA">
        <w:rPr>
          <w:rFonts w:cs="Times New Roman" w:hAnsi="Times New Roman" w:ascii="Times New Roman"/>
          <w:sz w:val="24"/>
          <w:szCs w:val="24"/>
        </w:rPr>
        <w:t>zastupnici</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5430AA">
        <w:rPr>
          <w:rFonts w:cs="Times New Roman" w:hAnsi="Times New Roman" w:ascii="Times New Roman"/>
          <w:sz w:val="24"/>
          <w:szCs w:val="24"/>
        </w:rPr>
        <w:t xml:space="preserve">Vedran Malenica, Gundulićeva 6, Split, OIB: 81830332275, Hrvoje Malenica, </w:t>
      </w:r>
      <w:r w:rsidR="001274B2">
        <w:rPr>
          <w:rFonts w:cs="Times New Roman" w:hAnsi="Times New Roman" w:ascii="Times New Roman"/>
          <w:sz w:val="24"/>
          <w:szCs w:val="24"/>
        </w:rPr>
        <w:t>Gundulićeva 6</w:t>
      </w:r>
      <w:r w:rsidR="005430AA">
        <w:rPr>
          <w:rFonts w:cs="Times New Roman" w:hAnsi="Times New Roman" w:ascii="Times New Roman"/>
          <w:sz w:val="24"/>
          <w:szCs w:val="24"/>
        </w:rPr>
        <w:t>, Split,</w:t>
      </w:r>
      <w:r w:rsidR="001274B2">
        <w:rPr>
          <w:rFonts w:cs="Times New Roman" w:hAnsi="Times New Roman" w:ascii="Times New Roman"/>
          <w:sz w:val="24"/>
          <w:szCs w:val="24"/>
        </w:rPr>
        <w:t xml:space="preserve"> OIB: </w:t>
      </w:r>
      <w:r w:rsidR="001274B2" w:rsidRPr="001274B2">
        <w:rPr>
          <w:rFonts w:cs="Times New Roman" w:hAnsi="Times New Roman" w:ascii="Times New Roman"/>
          <w:sz w:val="24"/>
          <w:szCs w:val="24"/>
        </w:rPr>
        <w:t>00863304762</w:t>
      </w:r>
      <w:r w:rsidR="001274B2">
        <w:rPr>
          <w:rFonts w:cs="Times New Roman" w:hAnsi="Times New Roman" w:ascii="Times New Roman"/>
          <w:sz w:val="24"/>
          <w:szCs w:val="24"/>
        </w:rPr>
        <w:t>,</w:t>
      </w:r>
      <w:r w:rsidR="005430AA">
        <w:rPr>
          <w:rFonts w:cs="Times New Roman" w:hAnsi="Times New Roman" w:ascii="Times New Roman"/>
          <w:sz w:val="24"/>
          <w:szCs w:val="24"/>
        </w:rPr>
        <w:t xml:space="preserve"> Michel Bakić, D. Šimunovića </w:t>
      </w:r>
      <w:r w:rsidR="001274B2">
        <w:rPr>
          <w:rFonts w:cs="Times New Roman" w:hAnsi="Times New Roman" w:ascii="Times New Roman"/>
          <w:sz w:val="24"/>
          <w:szCs w:val="24"/>
        </w:rPr>
        <w:t>27 D</w:t>
      </w:r>
      <w:r w:rsidR="005430AA">
        <w:rPr>
          <w:rFonts w:cs="Times New Roman" w:hAnsi="Times New Roman" w:ascii="Times New Roman"/>
          <w:sz w:val="24"/>
          <w:szCs w:val="24"/>
        </w:rPr>
        <w:t xml:space="preserve">, Split, OIB: </w:t>
      </w:r>
      <w:r w:rsidR="001274B2" w:rsidRPr="001274B2">
        <w:rPr>
          <w:rFonts w:cs="Times New Roman" w:hAnsi="Times New Roman" w:ascii="Times New Roman"/>
          <w:sz w:val="24"/>
          <w:szCs w:val="24"/>
        </w:rPr>
        <w:t>68542464327</w:t>
      </w:r>
      <w:r w:rsidR="001274B2">
        <w:rPr>
          <w:rFonts w:cs="Times New Roman" w:hAnsi="Times New Roman" w:ascii="Times New Roman"/>
          <w:sz w:val="24"/>
          <w:szCs w:val="24"/>
        </w:rPr>
        <w:t xml:space="preserve">, </w:t>
      </w:r>
      <w:r w:rsidR="005430AA">
        <w:rPr>
          <w:rFonts w:cs="Times New Roman" w:hAnsi="Times New Roman" w:ascii="Times New Roman"/>
          <w:sz w:val="24"/>
          <w:szCs w:val="24"/>
        </w:rPr>
        <w:t xml:space="preserve">Emil Bakic, </w:t>
      </w:r>
      <w:r w:rsidR="005430AA" w:rsidRPr="005430AA">
        <w:rPr>
          <w:rFonts w:cs="Times New Roman" w:hAnsi="Times New Roman" w:ascii="Times New Roman"/>
          <w:sz w:val="24"/>
          <w:szCs w:val="24"/>
        </w:rPr>
        <w:t>93330 Neuilly sur Marne, 30 avenue Paul Doumer, Francuska,</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1274B2">
        <w:t>cima</w:t>
      </w:r>
      <w:r>
        <w:t xml:space="preserve"> po zakonu dužnika </w:t>
      </w:r>
      <w:r w:rsidR="001274B2">
        <w:t>Vedranu Malenici, Hrvoju Malenici, Michel Bakić i Emilu Bakicu</w:t>
      </w:r>
      <w:r w:rsidR="003F51CD">
        <w:t xml:space="preserve"> </w:t>
      </w:r>
      <w:r>
        <w:t>da u roku od 8 (osam) dana dostav</w:t>
      </w:r>
      <w:r w:rsidR="001274B2">
        <w:t>e</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094B9E"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1274B2">
        <w:rPr>
          <w:rFonts w:cs="Times New Roman" w:eastAsia="Times New Roman" w:hAnsi="Times New Roman" w:ascii="Times New Roman"/>
          <w:sz w:val="24"/>
          <w:szCs w:val="24"/>
          <w:lang w:eastAsia="hr-HR" w:val="fr-FR"/>
        </w:rPr>
        <w:t>14</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452F33" w:rsidR="00107E09">
      <w:pPr>
        <w:jc w:val="center"/>
      </w:pPr>
      <w:r w:rsidRPr="00152CB8">
        <w:t>Obrazloženje</w:t>
      </w:r>
    </w:p>
    <w:p w:rsidRDefault="00452F33" w:rsidP="00452F33" w:rsidR="00452F33" w:rsidRPr="00452F33">
      <w:pPr>
        <w:jc w:val="center"/>
      </w:pPr>
    </w:p>
    <w:p w:rsidRDefault="00107E09" w:rsidP="00107E09" w:rsidR="00107E09">
      <w:pPr>
        <w:ind w:firstLine="708"/>
        <w:jc w:val="both"/>
      </w:pPr>
      <w:r>
        <w:t xml:space="preserve">Predlagatelj Financijska agencija, Regionalni centar Split, Podružnica Split je </w:t>
      </w:r>
      <w:r w:rsidR="009976FB">
        <w:t>zahtjevom</w:t>
      </w:r>
      <w:r>
        <w:t xml:space="preserve"> zaprimljenim na Trgovačkom sudu u Splitu, dana </w:t>
      </w:r>
      <w:r w:rsidR="006E02D6">
        <w:t>30. listopada</w:t>
      </w:r>
      <w:r w:rsidR="009976FB">
        <w:t xml:space="preserve"> 2015</w:t>
      </w:r>
      <w:r>
        <w:t xml:space="preserve">. godine predložio otvaranje </w:t>
      </w:r>
      <w:r w:rsidR="009976FB">
        <w:t>provedbu skraćenog stečajnog</w:t>
      </w:r>
      <w:r>
        <w:t xml:space="preserve"> postupka nad dužnikom </w:t>
      </w:r>
      <w:r w:rsidR="001274B2">
        <w:t>KROSNA, d.o.o., Gundulićeva 6, Split, OIB: 25684786391</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9976FB">
        <w:t>1. rujna 2015</w:t>
      </w:r>
      <w:r>
        <w:t xml:space="preserve">. godine u Očevidniku redoslijeda osnova za plaćanje ima evidentirane neizvršene osnove za plaćanje u neprekinutom razdoblju od </w:t>
      </w:r>
      <w:r w:rsidR="001274B2">
        <w:t>2235</w:t>
      </w:r>
      <w:r>
        <w:t xml:space="preserve"> dana, u ukupnom iznosu od </w:t>
      </w:r>
      <w:r w:rsidR="001274B2">
        <w:t>5.770.755,08</w:t>
      </w:r>
      <w:r>
        <w:t xml:space="preserve"> kuna, te da prema podacima HZMO </w:t>
      </w:r>
      <w:r w:rsidR="009976FB">
        <w:t>nema zaposlenih</w:t>
      </w:r>
      <w:r>
        <w:t xml:space="preserve">, kao i da predlagatelj ne raspolaže drugim podacima o imovini dužnika. </w:t>
      </w:r>
    </w:p>
    <w:p w:rsidRDefault="009976FB" w:rsidP="009976FB" w:rsidR="009976FB"/>
    <w:p w:rsidRDefault="006E02D6" w:rsidP="006E02D6" w:rsidR="006E02D6">
      <w:pPr>
        <w:ind w:firstLine="708"/>
        <w:jc w:val="both"/>
      </w:pPr>
      <w:r>
        <w:t xml:space="preserve">Nakon što je utvrdio da su ispunjene pretpostavke za provedbu skraćenog stečajnog postupka u smislu odredbe čl. 428. SZ-a, ovaj sud je temeljem odredbe čl. 430. SZ-a na mrežnoj stranici e-Oglasna ploča sudova </w:t>
      </w:r>
      <w:r w:rsidR="00E9627F">
        <w:t>06</w:t>
      </w:r>
      <w:r>
        <w:t>. travnja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6E02D6" w:rsidP="006E02D6" w:rsidR="006E02D6">
      <w:pPr>
        <w:jc w:val="both"/>
        <w:rPr>
          <w:rFonts w:hAnsi="Arial Narrow" w:ascii="Arial Narrow"/>
        </w:rPr>
      </w:pPr>
    </w:p>
    <w:p w:rsidRDefault="006E02D6" w:rsidP="006E02D6" w:rsidR="006E02D6">
      <w:pPr>
        <w:ind w:firstLine="720"/>
        <w:jc w:val="both"/>
      </w:pPr>
      <w:r>
        <w:t xml:space="preserve">Dana </w:t>
      </w:r>
      <w:r w:rsidR="00E9627F">
        <w:t>11</w:t>
      </w:r>
      <w:r>
        <w:t>. travnja 2016. godine kod ovoga suda zaprimljen je prijedlog predlagatelja Republike Hrvatske, Ministarstva financija za otvaranje stečajnog postupka nad dužnikom u kojem u bitnom navodi da:</w:t>
      </w:r>
    </w:p>
    <w:p w:rsidRDefault="006E02D6" w:rsidP="006E02D6" w:rsidR="006E02D6">
      <w:pPr>
        <w:ind w:firstLine="708"/>
        <w:jc w:val="both"/>
      </w:pPr>
      <w:r>
        <w:t xml:space="preserve">- Republika Hrvatska ima dospjelih, a nenamirenih tražbina prema dužniku u ukupnom iznosu od </w:t>
      </w:r>
      <w:r w:rsidR="00E9627F">
        <w:t>2.218.365,85</w:t>
      </w:r>
      <w:r>
        <w:t xml:space="preserve"> kn</w:t>
      </w:r>
    </w:p>
    <w:p w:rsidRDefault="006E02D6" w:rsidP="006E02D6" w:rsidR="006E02D6">
      <w:pPr>
        <w:ind w:firstLine="708"/>
        <w:jc w:val="both"/>
      </w:pPr>
      <w:r>
        <w:t>- dužnik raspolaže imovinom koja je dostatna za namirenje troškova kako prethodnog, tako i otvorenog stečajnog postupka.</w:t>
      </w:r>
    </w:p>
    <w:p w:rsidRDefault="006E02D6" w:rsidP="006E02D6" w:rsidR="006E02D6">
      <w:pPr>
        <w:jc w:val="both"/>
      </w:pPr>
    </w:p>
    <w:p w:rsidRDefault="006E02D6" w:rsidP="006E02D6" w:rsidR="006E02D6">
      <w:pPr>
        <w:jc w:val="both"/>
      </w:pPr>
      <w:r>
        <w:tab/>
        <w:t xml:space="preserve">U privitku prijedloga predlagatelj dostavlja prijedlog za otvaranje stečajnog postupka na propisanom obrascu (list </w:t>
      </w:r>
      <w:r w:rsidR="00E9627F">
        <w:t>6-7</w:t>
      </w:r>
      <w:r>
        <w:t xml:space="preserve"> spisa), stanje računa poreznog obveznika na dan </w:t>
      </w:r>
      <w:r w:rsidR="00E9627F">
        <w:t>06</w:t>
      </w:r>
      <w:r>
        <w:t xml:space="preserve">. travnja 2016. godine (list </w:t>
      </w:r>
      <w:r w:rsidR="00E9627F">
        <w:t>9</w:t>
      </w:r>
      <w:r>
        <w:t xml:space="preserve"> spisa) i </w:t>
      </w:r>
      <w:r w:rsidR="00452F33">
        <w:t>i godišnji financijski izvještaj za 2014. godinu (list 10-11 spisa</w:t>
      </w:r>
      <w:r>
        <w:t>) te predlaže obustavu skraćenog stečajnog postupka i donošenje rješenja o pokretanju prethodnog postupka, odnosno donošenje rješenja o otvaranju stečajnog postupka.</w:t>
      </w:r>
    </w:p>
    <w:p w:rsidRDefault="006E02D6" w:rsidP="006E02D6" w:rsidR="006E02D6">
      <w:pPr>
        <w:ind w:firstLine="720"/>
        <w:jc w:val="both"/>
      </w:pPr>
    </w:p>
    <w:p w:rsidRDefault="006E02D6" w:rsidP="006E02D6" w:rsidR="006E02D6">
      <w:pPr>
        <w:ind w:firstLine="708"/>
        <w:jc w:val="both"/>
      </w:pPr>
      <w:r>
        <w:t xml:space="preserve">Kako u konkretnom slučaju nisu ispunjene pretpostavke za provedbu skraćenog stečajnog postupka budući je vjerovnik Republika Hrvatska  predložila otvaranje stečajnog postupka (a temeljem odredbe čl. 114. st. 3. SZ-a oslobođena je plaćanja predujma za </w:t>
      </w:r>
      <w:r>
        <w:lastRenderedPageBreak/>
        <w:t xml:space="preserve">namirenje troškova stečajnog postupka), to je temeljem odredbe čl. 433. i 435. st. 2. SZ-a rješenjem od </w:t>
      </w:r>
      <w:r w:rsidR="00452F33">
        <w:t>1. lipnja 2016</w:t>
      </w:r>
      <w:r>
        <w:t xml:space="preserve">. godine sud obustavio skraćeni stečajni postupak nad dužnikom </w:t>
      </w:r>
      <w:r w:rsidR="00452F33">
        <w:t>KROSNA, d.o.o., Gundulićeva 6, Split, OIB: 25684786391</w:t>
      </w:r>
      <w:r>
        <w:t>.</w:t>
      </w:r>
    </w:p>
    <w:p w:rsidRDefault="005C4E76" w:rsidP="002D2A16" w:rsidR="005C4E76" w:rsidRPr="005C4E76">
      <w:pPr>
        <w:jc w:val="both"/>
      </w:pPr>
    </w:p>
    <w:p w:rsidRDefault="005C4E76" w:rsidP="005C4E76" w:rsidR="005C4E76" w:rsidRPr="005C4E76">
      <w:pPr>
        <w:ind w:firstLine="708"/>
        <w:jc w:val="both"/>
      </w:pPr>
      <w:r w:rsidRPr="005C4E76">
        <w:t>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iz podneska vjerovnika Republika Hrvatska, Ministarstvo financija, Porezna uprava pr</w:t>
      </w:r>
      <w:r>
        <w:t xml:space="preserve">oizlazi da dužnik ima imovine </w:t>
      </w:r>
      <w:r w:rsidRPr="005C4E76">
        <w:t xml:space="preserve">čija vrijednost bi prema sada dostupnim podacima bila dovoljna za namirenje osnovnih troškova postupka. </w:t>
      </w:r>
    </w:p>
    <w:p w:rsidRDefault="005C4E76" w:rsidP="005C4E76" w:rsidR="005C4E76" w:rsidRPr="005C4E76">
      <w:pPr>
        <w:ind w:firstLine="708"/>
        <w:jc w:val="both"/>
      </w:pPr>
    </w:p>
    <w:p w:rsidRDefault="005C4E76" w:rsidP="005C4E76" w:rsidR="005C4E76" w:rsidRPr="005C4E76">
      <w:pPr>
        <w:ind w:firstLine="708"/>
        <w:jc w:val="both"/>
      </w:pPr>
      <w:r w:rsidRPr="005C4E76">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5C4E76" w:rsidP="005C4E76" w:rsidR="005C4E76" w:rsidRPr="005C4E76">
      <w:pPr>
        <w:ind w:firstLine="708"/>
        <w:jc w:val="both"/>
      </w:pPr>
    </w:p>
    <w:p w:rsidRDefault="005C4E76" w:rsidP="005C4E76" w:rsidR="005C4E76" w:rsidRPr="005C4E76">
      <w:pPr>
        <w:ind w:firstLine="708"/>
        <w:jc w:val="both"/>
      </w:pPr>
      <w:r w:rsidRPr="005C4E76">
        <w:t xml:space="preserve">Prema čl. 115. SZ na temelju prijedloga za otvaranje stečajnog postupka sud donosi rješenje o pokretanju prethodnog postupka radi utvrđenja pretpostavki za otvaranje stečajnog postupka (prethodni postupak). </w:t>
      </w:r>
    </w:p>
    <w:p w:rsidRDefault="005C4E76" w:rsidP="005C4E76" w:rsidR="005C4E76" w:rsidRPr="005C4E76">
      <w:pPr>
        <w:ind w:firstLine="708"/>
        <w:jc w:val="both"/>
      </w:pPr>
    </w:p>
    <w:p w:rsidRDefault="005C4E76" w:rsidP="005C4E76" w:rsidR="00107E09">
      <w:pPr>
        <w:ind w:firstLine="708"/>
        <w:jc w:val="both"/>
      </w:pPr>
      <w:r w:rsidRPr="005C4E76">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5C4E76" w:rsidP="005C4E76" w:rsidR="005C4E76" w:rsidRPr="005C4E76">
      <w:pPr>
        <w:ind w:firstLine="708"/>
        <w:jc w:val="both"/>
      </w:pPr>
    </w:p>
    <w:p w:rsidRDefault="00107E09" w:rsidP="00107E09" w:rsidR="00107E09" w:rsidRPr="005C4E76">
      <w:pPr>
        <w:ind w:firstLine="708"/>
      </w:pPr>
      <w:r w:rsidRPr="005C4E76">
        <w:t xml:space="preserve">Zbog svega navedenog, na temelju navedenih propisa, odlučeno je kao u izreci. </w:t>
      </w:r>
    </w:p>
    <w:p w:rsidRDefault="00107E09" w:rsidP="00107E09" w:rsidR="00107E09" w:rsidRPr="005C4E76"/>
    <w:p w:rsidRDefault="00107E09" w:rsidP="00452F33" w:rsidR="00FB07B2" w:rsidRPr="00FB07B2">
      <w:pPr>
        <w:jc w:val="center"/>
      </w:pPr>
      <w:r w:rsidRPr="008D1AEA">
        <w:t xml:space="preserve">U Splitu, </w:t>
      </w:r>
      <w:r w:rsidR="00525B24">
        <w:t>05</w:t>
      </w:r>
      <w:r w:rsidR="00C40E6F">
        <w:t>. siječnja 2017</w:t>
      </w:r>
      <w:r w:rsidRPr="008D1AEA">
        <w:t>. godine</w:t>
      </w:r>
    </w:p>
    <w:p w:rsidRDefault="008D1AEA" w:rsidP="008D1AEA" w:rsidR="00107E09" w:rsidRPr="008D1AEA">
      <w:pPr>
        <w:jc w:val="right"/>
      </w:pPr>
      <w:r w:rsidRPr="008D1AEA">
        <w:t>SUDAC</w:t>
      </w:r>
    </w:p>
    <w:p w:rsidRDefault="008D1AEA" w:rsidP="00452F33" w:rsidR="008D1AEA"/>
    <w:p w:rsidRDefault="00452F33" w:rsidP="00452F33" w:rsidR="00452F33" w:rsidRPr="008D1AEA"/>
    <w:p w:rsidRDefault="008D1AEA" w:rsidP="00353B02" w:rsidR="00107E09" w:rsidRPr="00353B02">
      <w:pPr>
        <w:jc w:val="right"/>
      </w:pPr>
      <w:r w:rsidRPr="008D1AEA">
        <w:t>Katarina Mikulić</w:t>
      </w: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8D1AEA" w:rsidP="00107E09" w:rsidR="00107E09" w:rsidRPr="008D1AEA">
      <w:r>
        <w:t>DNA:</w:t>
      </w:r>
    </w:p>
    <w:p w:rsidRDefault="00107E09" w:rsidP="00107E09" w:rsidR="00A006D1">
      <w:r>
        <w:t>-</w:t>
      </w:r>
      <w:r>
        <w:tab/>
      </w:r>
      <w:r w:rsidR="00A006D1">
        <w:t>ŽDO SPLIT</w:t>
      </w:r>
    </w:p>
    <w:p w:rsidRDefault="00A006D1" w:rsidP="00107E09" w:rsidR="00107E09">
      <w:r>
        <w:t xml:space="preserve">- </w:t>
      </w:r>
      <w:r>
        <w:tab/>
        <w:t>FINA SPLIT</w:t>
      </w:r>
      <w:r w:rsidR="00107E09">
        <w:t xml:space="preserve"> </w:t>
      </w:r>
    </w:p>
    <w:p w:rsidRDefault="00107E09" w:rsidP="00107E09" w:rsidR="00107E09">
      <w:r>
        <w:t>-</w:t>
      </w:r>
      <w:r>
        <w:tab/>
        <w:t xml:space="preserve">dužniku </w:t>
      </w:r>
    </w:p>
    <w:p w:rsidRDefault="00856131" w:rsidP="00107E09" w:rsidR="00107E09">
      <w:r>
        <w:t>-</w:t>
      </w:r>
      <w:r>
        <w:tab/>
      </w:r>
      <w:r w:rsidR="0054141D">
        <w:t>zakonsk</w:t>
      </w:r>
      <w:r w:rsidR="00FC450F">
        <w:t>i</w:t>
      </w:r>
      <w:r w:rsidR="0054141D">
        <w:t>m</w:t>
      </w:r>
      <w:r w:rsidR="00107E09">
        <w:t xml:space="preserve"> </w:t>
      </w:r>
      <w:r w:rsidR="0054141D">
        <w:t>zastupni</w:t>
      </w:r>
      <w:r w:rsidR="00FC450F">
        <w:t>ca</w:t>
      </w:r>
      <w:r w:rsidR="00107E09">
        <w:t xml:space="preserve"> dužnika</w:t>
      </w:r>
    </w:p>
    <w:p w:rsidRDefault="00107E09" w:rsidP="00107E09" w:rsidR="00107E09">
      <w:r>
        <w:t>-</w:t>
      </w:r>
      <w:r>
        <w:tab/>
        <w:t>e - oglasna ploča</w:t>
      </w:r>
    </w:p>
    <w:p w:rsidRDefault="00F52DDB" w:rsidR="001C7CA1" w:rsidRPr="001C7CA1">
      <w:r>
        <w:t xml:space="preserve">-  </w:t>
      </w:r>
      <w:r>
        <w:tab/>
        <w:t>spis</w:t>
      </w:r>
    </w:p>
    <w:sectPr w:rsidSect="008D1AEA" w:rsidR="001C7CA1" w:rsidRPr="001C7CA1">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F70FB6">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5430AA">
      <w:t>1580</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5430AA">
      <w:t>1580</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94B9E"/>
    <w:rsid w:val="000B4D96"/>
    <w:rsid w:val="000B6C49"/>
    <w:rsid w:val="000D5B35"/>
    <w:rsid w:val="000E43FE"/>
    <w:rsid w:val="00107E09"/>
    <w:rsid w:val="001274B2"/>
    <w:rsid w:val="00152CB8"/>
    <w:rsid w:val="00183CFD"/>
    <w:rsid w:val="001844C2"/>
    <w:rsid w:val="001C7CA1"/>
    <w:rsid w:val="002A209E"/>
    <w:rsid w:val="002A57F2"/>
    <w:rsid w:val="002D2A16"/>
    <w:rsid w:val="00324705"/>
    <w:rsid w:val="00353B02"/>
    <w:rsid w:val="003546E1"/>
    <w:rsid w:val="00357162"/>
    <w:rsid w:val="003C2F22"/>
    <w:rsid w:val="003F51CD"/>
    <w:rsid w:val="00417EA6"/>
    <w:rsid w:val="00430C22"/>
    <w:rsid w:val="00452F33"/>
    <w:rsid w:val="004760D4"/>
    <w:rsid w:val="004D16DF"/>
    <w:rsid w:val="00525B24"/>
    <w:rsid w:val="005273F4"/>
    <w:rsid w:val="0054141D"/>
    <w:rsid w:val="005430AA"/>
    <w:rsid w:val="005C4E76"/>
    <w:rsid w:val="00665B16"/>
    <w:rsid w:val="006B28B5"/>
    <w:rsid w:val="006B3A18"/>
    <w:rsid w:val="006D78E1"/>
    <w:rsid w:val="006E02D6"/>
    <w:rsid w:val="006F791E"/>
    <w:rsid w:val="0071519E"/>
    <w:rsid w:val="00726D30"/>
    <w:rsid w:val="007A2B51"/>
    <w:rsid w:val="007A399C"/>
    <w:rsid w:val="007C1989"/>
    <w:rsid w:val="007F1793"/>
    <w:rsid w:val="007F6219"/>
    <w:rsid w:val="007F7A84"/>
    <w:rsid w:val="00814EDB"/>
    <w:rsid w:val="00815142"/>
    <w:rsid w:val="00816B8A"/>
    <w:rsid w:val="00853B3E"/>
    <w:rsid w:val="00856131"/>
    <w:rsid w:val="008768C4"/>
    <w:rsid w:val="008A5B85"/>
    <w:rsid w:val="008D1AEA"/>
    <w:rsid w:val="008D324A"/>
    <w:rsid w:val="00981D37"/>
    <w:rsid w:val="009976FB"/>
    <w:rsid w:val="00A006D1"/>
    <w:rsid w:val="00A25199"/>
    <w:rsid w:val="00A466BB"/>
    <w:rsid w:val="00A51DE9"/>
    <w:rsid w:val="00A64A2E"/>
    <w:rsid w:val="00AB2BB4"/>
    <w:rsid w:val="00B7506F"/>
    <w:rsid w:val="00C01570"/>
    <w:rsid w:val="00C05643"/>
    <w:rsid w:val="00C40345"/>
    <w:rsid w:val="00C40E6F"/>
    <w:rsid w:val="00C50430"/>
    <w:rsid w:val="00D573DA"/>
    <w:rsid w:val="00D91C99"/>
    <w:rsid w:val="00DD0D50"/>
    <w:rsid w:val="00E9627F"/>
    <w:rsid w:val="00E962BD"/>
    <w:rsid w:val="00EB12E1"/>
    <w:rsid w:val="00EB6A52"/>
    <w:rsid w:val="00ED3011"/>
    <w:rsid w:val="00F230E3"/>
    <w:rsid w:val="00F2599E"/>
    <w:rsid w:val="00F52DDB"/>
    <w:rsid w:val="00F61737"/>
    <w:rsid w:val="00F70FB6"/>
    <w:rsid w:val="00FB07B2"/>
    <w:rsid w:val="00FC450F"/>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F70FB6"/>
    <w:rPr>
      <w:color w:val="808080"/>
      <w:bdr w:space="0" w:sz="0" w:color="auto" w:val="none"/>
      <w:shd w:fill="auto" w:color="auto" w:val="clear"/>
    </w:rPr>
  </w:style>
  <w:style w:customStyle="true" w:styleId="eSPISCCParagraphDefaultFont" w:type="character">
    <w:name w:val="eSPIS_CC_Paragraph Default Font"/>
    <w:basedOn w:val="Zadanifontodlomka"/>
    <w:rsid w:val="00F70FB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70FB6"/>
    <w:rPr>
      <w:b/>
      <w:bdr w:space="0" w:sz="0" w:color="auto" w:val="none"/>
      <w:shd w:fill="FFFFCC" w:color="auto" w:val="clear"/>
      <w:lang w:val="hr-HR"/>
    </w:rPr>
  </w:style>
  <w:style w:customStyle="true" w:styleId="PozadinaSvijetloCrvena" w:type="character">
    <w:name w:val="Pozadina_SvijetloCrvena"/>
    <w:basedOn w:val="eSPISCCParagraphDefaultFont"/>
    <w:rsid w:val="00F70FB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70FB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F70FB6"/>
    <w:rPr>
      <w:color w:val="808080"/>
      <w:bdr w:color="auto" w:space="0" w:sz="0" w:val="none"/>
      <w:shd w:color="auto" w:fill="auto" w:val="clear"/>
    </w:rPr>
  </w:style>
  <w:style w:customStyle="1" w:styleId="eSPISCCParagraphDefaultFont" w:type="character">
    <w:name w:val="eSPIS_CC_Paragraph Default Font"/>
    <w:basedOn w:val="Zadanifontodlomka"/>
    <w:rsid w:val="00F70FB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70FB6"/>
    <w:rPr>
      <w:b/>
      <w:bdr w:color="auto" w:space="0" w:sz="0" w:val="none"/>
      <w:shd w:color="auto" w:fill="FFFFCC" w:val="clear"/>
      <w:lang w:val="hr-HR"/>
    </w:rPr>
  </w:style>
  <w:style w:customStyle="1" w:styleId="PozadinaSvijetloCrvena" w:type="character">
    <w:name w:val="Pozadina_SvijetloCrvena"/>
    <w:basedOn w:val="eSPISCCParagraphDefaultFont"/>
    <w:rsid w:val="00F70FB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70FB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6333165">
      <w:bodyDiv w:val="true"/>
      <w:marLeft w:val="0"/>
      <w:marRight w:val="0"/>
      <w:marTop w:val="0"/>
      <w:marBottom w:val="0"/>
      <w:divBdr>
        <w:top w:space="0" w:sz="0" w:color="auto" w:val="none"/>
        <w:left w:space="0" w:sz="0" w:color="auto" w:val="none"/>
        <w:bottom w:space="0" w:sz="0" w:color="auto" w:val="none"/>
        <w:right w:space="0" w:sz="0" w:color="auto" w:val="none"/>
      </w:divBdr>
    </w:div>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 w:id="19034445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1580</izvorni_sadrzaj>
    <derivirana_varijabla naziv="DomainObject.Predmet.Broj_1">1580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2016.</izvorni_sadrzaj>
    <derivirana_varijabla naziv="DomainObject.Predmet.DatumOsnivanja_1">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St-1580/2016</izvorni_sadrzaj>
    <derivirana_varijabla naziv="DomainObject.Predmet.OznakaBroj_1">St-1580/2016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KROSNA, d.o.o.</izvorni_sadrzaj>
    <derivirana_varijabla naziv="DomainObject.Predmet.ProtustrankaFormated_1">  KROSNA, d.o.o.</derivirana_varijabla>
  </DomainObject.Predmet.ProtustrankaFormated>
  <DomainObject.Predmet.ProtustrankaFormatedOIB>
    <izvorni_sadrzaj>  KROSNA, d.o.o., OIB 25684786391</izvorni_sadrzaj>
    <derivirana_varijabla naziv="DomainObject.Predmet.ProtustrankaFormatedOIB_1">  KROSNA, d.o.o., OIB 25684786391</derivirana_varijabla>
  </DomainObject.Predmet.ProtustrankaFormatedOIB>
  <DomainObject.Predmet.ProtustrankaFormatedWithAdress>
    <izvorni_sadrzaj> KROSNA, d.o.o., Gundulićeva 6, 21000 Split</izvorni_sadrzaj>
    <derivirana_varijabla naziv="DomainObject.Predmet.ProtustrankaFormatedWithAdress_1"> KROSNA, d.o.o., Gundulićeva 6, 21000 Split</derivirana_varijabla>
  </DomainObject.Predmet.ProtustrankaFormatedWithAdress>
  <DomainObject.Predmet.ProtustrankaFormatedWithAdressOIB>
    <izvorni_sadrzaj> KROSNA, d.o.o., OIB 25684786391, Gundulićeva 6, 21000 Split</izvorni_sadrzaj>
    <derivirana_varijabla naziv="DomainObject.Predmet.ProtustrankaFormatedWithAdressOIB_1"> KROSNA, d.o.o., OIB 25684786391, Gundulićeva 6, 21000 Split</derivirana_varijabla>
  </DomainObject.Predmet.ProtustrankaFormatedWithAdressOIB>
  <DomainObject.Predmet.ProtustrankaWithAdress>
    <izvorni_sadrzaj>KROSNA, d.o.o. Gundulićeva 6, 21000 Split</izvorni_sadrzaj>
    <derivirana_varijabla naziv="DomainObject.Predmet.ProtustrankaWithAdress_1">KROSNA, d.o.o. Gundulićeva 6, 21000 Split</derivirana_varijabla>
  </DomainObject.Predmet.ProtustrankaWithAdress>
  <DomainObject.Predmet.ProtustrankaWithAdressOIB>
    <izvorni_sadrzaj>KROSNA, d.o.o., OIB 25684786391, Gundulićeva 6, 21000 Split</izvorni_sadrzaj>
    <derivirana_varijabla naziv="DomainObject.Predmet.ProtustrankaWithAdressOIB_1">KROSNA, d.o.o., OIB 25684786391, Gundulićeva 6, 21000 Split</derivirana_varijabla>
  </DomainObject.Predmet.ProtustrankaWithAdressOIB>
  <DomainObject.Predmet.ProtustrankaNazivFormated>
    <izvorni_sadrzaj>KROSNA, d.o.o.</izvorni_sadrzaj>
    <derivirana_varijabla naziv="DomainObject.Predmet.ProtustrankaNazivFormated_1">KROSNA, d.o.o.</derivirana_varijabla>
  </DomainObject.Predmet.ProtustrankaNazivFormated>
  <DomainObject.Predmet.ProtustrankaNazivFormatedOIB>
    <izvorni_sadrzaj>KROSNA, d.o.o., OIB 25684786391</izvorni_sadrzaj>
    <derivirana_varijabla naziv="DomainObject.Predmet.ProtustrankaNazivFormatedOIB_1">KROSNA, d.o.o., OIB 25684786391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KROSNA, d.o.o.</item>
    </izvorni_sadrzaj>
    <derivirana_varijabla naziv="DomainObject.Predmet.ProtuStrankaListFormated_1">
      <item>KROSNA, d.o.o.</item>
    </derivirana_varijabla>
  </DomainObject.Predmet.ProtuStrankaListFormated>
  <DomainObject.Predmet.ProtuStrankaListFormatedOIB>
    <izvorni_sadrzaj>
      <item>KROSNA, d.o.o., OIB 25684786391</item>
    </izvorni_sadrzaj>
    <derivirana_varijabla naziv="DomainObject.Predmet.ProtuStrankaListFormatedOIB_1">
      <item>KROSNA, d.o.o., OIB 25684786391</item>
    </derivirana_varijabla>
  </DomainObject.Predmet.ProtuStrankaListFormatedOIB>
  <DomainObject.Predmet.ProtuStrankaListFormatedWithAdress>
    <izvorni_sadrzaj>
      <item>KROSNA, d.o.o., Gundulićeva 6, 21000 Split</item>
    </izvorni_sadrzaj>
    <derivirana_varijabla naziv="DomainObject.Predmet.ProtuStrankaListFormatedWithAdress_1">
      <item>KROSNA, d.o.o., Gundulićeva 6, 21000 Split</item>
    </derivirana_varijabla>
  </DomainObject.Predmet.ProtuStrankaListFormatedWithAdress>
  <DomainObject.Predmet.ProtuStrankaListFormatedWithAdressOIB>
    <izvorni_sadrzaj>
      <item>KROSNA, d.o.o., OIB 25684786391, Gundulićeva 6, 21000 Split</item>
    </izvorni_sadrzaj>
    <derivirana_varijabla naziv="DomainObject.Predmet.ProtuStrankaListFormatedWithAdressOIB_1">
      <item>KROSNA, d.o.o., OIB 25684786391, Gundulićeva 6, 21000 Split</item>
    </derivirana_varijabla>
  </DomainObject.Predmet.ProtuStrankaListFormatedWithAdressOIB>
  <DomainObject.Predmet.ProtuStrankaListNazivFormated>
    <izvorni_sadrzaj>
      <item>KROSNA, d.o.o.</item>
    </izvorni_sadrzaj>
    <derivirana_varijabla naziv="DomainObject.Predmet.ProtuStrankaListNazivFormated_1">
      <item>KROSNA, d.o.o.</item>
    </derivirana_varijabla>
  </DomainObject.Predmet.ProtuStrankaListNazivFormated>
  <DomainObject.Predmet.ProtuStrankaListNazivFormatedOIB>
    <izvorni_sadrzaj>
      <item>KROSNA, d.o.o., OIB 25684786391</item>
    </izvorni_sadrzaj>
    <derivirana_varijabla naziv="DomainObject.Predmet.ProtuStrankaListNazivFormatedOIB_1">
      <item>KROSNA, d.o.o., OIB 25684786391</item>
    </derivirana_varijabla>
  </DomainObject.Predmet.ProtuStrankaListNazivFormatedOIB>
  <DomainObject.Predmet.OstaliListFormated>
    <izvorni_sadrzaj>
      <item>Županijsko državno odvjetništvo u Splitu punomoćnik sudionika u postupku Ministarstvo financija RH</item>
      <item>Vedran Malenica</item>
      <item>Hrvoje Malenica</item>
      <item>Michel Bakić</item>
      <item>Emil Bakic</item>
    </izvorni_sadrzaj>
    <derivirana_varijabla naziv="DomainObject.Predmet.OstaliListFormated_1">
      <item>Županijsko državno odvjetništvo u Splitu punomoćnik sudionika u postupku Ministarstvo financija RH</item>
      <item>Vedran Malenica</item>
      <item>Hrvoje Malenica</item>
      <item>Michel Bakić</item>
      <item>Emil Bakic</item>
    </derivirana_varijabla>
  </DomainObject.Predmet.OstaliListFormated>
  <DomainObject.Predmet.OstaliListFormatedOIB>
    <izvorni_sadrzaj>
      <item>Županijsko državno odvjetništvo u Splitu punomoćnik sudionika u postupku Ministarstvo financija RH</item>
      <item>Vedran Malenica, OIB 81830332275</item>
      <item>Hrvoje Malenica, OIB 00863304762</item>
      <item>Michel Bakić, OIB 68542464327</item>
      <item>Emil Bakic</item>
    </izvorni_sadrzaj>
    <derivirana_varijabla naziv="DomainObject.Predmet.OstaliListFormatedOIB_1">
      <item>Županijsko državno odvjetništvo u Splitu punomoćnik sudionika u postupku Ministarstvo financija RH</item>
      <item>Vedran Malenica, OIB 81830332275</item>
      <item>Hrvoje Malenica, OIB 00863304762</item>
      <item>Michel Bakić, OIB 68542464327</item>
      <item>Emil Bakic</item>
    </derivirana_varijabla>
  </DomainObject.Predmet.OstaliListFormatedOIB>
  <DomainObject.Predmet.OstaliListFormatedWithAdress>
    <izvorni_sadrzaj>
      <item>Županijsko državno odvjetništvo u Splitu, Gundulićeva 29a, 21000 Split punomoćnik sudionika u postupku Ministarstvo financija RH</item>
      <item>Vedran Malenica, Gundulićeva 6, 21000 Split</item>
      <item>Hrvoje Malenica, Gundulićeva 6, 21000 Split</item>
      <item>Michel Bakić, Domovinskog Rata 27 D, 21000 Split</item>
      <item>Emil Bakic, 30 avenue Paul Doumer, Neuilly sur Marne,</item>
    </izvorni_sadrzaj>
    <derivirana_varijabla naziv="DomainObject.Predmet.OstaliListFormatedWithAdress_1">
      <item>Županijsko državno odvjetništvo u Splitu, Gundulićeva 29a, 21000 Split punomoćnik sudionika u postupku Ministarstvo financija RH</item>
      <item>Vedran Malenica, Gundulićeva 6, 21000 Split</item>
      <item>Hrvoje Malenica, Gundulićeva 6, 21000 Split</item>
      <item>Michel Bakić, Domovinskog Rata 27 D, 21000 Split</item>
      <item>Emil Bakic, 30 avenue Paul Doumer, Neuilly sur Marne,</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Vedran Malenica, OIB 81830332275, Gundulićeva 6, 21000 Split</item>
      <item>Hrvoje Malenica, OIB 00863304762, Gundulićeva 6, 21000 Split</item>
      <item>Michel Bakić, OIB 68542464327, Domovinskog Rata 27 D, 21000 Split</item>
      <item>Emil Bakic, 30 avenue Paul Doumer, Neuilly sur Marne,</item>
    </izvorni_sadrzaj>
    <derivirana_varijabla naziv="DomainObject.Predmet.OstaliListFormatedWithAdressOIB_1">
      <item>Županijsko državno odvjetništvo u Splitu, Gundulićeva 29a, 21000 Split punomoćnik sudionika u postupku Ministarstvo financija RH</item>
      <item>Vedran Malenica, OIB 81830332275, Gundulićeva 6, 21000 Split</item>
      <item>Hrvoje Malenica, OIB 00863304762, Gundulićeva 6, 21000 Split</item>
      <item>Michel Bakić, OIB 68542464327, Domovinskog Rata 27 D, 21000 Split</item>
      <item>Emil Bakic, 30 avenue Paul Doumer, Neuilly sur Marne,</item>
    </derivirana_varijabla>
  </DomainObject.Predmet.OstaliListFormatedWithAdressOIB>
  <DomainObject.Predmet.OstaliListNazivFormated>
    <izvorni_sadrzaj>
      <item>Županijsko državno odvjetništvo u Splitu</item>
      <item>Vedran Malenica</item>
      <item>Hrvoje Malenica</item>
      <item>Michel Bakić</item>
      <item>Emil Bakic</item>
    </izvorni_sadrzaj>
    <derivirana_varijabla naziv="DomainObject.Predmet.OstaliListNazivFormated_1">
      <item>Županijsko državno odvjetništvo u Splitu</item>
      <item>Vedran Malenica</item>
      <item>Hrvoje Malenica</item>
      <item>Michel Bakić</item>
      <item>Emil Bakic</item>
    </derivirana_varijabla>
  </DomainObject.Predmet.OstaliListNazivFormated>
  <DomainObject.Predmet.OstaliListNazivFormatedOIB>
    <izvorni_sadrzaj>
      <item>Županijsko državno odvjetništvo u Splitu</item>
      <item>Vedran Malenica, OIB 81830332275</item>
      <item>Hrvoje Malenica, OIB 00863304762</item>
      <item>Michel Bakić, OIB 68542464327</item>
      <item>Emil Bakic</item>
    </izvorni_sadrzaj>
    <derivirana_varijabla naziv="DomainObject.Predmet.OstaliListNazivFormatedOIB_1">
      <item>Županijsko državno odvjetništvo u Splitu</item>
      <item>Vedran Malenica, OIB 81830332275</item>
      <item>Hrvoje Malenica, OIB 00863304762</item>
      <item>Michel Bakić, OIB 68542464327</item>
      <item>Emil Bakic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KROSNA, d.o.o.</izvorni_sadrzaj>
    <derivirana_varijabla naziv="DomainObject.Predmet.ProtustrankaIDrugi_1">KROSNA,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KROSNA, d.o.o., OIB 25684786391, Gundulićeva 6, 21000 Split</izvorni_sadrzaj>
    <derivirana_varijabla naziv="DomainObject.Predmet.ProtustrankaIDrugiAdressOIB_1">KROSNA, d.o.o., OIB 25684786391, Gundulićeva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KROSNA, d.o.o.</item>
      <item>FINANCIJSKA AGENCIJA, RC SPLIT</item>
      <item>Ministarstvo financija RH</item>
      <item>Županijsko državno odvjetništvo u Splitu</item>
      <item>Vedran Malenica</item>
      <item>Hrvoje Malenica</item>
      <item>Michel Bakić</item>
      <item>Emil Bakic</item>
    </izvorni_sadrzaj>
    <derivirana_varijabla naziv="DomainObject.Predmet.SudioniciListNaziv_1">
      <item>KROSNA, d.o.o.</item>
      <item>FINANCIJSKA AGENCIJA, RC SPLIT</item>
      <item>Ministarstvo financija RH</item>
      <item>Županijsko državno odvjetništvo u Splitu</item>
      <item>Vedran Malenica</item>
      <item>Hrvoje Malenica</item>
      <item>Michel Bakić</item>
      <item>Emil Bakic</item>
    </derivirana_varijabla>
  </DomainObject.Predmet.SudioniciListNaziv>
  <DomainObject.Predmet.SudioniciListAdressOIB>
    <izvorni_sadrzaj>
      <item>KROSNA, d.o.o., OIB 25684786391, Gundulićeva 6,21000 Split</item>
      <item>FINANCIJSKA AGENCIJA, RC SPLIT, OIB 85821130368, Mažuranićevo šetalište 24 b,21000 Split</item>
      <item>Ministarstvo financija RH, OIB 18683136487, Katančićeva 5,10000 Zagreb</item>
      <item>Županijsko državno odvjetništvo u Splitu, Gundulićeva 29a,21000 Split</item>
      <item>Vedran Malenica, OIB 81830332275, Gundulićeva 6,21000 Split</item>
      <item>Hrvoje Malenica, OIB 00863304762, Gundulićeva 6,21000 Split</item>
      <item>Michel Bakić, OIB 68542464327, Domovinskog Rata 27 D,21000 Split</item>
      <item>Emil Bakic, 30 avenue Paul Doumer,Neuilly sur Marne,</item>
    </izvorni_sadrzaj>
    <derivirana_varijabla naziv="DomainObject.Predmet.SudioniciListAdressOIB_1">
      <item>KROSNA, d.o.o., OIB 25684786391, Gundulićeva 6,21000 Split</item>
      <item>FINANCIJSKA AGENCIJA, RC SPLIT, OIB 85821130368, Mažuranićevo šetalište 24 b,21000 Split</item>
      <item>Ministarstvo financija RH, OIB 18683136487, Katančićeva 5,10000 Zagreb</item>
      <item>Županijsko državno odvjetništvo u Splitu, Gundulićeva 29a,21000 Split</item>
      <item>Vedran Malenica, OIB 81830332275, Gundulićeva 6,21000 Split</item>
      <item>Hrvoje Malenica, OIB 00863304762, Gundulićeva 6,21000 Split</item>
      <item>Michel Bakić, OIB 68542464327, Domovinskog Rata 27 D,21000 Split</item>
      <item>Emil Bakic, 30 avenue Paul Doumer,Neuilly sur Marne,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25684786391</item>
      <item>, OIB 85821130368</item>
      <item>, OIB 18683136487</item>
      <item>, OIB null</item>
      <item>, OIB 81830332275</item>
      <item>, OIB 00863304762</item>
      <item>, OIB 68542464327</item>
      <item>, OIB null</item>
    </izvorni_sadrzaj>
    <derivirana_varijabla naziv="DomainObject.Predmet.SudioniciListNazivOIB_1">
      <item>, OIB 25684786391</item>
      <item>, OIB 85821130368</item>
      <item>, OIB 18683136487</item>
      <item>, OIB null</item>
      <item>, OIB 81830332275</item>
      <item>, OIB 00863304762</item>
      <item>, OIB 68542464327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1235</properties:Words>
  <properties:Characters>6919</properties:Characters>
  <properties:Lines>141</properties:Lines>
  <properties:Paragraphs>44</properties:Paragraphs>
  <properties:TotalTime>206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2017-01-05T11:40:00Z</cp:lastPrinted>
  <dcterms:modified xmlns:xsi="http://www.w3.org/2001/XMLSchema-instance" xsi:type="dcterms:W3CDTF">2017-01-05T11:58:00Z</dcterms:modified>
  <cp:revision>68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