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3e9e" w14:paraId="16c3e9e" w:rsidRDefault="00CD4711" w:rsidP="000A275A" w:rsidR="00CD4711" w:rsidRPr="00255FFE">
      <w:pPr>
        <w:pStyle w:val="Zaglavlje"/>
        <w:jc w:val="right"/>
        <w15:collapsed w:val="false"/>
      </w:pPr>
      <w:bookmarkStart w:name="_GoBack" w:id="0"/>
      <w:bookmarkEnd w:id="0"/>
      <w:r w:rsidRPr="00255FFE">
        <w:t>Poslovni broj: 9 St</w:t>
      </w:r>
      <w:r w:rsidR="003C532A" w:rsidRPr="00255FFE">
        <w:t>-</w:t>
      </w:r>
      <w:r w:rsidR="00255FFE" w:rsidRPr="00255FFE">
        <w:t>86</w:t>
      </w:r>
      <w:r w:rsidRPr="00255FFE">
        <w:t>/</w:t>
      </w:r>
      <w:r w:rsidR="00B23A1B" w:rsidRPr="00255FFE">
        <w:t>201</w:t>
      </w:r>
      <w:r w:rsidR="00513DE4" w:rsidRPr="00255FFE">
        <w:t>6</w:t>
      </w:r>
      <w:r w:rsidR="0055467A" w:rsidRPr="00255FFE">
        <w:t>-</w:t>
      </w:r>
      <w:r w:rsidR="00255FFE" w:rsidRPr="00255FFE">
        <w:t>5</w:t>
      </w:r>
    </w:p>
    <w:p w:rsidRDefault="007678B4" w:rsidP="007678B4" w:rsidR="007678B4" w:rsidRPr="00255FF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255FFE">
        <w:rPr>
          <w:rFonts w:eastAsia="Times New Roman"/>
          <w:bCs/>
          <w:snapToGrid w:val="false"/>
        </w:rPr>
        <w:t xml:space="preserve">                     </w:t>
      </w:r>
      <w:r w:rsidRPr="00255FF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5FFE">
        <w:rPr>
          <w:rFonts w:eastAsia="Times New Roman"/>
          <w:bCs/>
          <w:snapToGrid w:val="false"/>
        </w:rPr>
        <w:tab/>
      </w:r>
      <w:r w:rsidRPr="00255FF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255FF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255FFE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255FF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255FFE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255FF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255FFE">
        <w:rPr>
          <w:rFonts w:eastAsia="Times New Roman"/>
          <w:snapToGrid w:val="false"/>
        </w:rPr>
        <w:t xml:space="preserve">                  B. Radić 2</w:t>
      </w:r>
      <w:r w:rsidRPr="00255FFE">
        <w:rPr>
          <w:rFonts w:eastAsia="Times New Roman"/>
          <w:bCs/>
          <w:snapToGrid w:val="false"/>
        </w:rPr>
        <w:t xml:space="preserve">                   </w:t>
      </w:r>
      <w:r w:rsidRPr="00255FFE">
        <w:rPr>
          <w:rFonts w:eastAsia="Times New Roman"/>
          <w:bCs/>
          <w:snapToGrid w:val="false"/>
        </w:rPr>
        <w:tab/>
      </w:r>
      <w:r w:rsidRPr="00255FFE">
        <w:rPr>
          <w:rFonts w:eastAsia="Times New Roman"/>
          <w:bCs/>
          <w:snapToGrid w:val="false"/>
        </w:rPr>
        <w:tab/>
      </w:r>
      <w:r w:rsidRPr="00255FFE">
        <w:rPr>
          <w:rFonts w:eastAsia="Times New Roman"/>
          <w:bCs/>
          <w:snapToGrid w:val="false"/>
        </w:rPr>
        <w:tab/>
      </w:r>
    </w:p>
    <w:p w:rsidRDefault="00066C4E" w:rsidP="000A275A" w:rsidR="00066C4E" w:rsidRPr="00255FFE">
      <w:pPr>
        <w:pStyle w:val="Zaglavlje"/>
        <w:jc w:val="right"/>
      </w:pPr>
    </w:p>
    <w:p w:rsidRDefault="00F91FA6" w:rsidP="00F91FA6" w:rsidR="00CD4711" w:rsidRPr="00255FFE">
      <w:pPr>
        <w:pStyle w:val="Zaglavlje"/>
        <w:jc w:val="center"/>
      </w:pPr>
      <w:r w:rsidRPr="00255FFE">
        <w:t>R E P U B L I K A    H R V A T S K A</w:t>
      </w:r>
    </w:p>
    <w:p w:rsidRDefault="00066C4E" w:rsidP="00F91FA6" w:rsidR="00066C4E" w:rsidRPr="00255FFE">
      <w:pPr>
        <w:pStyle w:val="Zaglavlje"/>
        <w:jc w:val="center"/>
      </w:pPr>
    </w:p>
    <w:p w:rsidRDefault="00AC1C85" w:rsidP="00AC1C85" w:rsidR="001A2133" w:rsidRPr="00255FFE">
      <w:pPr>
        <w:pStyle w:val="Zaglavlje"/>
        <w:jc w:val="center"/>
      </w:pPr>
      <w:r w:rsidRPr="00255FFE">
        <w:t>R J E Š E N J E</w:t>
      </w:r>
    </w:p>
    <w:p w:rsidRDefault="00CD4711" w:rsidP="000A275A" w:rsidR="00CD4711" w:rsidRPr="00255FFE">
      <w:pPr>
        <w:pStyle w:val="Zaglavlje"/>
        <w:jc w:val="right"/>
      </w:pPr>
    </w:p>
    <w:p w:rsidRDefault="00804BB0" w:rsidP="00804BB0" w:rsidR="00804BB0" w:rsidRPr="00255FFE">
      <w:pPr>
        <w:spacing w:lineRule="auto" w:line="240" w:after="0"/>
        <w:jc w:val="both"/>
      </w:pPr>
      <w:r w:rsidRPr="00255FFE">
        <w:tab/>
      </w:r>
      <w:r w:rsidR="00996B39" w:rsidRPr="00255FFE">
        <w:t xml:space="preserve">Trgovački sud u Varaždinu po sucu toga suda Maji Valušnig, kao stečajnom sucu, u stečajnom  predmetu, povodom prijedloga predlagatelja </w:t>
      </w:r>
      <w:r w:rsidR="00996B39" w:rsidRPr="00255FFE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255FFE" w:rsidRPr="00255FFE">
        <w:t>BUJAN d.o.o., Nedelišće, Pretetinec 205, OIB: 40109618177</w:t>
      </w:r>
      <w:r w:rsidRPr="00255FFE">
        <w:t xml:space="preserve">, dana </w:t>
      </w:r>
      <w:r w:rsidR="00255FFE" w:rsidRPr="00255FFE">
        <w:t>8</w:t>
      </w:r>
      <w:r w:rsidRPr="00255FFE">
        <w:t xml:space="preserve">. </w:t>
      </w:r>
      <w:r w:rsidR="00255FFE" w:rsidRPr="00255FFE">
        <w:t>ožujka</w:t>
      </w:r>
      <w:r w:rsidR="002F4DC4" w:rsidRPr="00255FFE">
        <w:t xml:space="preserve"> </w:t>
      </w:r>
      <w:r w:rsidRPr="00255FFE">
        <w:t>201</w:t>
      </w:r>
      <w:r w:rsidR="002F4DC4" w:rsidRPr="00255FFE">
        <w:t>6</w:t>
      </w:r>
      <w:r w:rsidRPr="00255FFE">
        <w:t>. godine</w:t>
      </w:r>
    </w:p>
    <w:p w:rsidRDefault="00804BB0" w:rsidP="00804BB0" w:rsidR="00804BB0" w:rsidRPr="00255FFE">
      <w:pPr>
        <w:spacing w:lineRule="auto" w:line="240" w:after="0"/>
      </w:pPr>
    </w:p>
    <w:p w:rsidRDefault="002F4DC4" w:rsidP="00804BB0" w:rsidR="00804BB0" w:rsidRPr="00255FFE">
      <w:pPr>
        <w:spacing w:lineRule="auto" w:line="240" w:after="0"/>
        <w:jc w:val="center"/>
      </w:pPr>
      <w:r w:rsidRPr="00255FFE">
        <w:t xml:space="preserve">r i j e š i o  </w:t>
      </w:r>
      <w:r w:rsidR="00804BB0" w:rsidRPr="00255FFE">
        <w:t>j e</w:t>
      </w:r>
    </w:p>
    <w:p w:rsidRDefault="00255FFE" w:rsidP="00804BB0" w:rsidR="00255FFE" w:rsidRPr="00255FFE">
      <w:pPr>
        <w:spacing w:lineRule="auto" w:line="240" w:after="0"/>
        <w:jc w:val="center"/>
      </w:pPr>
    </w:p>
    <w:p w:rsidRDefault="00804BB0" w:rsidP="00804BB0" w:rsidR="00804BB0" w:rsidRPr="00255FFE">
      <w:pPr>
        <w:spacing w:lineRule="auto" w:line="240" w:after="0"/>
        <w:jc w:val="both"/>
      </w:pPr>
    </w:p>
    <w:p w:rsidRDefault="00804BB0" w:rsidP="00804BB0" w:rsidR="00804BB0" w:rsidRPr="00255FFE">
      <w:pPr>
        <w:spacing w:lineRule="auto" w:line="240" w:after="0"/>
        <w:jc w:val="both"/>
      </w:pPr>
      <w:r w:rsidRPr="00255FFE">
        <w:tab/>
        <w:t xml:space="preserve">I. Pokreće se prethodni postupak radi utvrđivanja uvjeta za otvaranje stečajnog postupka nad dužnikom </w:t>
      </w:r>
      <w:r w:rsidR="00255FFE" w:rsidRPr="00255FFE">
        <w:t>BUJAN d.o.o., Nedelišće, Pretetinec 205, OIB: 40109618177</w:t>
      </w:r>
      <w:r w:rsidRPr="00255FFE">
        <w:t>.</w:t>
      </w:r>
    </w:p>
    <w:p w:rsidRDefault="00804BB0" w:rsidP="00804BB0" w:rsidR="00804BB0" w:rsidRPr="00255FFE">
      <w:pPr>
        <w:spacing w:lineRule="auto" w:line="240" w:after="0"/>
        <w:jc w:val="both"/>
      </w:pPr>
    </w:p>
    <w:p w:rsidRDefault="00EC2B21" w:rsidP="00EC2B21" w:rsidR="00EC2B21" w:rsidRPr="00255FFE">
      <w:pPr>
        <w:spacing w:lineRule="auto" w:line="240" w:after="0"/>
        <w:jc w:val="both"/>
      </w:pPr>
      <w:r w:rsidRPr="00255FFE">
        <w:tab/>
        <w:t xml:space="preserve">II. Ročište radi </w:t>
      </w:r>
      <w:r w:rsidR="002F4DC4" w:rsidRPr="00255FFE">
        <w:t>očitovanja</w:t>
      </w:r>
      <w:r w:rsidRPr="00255FFE">
        <w:t xml:space="preserve"> o prijedlogu za otvaranje stečajnog postupka i davanja obavijesti iz čl. </w:t>
      </w:r>
      <w:r w:rsidR="002F4DC4" w:rsidRPr="00255FFE">
        <w:t>117. Stečajnog zakona ("Narodne novine"</w:t>
      </w:r>
      <w:r w:rsidRPr="00255FFE">
        <w:t xml:space="preserve"> </w:t>
      </w:r>
      <w:r w:rsidR="002F4DC4" w:rsidRPr="00255FFE">
        <w:t>71/15</w:t>
      </w:r>
      <w:r w:rsidRPr="00255FFE">
        <w:t xml:space="preserve"> dalje SZ) i radi utvrđivanja uvjeta za otvaranje stečajnog postupka nad dužnikom zakazuje se za </w:t>
      </w:r>
    </w:p>
    <w:p w:rsidRDefault="00980C3B" w:rsidP="00804BB0" w:rsidR="00980C3B" w:rsidRPr="00255FFE">
      <w:pPr>
        <w:spacing w:lineRule="auto" w:line="240" w:after="0"/>
        <w:jc w:val="both"/>
      </w:pPr>
    </w:p>
    <w:p w:rsidRDefault="00255FFE" w:rsidP="00804BB0" w:rsidR="00804BB0" w:rsidRPr="00255FFE">
      <w:pPr>
        <w:spacing w:lineRule="auto" w:line="240" w:after="0"/>
        <w:jc w:val="center"/>
        <w:rPr>
          <w:b/>
          <w:u w:val="single"/>
        </w:rPr>
      </w:pPr>
      <w:r w:rsidRPr="00255FFE">
        <w:rPr>
          <w:b/>
          <w:u w:val="single"/>
        </w:rPr>
        <w:t>20</w:t>
      </w:r>
      <w:r w:rsidR="00804BB0" w:rsidRPr="00255FFE">
        <w:rPr>
          <w:b/>
          <w:u w:val="single"/>
        </w:rPr>
        <w:t xml:space="preserve">. </w:t>
      </w:r>
      <w:r w:rsidRPr="00255FFE">
        <w:rPr>
          <w:b/>
          <w:u w:val="single"/>
        </w:rPr>
        <w:t>travnja</w:t>
      </w:r>
      <w:r w:rsidR="00CC2EF9" w:rsidRPr="00255FFE">
        <w:rPr>
          <w:b/>
          <w:u w:val="single"/>
        </w:rPr>
        <w:t xml:space="preserve"> </w:t>
      </w:r>
      <w:r w:rsidR="00804BB0" w:rsidRPr="00255FFE">
        <w:rPr>
          <w:b/>
          <w:u w:val="single"/>
        </w:rPr>
        <w:t>201</w:t>
      </w:r>
      <w:r w:rsidR="00CC2EF9" w:rsidRPr="00255FFE">
        <w:rPr>
          <w:b/>
          <w:u w:val="single"/>
        </w:rPr>
        <w:t>6</w:t>
      </w:r>
      <w:r w:rsidR="00804BB0" w:rsidRPr="00255FFE">
        <w:rPr>
          <w:b/>
          <w:u w:val="single"/>
        </w:rPr>
        <w:t xml:space="preserve">. u </w:t>
      </w:r>
      <w:r w:rsidRPr="00255FFE">
        <w:rPr>
          <w:b/>
          <w:u w:val="single"/>
        </w:rPr>
        <w:t>10</w:t>
      </w:r>
      <w:r w:rsidR="00CC2EF9" w:rsidRPr="00255FFE">
        <w:rPr>
          <w:b/>
          <w:u w:val="single"/>
        </w:rPr>
        <w:t>,</w:t>
      </w:r>
      <w:r w:rsidRPr="00255FFE">
        <w:rPr>
          <w:b/>
          <w:u w:val="single"/>
        </w:rPr>
        <w:t>3</w:t>
      </w:r>
      <w:r w:rsidR="00CC2EF9" w:rsidRPr="00255FFE">
        <w:rPr>
          <w:b/>
          <w:u w:val="single"/>
        </w:rPr>
        <w:t>0</w:t>
      </w:r>
      <w:r w:rsidR="00804BB0" w:rsidRPr="00255FFE">
        <w:rPr>
          <w:b/>
          <w:u w:val="single"/>
        </w:rPr>
        <w:t xml:space="preserve"> sati</w:t>
      </w:r>
    </w:p>
    <w:p w:rsidRDefault="00980C3B" w:rsidP="00804BB0" w:rsidR="00980C3B" w:rsidRPr="00255FFE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255FFE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255FFE">
      <w:pPr>
        <w:spacing w:lineRule="auto" w:line="240" w:after="0"/>
        <w:jc w:val="both"/>
      </w:pPr>
      <w:r w:rsidRPr="00255FFE">
        <w:t>kod Trgovačkog suda u Varaždinu, Braće Radić 2, soba broj 221/II kat, a na koje se dostavom ovoga rješenja pozivaju:</w:t>
      </w:r>
    </w:p>
    <w:p w:rsidRDefault="00804BB0" w:rsidP="00804BB0" w:rsidR="00804BB0" w:rsidRPr="00255FFE">
      <w:pPr>
        <w:spacing w:lineRule="auto" w:line="240" w:after="0"/>
        <w:jc w:val="both"/>
      </w:pPr>
    </w:p>
    <w:p w:rsidRDefault="00804BB0" w:rsidP="007678B4" w:rsidR="00B23A1B" w:rsidRPr="00255FFE">
      <w:pPr>
        <w:spacing w:lineRule="auto" w:line="240" w:after="0"/>
        <w:jc w:val="both"/>
      </w:pPr>
      <w:r w:rsidRPr="00255FFE">
        <w:t xml:space="preserve">- </w:t>
      </w:r>
      <w:r w:rsidR="002F4DC4" w:rsidRPr="00255FFE">
        <w:t xml:space="preserve">direktor dužnika </w:t>
      </w:r>
      <w:r w:rsidR="00255FFE" w:rsidRPr="00255FFE">
        <w:t>Renato Bujan, Pretetinec 205,</w:t>
      </w:r>
      <w:r w:rsidR="00C04790" w:rsidRPr="00255FFE">
        <w:t xml:space="preserve"> </w:t>
      </w:r>
    </w:p>
    <w:p w:rsidRDefault="00F91FA6" w:rsidP="00804BB0" w:rsidR="00F91FA6" w:rsidRPr="00255FFE">
      <w:pPr>
        <w:spacing w:lineRule="auto" w:line="240" w:after="0"/>
        <w:jc w:val="both"/>
      </w:pPr>
      <w:r w:rsidRPr="00255FFE">
        <w:t>- Županijsko državno odvjetništvo, Građansko-upravni odjel</w:t>
      </w:r>
      <w:r w:rsidR="002F4DC4" w:rsidRPr="00255FFE">
        <w:t>.</w:t>
      </w:r>
    </w:p>
    <w:p w:rsidRDefault="00804BB0" w:rsidP="00804BB0" w:rsidR="00804BB0" w:rsidRPr="00255FFE">
      <w:pPr>
        <w:spacing w:lineRule="auto" w:line="240" w:after="0"/>
        <w:jc w:val="both"/>
      </w:pPr>
    </w:p>
    <w:p w:rsidRDefault="007678B4" w:rsidP="00804BB0" w:rsidR="00716D2A" w:rsidRPr="00255FFE">
      <w:pPr>
        <w:spacing w:lineRule="auto" w:line="240" w:after="0"/>
        <w:jc w:val="both"/>
      </w:pPr>
      <w:r w:rsidRPr="00255FFE">
        <w:tab/>
        <w:t xml:space="preserve">III. Nalaže se </w:t>
      </w:r>
      <w:r w:rsidR="002F4DC4" w:rsidRPr="00255FFE">
        <w:t>direktoru</w:t>
      </w:r>
      <w:r w:rsidR="00804BB0" w:rsidRPr="00255FFE">
        <w:t xml:space="preserve"> dužnika da do dana održavanja ročišta iz točke II. </w:t>
      </w:r>
      <w:r w:rsidR="00822D9B" w:rsidRPr="00255FFE">
        <w:t>izreke ovog rješenja dostav</w:t>
      </w:r>
      <w:r w:rsidRPr="00255FFE">
        <w:t>i</w:t>
      </w:r>
      <w:r w:rsidR="00804BB0" w:rsidRPr="00255FFE">
        <w:t xml:space="preserve"> sudu </w:t>
      </w:r>
      <w:r w:rsidR="002F4DC4" w:rsidRPr="00255FFE">
        <w:t>popis imovine i obveza sukladno čl. 17. SZ-a.</w:t>
      </w:r>
    </w:p>
    <w:p w:rsidRDefault="002F4DC4" w:rsidP="00804BB0" w:rsidR="002F4DC4" w:rsidRPr="00255FFE">
      <w:pPr>
        <w:spacing w:lineRule="auto" w:line="240" w:after="0"/>
        <w:jc w:val="both"/>
      </w:pPr>
    </w:p>
    <w:p w:rsidRDefault="00F91FA6" w:rsidP="00804BB0" w:rsidR="00716D2A" w:rsidRPr="00255FFE">
      <w:pPr>
        <w:spacing w:lineRule="auto" w:line="240" w:after="0"/>
        <w:jc w:val="both"/>
      </w:pPr>
      <w:r w:rsidRPr="00255FFE">
        <w:rPr>
          <w:rFonts w:eastAsia="Times New Roman"/>
          <w:lang w:eastAsia="hr-HR"/>
        </w:rPr>
        <w:tab/>
        <w:t>IV</w:t>
      </w:r>
      <w:r w:rsidR="00716D2A" w:rsidRPr="00255FFE">
        <w:rPr>
          <w:rFonts w:eastAsia="Times New Roman"/>
          <w:lang w:eastAsia="hr-HR"/>
        </w:rPr>
        <w:t xml:space="preserve">. Ako se </w:t>
      </w:r>
      <w:r w:rsidR="002F4DC4" w:rsidRPr="00255FFE">
        <w:rPr>
          <w:rFonts w:eastAsia="Times New Roman"/>
          <w:lang w:eastAsia="hr-HR"/>
        </w:rPr>
        <w:t>direktor</w:t>
      </w:r>
      <w:r w:rsidRPr="00255FFE">
        <w:rPr>
          <w:rFonts w:eastAsia="Times New Roman"/>
          <w:lang w:eastAsia="hr-HR"/>
        </w:rPr>
        <w:t xml:space="preserve"> dužnika</w:t>
      </w:r>
      <w:r w:rsidR="00716D2A" w:rsidRPr="00255FFE">
        <w:rPr>
          <w:rFonts w:eastAsia="Times New Roman"/>
          <w:lang w:eastAsia="hr-HR"/>
        </w:rPr>
        <w:t xml:space="preserve"> </w:t>
      </w:r>
      <w:r w:rsidR="007678B4" w:rsidRPr="00255FFE">
        <w:rPr>
          <w:rFonts w:eastAsia="Times New Roman"/>
          <w:lang w:eastAsia="hr-HR"/>
        </w:rPr>
        <w:t>ne odazove</w:t>
      </w:r>
      <w:r w:rsidR="00716D2A" w:rsidRPr="00255FFE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255FFE">
        <w:rPr>
          <w:rFonts w:eastAsia="Times New Roman"/>
          <w:lang w:eastAsia="hr-HR"/>
        </w:rPr>
        <w:t>e i podmir</w:t>
      </w:r>
      <w:r w:rsidR="006A5264" w:rsidRPr="00255FFE">
        <w:rPr>
          <w:rFonts w:eastAsia="Times New Roman"/>
          <w:lang w:eastAsia="hr-HR"/>
        </w:rPr>
        <w:t>i</w:t>
      </w:r>
      <w:r w:rsidR="00716D2A" w:rsidRPr="00255FFE">
        <w:rPr>
          <w:rFonts w:eastAsia="Times New Roman"/>
          <w:lang w:eastAsia="hr-HR"/>
        </w:rPr>
        <w:t xml:space="preserve"> troškove dovođenja, a </w:t>
      </w:r>
      <w:r w:rsidR="007678B4" w:rsidRPr="00255FFE">
        <w:rPr>
          <w:rFonts w:eastAsia="Times New Roman"/>
          <w:lang w:eastAsia="hr-HR"/>
        </w:rPr>
        <w:t>može</w:t>
      </w:r>
      <w:r w:rsidR="00716D2A" w:rsidRPr="00255FFE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255FFE">
        <w:rPr>
          <w:rFonts w:eastAsia="Times New Roman"/>
          <w:lang w:eastAsia="hr-HR"/>
        </w:rPr>
        <w:t>17</w:t>
      </w:r>
      <w:r w:rsidR="00716D2A" w:rsidRPr="00255FFE">
        <w:rPr>
          <w:rFonts w:eastAsia="Times New Roman"/>
          <w:lang w:eastAsia="hr-HR"/>
        </w:rPr>
        <w:t xml:space="preserve">. st. </w:t>
      </w:r>
      <w:r w:rsidR="00D113A9" w:rsidRPr="00255FFE">
        <w:rPr>
          <w:rFonts w:eastAsia="Times New Roman"/>
          <w:lang w:eastAsia="hr-HR"/>
        </w:rPr>
        <w:t>6.</w:t>
      </w:r>
      <w:r w:rsidR="00716D2A" w:rsidRPr="00255FFE">
        <w:rPr>
          <w:rFonts w:eastAsia="Times New Roman"/>
          <w:lang w:eastAsia="hr-HR"/>
        </w:rPr>
        <w:t xml:space="preserve"> u vezi sa čl. </w:t>
      </w:r>
      <w:r w:rsidR="00D113A9" w:rsidRPr="00255FFE">
        <w:rPr>
          <w:rFonts w:eastAsia="Times New Roman"/>
          <w:lang w:eastAsia="hr-HR"/>
        </w:rPr>
        <w:t>177. i 178.</w:t>
      </w:r>
      <w:r w:rsidR="00716D2A" w:rsidRPr="00255FF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255FFE">
      <w:pPr>
        <w:spacing w:lineRule="auto" w:line="240" w:after="0"/>
        <w:jc w:val="both"/>
      </w:pPr>
    </w:p>
    <w:p w:rsidRDefault="00804BB0" w:rsidP="00804BB0" w:rsidR="00804BB0" w:rsidRPr="00255FFE">
      <w:pPr>
        <w:spacing w:lineRule="auto" w:line="240" w:after="0"/>
        <w:jc w:val="both"/>
      </w:pPr>
    </w:p>
    <w:p w:rsidRDefault="006A5264" w:rsidP="00804BB0" w:rsidR="006A5264" w:rsidRPr="00255FFE">
      <w:pPr>
        <w:spacing w:lineRule="auto" w:line="240" w:after="0"/>
        <w:jc w:val="center"/>
      </w:pPr>
    </w:p>
    <w:p w:rsidRDefault="00255FFE" w:rsidP="00804BB0" w:rsidR="00255FFE" w:rsidRPr="00255FFE">
      <w:pPr>
        <w:spacing w:lineRule="auto" w:line="240" w:after="0"/>
        <w:jc w:val="center"/>
      </w:pPr>
    </w:p>
    <w:p w:rsidRDefault="00255FFE" w:rsidP="00804BB0" w:rsidR="00255FFE" w:rsidRPr="00255FFE">
      <w:pPr>
        <w:spacing w:lineRule="auto" w:line="240" w:after="0"/>
        <w:jc w:val="center"/>
      </w:pPr>
    </w:p>
    <w:p w:rsidRDefault="00804BB0" w:rsidP="00804BB0" w:rsidR="00804BB0" w:rsidRPr="00255FFE">
      <w:pPr>
        <w:spacing w:lineRule="auto" w:line="240" w:after="0"/>
        <w:jc w:val="center"/>
      </w:pPr>
      <w:r w:rsidRPr="00255FFE">
        <w:lastRenderedPageBreak/>
        <w:t>Obrazloženje</w:t>
      </w:r>
    </w:p>
    <w:p w:rsidRDefault="00804BB0" w:rsidP="00804BB0" w:rsidR="00804BB0" w:rsidRPr="00255FFE">
      <w:pPr>
        <w:spacing w:lineRule="auto" w:line="240" w:after="0"/>
        <w:jc w:val="both"/>
      </w:pPr>
    </w:p>
    <w:p w:rsidRDefault="00804BB0" w:rsidP="00513DE4" w:rsidR="00513DE4" w:rsidRPr="00255FFE">
      <w:pPr>
        <w:spacing w:lineRule="auto" w:line="240" w:after="0"/>
        <w:jc w:val="both"/>
      </w:pPr>
      <w:r w:rsidRPr="00255FFE">
        <w:tab/>
      </w:r>
      <w:r w:rsidR="00513DE4" w:rsidRPr="00255FFE">
        <w:t>Financijska agencija je</w:t>
      </w:r>
      <w:r w:rsidR="00911B01" w:rsidRPr="00255FFE">
        <w:t xml:space="preserve"> dana </w:t>
      </w:r>
      <w:r w:rsidR="00255FFE" w:rsidRPr="00255FFE">
        <w:t>29</w:t>
      </w:r>
      <w:r w:rsidR="00911B01" w:rsidRPr="00255FFE">
        <w:t>. listopada 2015. podnijela</w:t>
      </w:r>
      <w:r w:rsidR="00513DE4" w:rsidRPr="00255FFE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255FFE">
      <w:pPr>
        <w:spacing w:lineRule="auto" w:line="240" w:after="0"/>
        <w:jc w:val="both"/>
      </w:pPr>
    </w:p>
    <w:p w:rsidRDefault="00513DE4" w:rsidP="00513DE4" w:rsidR="00513DE4" w:rsidRPr="00255FFE">
      <w:pPr>
        <w:spacing w:lineRule="auto" w:line="240" w:after="0"/>
        <w:jc w:val="both"/>
      </w:pPr>
      <w:r w:rsidRPr="00255FFE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255FFE" w:rsidRPr="00255FFE">
        <w:t>366</w:t>
      </w:r>
      <w:r w:rsidRPr="00255FFE">
        <w:t>/</w:t>
      </w:r>
      <w:r w:rsidR="00911B01" w:rsidRPr="00255FFE">
        <w:t>20</w:t>
      </w:r>
      <w:r w:rsidRPr="00255FFE">
        <w:t>15-</w:t>
      </w:r>
      <w:r w:rsidR="00255FFE" w:rsidRPr="00255FFE">
        <w:t>6</w:t>
      </w:r>
      <w:r w:rsidRPr="00255FFE">
        <w:t xml:space="preserve"> od</w:t>
      </w:r>
      <w:r w:rsidR="00911B01" w:rsidRPr="00255FFE">
        <w:t xml:space="preserve"> </w:t>
      </w:r>
      <w:r w:rsidR="00255FFE" w:rsidRPr="00255FFE">
        <w:t>8</w:t>
      </w:r>
      <w:r w:rsidR="00911B01" w:rsidRPr="00255FFE">
        <w:t>. prosinca 2015.</w:t>
      </w:r>
      <w:r w:rsidRPr="00255FFE">
        <w:t xml:space="preserve"> obustavio skraćeni stečajni postupak.</w:t>
      </w:r>
    </w:p>
    <w:p w:rsidRDefault="00CC2EF9" w:rsidP="00804BB0" w:rsidR="00CC2EF9" w:rsidRPr="00255FFE">
      <w:pPr>
        <w:spacing w:lineRule="auto" w:line="240" w:after="0"/>
        <w:jc w:val="both"/>
      </w:pPr>
    </w:p>
    <w:p w:rsidRDefault="00804BB0" w:rsidP="00804BB0" w:rsidR="00804BB0" w:rsidRPr="00255FFE">
      <w:pPr>
        <w:spacing w:lineRule="auto" w:line="240" w:after="0"/>
        <w:jc w:val="both"/>
      </w:pPr>
      <w:r w:rsidRPr="00255FFE">
        <w:tab/>
      </w:r>
      <w:r w:rsidR="00CC2EF9" w:rsidRPr="00255FFE">
        <w:t>Stoga</w:t>
      </w:r>
      <w:r w:rsidRPr="00255FFE">
        <w:t xml:space="preserve"> je sud, primjenom čl. </w:t>
      </w:r>
      <w:r w:rsidR="00513DE4" w:rsidRPr="00255FFE">
        <w:t>433</w:t>
      </w:r>
      <w:r w:rsidR="00CC2EF9" w:rsidRPr="00255FFE">
        <w:t>., 115. st.1., 117. st. 1. i 6., 177., 178. , 123. i 128. st. 1.</w:t>
      </w:r>
      <w:r w:rsidRPr="00255FFE">
        <w:t xml:space="preserve"> SZ-a, odlučio kao u izreci.</w:t>
      </w:r>
    </w:p>
    <w:p w:rsidRDefault="00804BB0" w:rsidP="00804BB0" w:rsidR="00804BB0" w:rsidRPr="00255FFE">
      <w:pPr>
        <w:spacing w:lineRule="auto" w:line="240" w:after="0"/>
        <w:jc w:val="both"/>
      </w:pPr>
    </w:p>
    <w:p w:rsidRDefault="00804BB0" w:rsidP="00804BB0" w:rsidR="00804BB0" w:rsidRPr="00255FFE">
      <w:pPr>
        <w:spacing w:lineRule="auto" w:line="240" w:after="0"/>
        <w:jc w:val="center"/>
      </w:pPr>
      <w:r w:rsidRPr="00255FFE">
        <w:t>U Varaždinu</w:t>
      </w:r>
      <w:r w:rsidR="005C102C" w:rsidRPr="00255FFE">
        <w:t>,</w:t>
      </w:r>
      <w:r w:rsidRPr="00255FFE">
        <w:t xml:space="preserve"> </w:t>
      </w:r>
      <w:r w:rsidR="00255FFE" w:rsidRPr="00255FFE">
        <w:t>8</w:t>
      </w:r>
      <w:r w:rsidR="00066C4E" w:rsidRPr="00255FFE">
        <w:t xml:space="preserve">. </w:t>
      </w:r>
      <w:r w:rsidR="00255FFE" w:rsidRPr="00255FFE">
        <w:t>ožujka</w:t>
      </w:r>
      <w:r w:rsidR="00CC2EF9" w:rsidRPr="00255FFE">
        <w:t xml:space="preserve"> </w:t>
      </w:r>
      <w:r w:rsidRPr="00255FFE">
        <w:t>201</w:t>
      </w:r>
      <w:r w:rsidR="00CC2EF9" w:rsidRPr="00255FFE">
        <w:t>6</w:t>
      </w:r>
      <w:r w:rsidRPr="00255FFE">
        <w:t>. godine</w:t>
      </w:r>
    </w:p>
    <w:p w:rsidRDefault="00804BB0" w:rsidP="00804BB0" w:rsidR="00804BB0" w:rsidRPr="00255FFE">
      <w:pPr>
        <w:spacing w:lineRule="auto" w:line="240" w:after="0"/>
        <w:jc w:val="both"/>
      </w:pPr>
    </w:p>
    <w:p w:rsidRDefault="00804BB0" w:rsidP="00804BB0" w:rsidR="00804BB0" w:rsidRPr="00255FFE">
      <w:pPr>
        <w:spacing w:lineRule="auto" w:line="240" w:after="0"/>
        <w:jc w:val="both"/>
      </w:pPr>
      <w:r w:rsidRPr="00255FFE">
        <w:tab/>
      </w:r>
      <w:r w:rsidRPr="00255FFE">
        <w:tab/>
      </w:r>
      <w:r w:rsidRPr="00255FFE">
        <w:tab/>
      </w:r>
      <w:r w:rsidRPr="00255FFE">
        <w:tab/>
      </w:r>
      <w:r w:rsidRPr="00255FFE">
        <w:tab/>
      </w:r>
      <w:r w:rsidRPr="00255FFE">
        <w:tab/>
      </w:r>
      <w:r w:rsidRPr="00255FFE">
        <w:tab/>
      </w:r>
      <w:r w:rsidRPr="00255FFE">
        <w:tab/>
      </w:r>
      <w:r w:rsidRPr="00255FFE">
        <w:tab/>
      </w:r>
      <w:r w:rsidR="0038484B" w:rsidRPr="00255FFE">
        <w:t xml:space="preserve">   </w:t>
      </w:r>
      <w:r w:rsidRPr="00255FFE">
        <w:t>SUDAC</w:t>
      </w:r>
    </w:p>
    <w:p w:rsidRDefault="00804BB0" w:rsidP="00804BB0" w:rsidR="00804BB0" w:rsidRPr="00255FFE">
      <w:pPr>
        <w:spacing w:lineRule="auto" w:line="240" w:after="0"/>
        <w:jc w:val="both"/>
      </w:pPr>
    </w:p>
    <w:p w:rsidRDefault="00804BB0" w:rsidP="00255FFE" w:rsidR="00255FFE">
      <w:pPr>
        <w:spacing w:lineRule="auto" w:line="240" w:after="0"/>
        <w:jc w:val="both"/>
      </w:pPr>
      <w:r w:rsidRPr="00255FFE">
        <w:tab/>
      </w:r>
      <w:r w:rsidRPr="00255FFE">
        <w:tab/>
      </w:r>
      <w:r w:rsidRPr="00255FFE">
        <w:tab/>
      </w:r>
      <w:r w:rsidRPr="00255FFE">
        <w:tab/>
      </w:r>
      <w:r w:rsidRPr="00255FFE">
        <w:tab/>
      </w:r>
      <w:r w:rsidRPr="00255FFE">
        <w:tab/>
      </w:r>
      <w:r w:rsidRPr="00255FFE">
        <w:tab/>
      </w:r>
      <w:r w:rsidRPr="00255FFE">
        <w:tab/>
      </w:r>
      <w:r w:rsidR="0038484B" w:rsidRPr="00255FFE">
        <w:t xml:space="preserve">   </w:t>
      </w:r>
      <w:r w:rsidRPr="00255FFE">
        <w:t xml:space="preserve">      </w:t>
      </w:r>
      <w:r w:rsidR="006D7FF6" w:rsidRPr="00255FFE">
        <w:t xml:space="preserve">  </w:t>
      </w:r>
      <w:r w:rsidRPr="00255FFE">
        <w:t>Maja Valušnig</w:t>
      </w:r>
    </w:p>
    <w:p w:rsidRDefault="00C30BDC" w:rsidP="00255FFE" w:rsidR="00066C4E" w:rsidRPr="00255FFE">
      <w:pPr>
        <w:spacing w:lineRule="auto" w:line="240" w:after="0"/>
        <w:jc w:val="both"/>
      </w:pPr>
      <w:r w:rsidRPr="00255FFE">
        <w:t xml:space="preserve"> </w:t>
      </w:r>
    </w:p>
    <w:p w:rsidRDefault="00066C4E" w:rsidP="00804BB0" w:rsidR="00066C4E" w:rsidRPr="00255FFE">
      <w:pPr>
        <w:spacing w:lineRule="auto" w:line="240" w:after="0"/>
        <w:jc w:val="both"/>
      </w:pPr>
    </w:p>
    <w:p w:rsidRDefault="00804BB0" w:rsidP="00804BB0" w:rsidR="00804BB0" w:rsidRPr="00255FFE">
      <w:pPr>
        <w:spacing w:lineRule="auto" w:line="240" w:after="0"/>
        <w:jc w:val="both"/>
      </w:pPr>
    </w:p>
    <w:p w:rsidRDefault="00804BB0" w:rsidP="00804BB0" w:rsidR="00804BB0" w:rsidRPr="00255FFE">
      <w:pPr>
        <w:spacing w:lineRule="auto" w:line="240" w:after="0"/>
        <w:jc w:val="both"/>
      </w:pPr>
      <w:r w:rsidRPr="00255FFE">
        <w:t>UPUTA O PRAVNOM LIJEKU :</w:t>
      </w:r>
    </w:p>
    <w:p w:rsidRDefault="00804BB0" w:rsidP="00804BB0" w:rsidR="00804BB0" w:rsidRPr="00255FFE">
      <w:pPr>
        <w:spacing w:lineRule="auto" w:line="240" w:after="0"/>
        <w:jc w:val="both"/>
      </w:pPr>
      <w:r w:rsidRPr="00255FFE">
        <w:t xml:space="preserve">Protiv ovoga rješenja posebna žalba nije dopuštena (čl. </w:t>
      </w:r>
      <w:r w:rsidR="00CC2EF9" w:rsidRPr="00255FFE">
        <w:t>115</w:t>
      </w:r>
      <w:r w:rsidRPr="00255FFE">
        <w:t>. st. 1. SZ-a).</w:t>
      </w:r>
    </w:p>
    <w:p w:rsidRDefault="00804BB0" w:rsidP="00804BB0" w:rsidR="00804BB0" w:rsidRPr="00255FFE">
      <w:pPr>
        <w:spacing w:lineRule="auto" w:line="240" w:after="0"/>
        <w:jc w:val="both"/>
      </w:pPr>
    </w:p>
    <w:p w:rsidRDefault="00804BB0" w:rsidP="00804BB0" w:rsidR="00804BB0" w:rsidRPr="00255FFE">
      <w:pPr>
        <w:spacing w:lineRule="auto" w:line="240" w:after="0"/>
        <w:jc w:val="both"/>
      </w:pPr>
      <w:r w:rsidRPr="00255FFE">
        <w:t>DNA:</w:t>
      </w:r>
    </w:p>
    <w:p w:rsidRDefault="00255FFE" w:rsidP="005C102C" w:rsidR="005C102C" w:rsidRPr="00255FFE">
      <w:pPr>
        <w:spacing w:lineRule="auto" w:line="240" w:after="0"/>
        <w:jc w:val="both"/>
      </w:pPr>
      <w:r>
        <w:t>1.</w:t>
      </w:r>
      <w:r w:rsidR="005C102C" w:rsidRPr="00255FFE">
        <w:t xml:space="preserve"> </w:t>
      </w:r>
      <w:r w:rsidRPr="00255FFE">
        <w:t>BUJAN d.o.o., Nedelišće, Pretetinec 205</w:t>
      </w:r>
    </w:p>
    <w:p w:rsidRDefault="00255FFE" w:rsidP="005C102C" w:rsidR="005C102C" w:rsidRPr="00255FFE">
      <w:pPr>
        <w:spacing w:lineRule="auto" w:line="240" w:after="0"/>
        <w:jc w:val="both"/>
      </w:pPr>
      <w:r>
        <w:t>2.</w:t>
      </w:r>
      <w:r w:rsidR="005C102C" w:rsidRPr="00255FFE">
        <w:t xml:space="preserve"> </w:t>
      </w:r>
      <w:r>
        <w:t>D</w:t>
      </w:r>
      <w:r w:rsidR="00CC2EF9" w:rsidRPr="00255FFE">
        <w:t xml:space="preserve">irektor </w:t>
      </w:r>
      <w:r w:rsidR="007C532B" w:rsidRPr="00255FFE">
        <w:t xml:space="preserve">dužnika </w:t>
      </w:r>
      <w:r w:rsidRPr="00255FFE">
        <w:t>Renato Bujan, Pretetinec 205</w:t>
      </w:r>
    </w:p>
    <w:p w:rsidRDefault="00255FFE" w:rsidP="005C102C" w:rsidR="005C102C" w:rsidRPr="00255FFE">
      <w:pPr>
        <w:spacing w:lineRule="auto" w:line="240" w:after="0"/>
        <w:jc w:val="both"/>
      </w:pPr>
      <w:r>
        <w:t>3.</w:t>
      </w:r>
      <w:r w:rsidR="005C102C" w:rsidRPr="00255FFE">
        <w:t xml:space="preserve"> Županijsko državno odvjetništvo, Građansko-upravni odjel</w:t>
      </w:r>
    </w:p>
    <w:p w:rsidRDefault="00255FFE" w:rsidP="005C102C" w:rsidR="00E17CBA" w:rsidRPr="00255FFE">
      <w:pPr>
        <w:spacing w:lineRule="auto" w:line="240" w:after="0"/>
        <w:jc w:val="both"/>
      </w:pPr>
      <w:r>
        <w:t>4.</w:t>
      </w:r>
      <w:r w:rsidR="00E17CBA" w:rsidRPr="00255FFE">
        <w:t xml:space="preserve"> stečajna e-Oglasna ploča </w:t>
      </w:r>
    </w:p>
    <w:p w:rsidRDefault="00066C4E" w:rsidP="00804BB0" w:rsidR="00066C4E" w:rsidRPr="00255FFE">
      <w:pPr>
        <w:spacing w:lineRule="auto" w:line="240" w:after="0"/>
        <w:jc w:val="both"/>
      </w:pPr>
    </w:p>
    <w:p w:rsidRDefault="00804BB0" w:rsidP="00804BB0" w:rsidR="00804BB0" w:rsidRPr="00255FFE">
      <w:pPr>
        <w:spacing w:lineRule="auto" w:line="240" w:after="0"/>
        <w:jc w:val="both"/>
      </w:pPr>
    </w:p>
    <w:p w:rsidRDefault="00E01330" w:rsidP="00804BB0" w:rsidR="00E01330" w:rsidRPr="00255FFE">
      <w:pPr>
        <w:spacing w:lineRule="auto" w:line="240" w:after="0"/>
        <w:jc w:val="center"/>
      </w:pPr>
    </w:p>
    <w:sectPr w:rsidSect="00CD4711" w:rsidR="00E01330" w:rsidRPr="00255FF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047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255FFE">
    <w:pPr>
      <w:pStyle w:val="Zaglavlje"/>
      <w:jc w:val="right"/>
    </w:pPr>
    <w:r w:rsidRPr="00255FFE">
      <w:t>Poslovni broj: 9 St-</w:t>
    </w:r>
    <w:r w:rsidR="00255FFE" w:rsidRPr="00255FFE">
      <w:t>86</w:t>
    </w:r>
    <w:r w:rsidRPr="00255FFE">
      <w:t>/</w:t>
    </w:r>
    <w:r w:rsidR="00B23A1B" w:rsidRPr="00255FFE">
      <w:t>201</w:t>
    </w:r>
    <w:r w:rsidR="00996B39" w:rsidRPr="00255FFE">
      <w:t>6</w:t>
    </w:r>
    <w:r w:rsidRPr="00255FFE">
      <w:t>-</w:t>
    </w:r>
    <w:r w:rsidR="00255FFE" w:rsidRPr="00255FFE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55FFE"/>
    <w:rsid w:val="002D500A"/>
    <w:rsid w:val="002F4DC4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C1047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0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0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0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0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0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10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0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0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0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0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BUJAN d.o.o. za građevinsko-završne radove</izvorni_sadrzaj>
    <derivirana_varijabla naziv="DomainObject.Predmet.ProtustrankaFormated_1">  BUJAN d.o.o. za građevinsko-završne radove</derivirana_varijabla>
  </DomainObject.Predmet.ProtustrankaFormated>
  <DomainObject.Predmet.ProtustrankaFormatedOIB>
    <izvorni_sadrzaj>  BUJAN d.o.o. za građevinsko-završne radove, OIB 40109618177</izvorni_sadrzaj>
    <derivirana_varijabla naziv="DomainObject.Predmet.ProtustrankaFormatedOIB_1">  BUJAN d.o.o. za građevinsko-završne radove, OIB 40109618177</derivirana_varijabla>
  </DomainObject.Predmet.ProtustrankaFormatedOIB>
  <DomainObject.Predmet.ProtustrankaFormatedWithAdress>
    <izvorni_sadrzaj> BUJAN d.o.o. za građevinsko-završne radove,  205, 40000 Pretetinec</izvorni_sadrzaj>
    <derivirana_varijabla naziv="DomainObject.Predmet.ProtustrankaFormatedWithAdress_1"> BUJAN d.o.o. za građevinsko-završne radove,  205, 40000 Pretetinec</derivirana_varijabla>
  </DomainObject.Predmet.ProtustrankaFormatedWithAdress>
  <DomainObject.Predmet.ProtustrankaFormatedWithAdressOIB>
    <izvorni_sadrzaj> BUJAN d.o.o. za građevinsko-završne radove, OIB 40109618177,  205, 40000 Pretetinec</izvorni_sadrzaj>
    <derivirana_varijabla naziv="DomainObject.Predmet.ProtustrankaFormatedWithAdressOIB_1"> BUJAN d.o.o. za građevinsko-završne radove, OIB 40109618177,  205, 40000 Pretetinec</derivirana_varijabla>
  </DomainObject.Predmet.ProtustrankaFormatedWithAdressOIB>
  <DomainObject.Predmet.ProtustrankaWithAdress>
    <izvorni_sadrzaj>BUJAN d.o.o. za građevinsko-završne radove  205, 40000 Pretetinec</izvorni_sadrzaj>
    <derivirana_varijabla naziv="DomainObject.Predmet.ProtustrankaWithAdress_1">BUJAN d.o.o. za građevinsko-završne radove  205, 40000 Pretetinec</derivirana_varijabla>
  </DomainObject.Predmet.ProtustrankaWithAdress>
  <DomainObject.Predmet.ProtustrankaWithAdressOIB>
    <izvorni_sadrzaj>BUJAN d.o.o. za građevinsko-završne radove, OIB 40109618177,  205, 40000 Pretetinec</izvorni_sadrzaj>
    <derivirana_varijabla naziv="DomainObject.Predmet.ProtustrankaWithAdressOIB_1">BUJAN d.o.o. za građevinsko-završne radove, OIB 40109618177,  205, 40000 Pretetinec</derivirana_varijabla>
  </DomainObject.Predmet.ProtustrankaWithAdressOIB>
  <DomainObject.Predmet.ProtustrankaNazivFormated>
    <izvorni_sadrzaj>BUJAN d.o.o. za građevinsko-završne radove</izvorni_sadrzaj>
    <derivirana_varijabla naziv="DomainObject.Predmet.ProtustrankaNazivFormated_1">BUJAN d.o.o. za građevinsko-završne radove</derivirana_varijabla>
  </DomainObject.Predmet.ProtustrankaNazivFormated>
  <DomainObject.Predmet.ProtustrankaNazivFormatedOIB>
    <izvorni_sadrzaj>BUJAN d.o.o. za građevinsko-završne radove, OIB 40109618177</izvorni_sadrzaj>
    <derivirana_varijabla naziv="DomainObject.Predmet.ProtustrankaNazivFormatedOIB_1">BUJAN d.o.o. za građevinsko-završne radove, OIB 40109618177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MF POREZNA UPRAVA PODRUČNI URED SJEVERNA HRVATSKA zastupanog po punomoćniku Županijsko državno odvjetništvo u Varaždinu</izvorni_sadrzaj>
    <derivirana_varijabla naziv="DomainObject.Predmet.StrankaFormated_1">  REPUBLIKA HRVATSKA MF POREZNA UPRAVA PODRUČNI URED SJEVERNA HRVATSKA zastupanog po punomoćniku Županijsko državno odvjetništvo u Varaždinu</derivirana_varijabla>
  </DomainObject.Predmet.StrankaFormated>
  <DomainObject.Predmet.StrankaFormatedOIB>
    <izvorni_sadrzaj>  REPUBLIKA HRVATSKA MF POREZNA UPRAVA PODRUČNI URED SJEVERNA HRVATSKA zastupanog po punomoćniku Županijsko državno odvjetništvo u Varaždinu</izvorni_sadrzaj>
    <derivirana_varijabla naziv="DomainObject.Predmet.StrankaFormatedOIB_1">  REPUBLIKA HRVATSKA MF POREZNA UPRAVA PODRUČNI URED SJEVERNA HRVATSKA zastupanog po punomoćniku Županijsko državno odvjetništvo u Varaždinu</derivirana_varijabla>
  </DomainObject.Predmet.StrankaFormatedOIB>
  <DomainObject.Predmet.StrankaFormatedWithAdress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_1"> REPUBLIKA HRVATSKA MF POREZNA UPRAVA PODRUČNI URED SJEVERNA HRVATSKA, O.Keršovanija, 40000 Čakovec zastupanog po punomoćniku Županijsko državno odvjetništvo u Varaždinu</derivirana_varijabla>
  </DomainObject.Predmet.StrankaFormatedWithAdress>
  <DomainObject.Predmet.StrankaFormatedWithAdressOIB>
    <izvorni_sadrzaj> REPUBLIKA HRVATSKA MF POREZNA UPRAVA PODRUČNI URED SJEVERNA HRVATSKA, O.Keršovanija, 40000 Čakovec zastupanog po punomoćniku Županijsko državno odvjetništvo u Varaždinu</izvorni_sadrzaj>
    <derivirana_varijabla naziv="DomainObject.Predmet.StrankaFormatedWithAdressOIB_1"> REPUBLIKA HRVATSKA MF POREZNA UPRAVA PODRUČNI URED SJEVERNA HRVATSKA, O.Keršovanija, 40000 Čakovec zastupanog po punomoćniku Županijsko državno odvjetništvo u Varaždinu</derivirana_varijabla>
  </DomainObject.Predmet.StrankaFormatedWithAdressOIB>
  <DomainObject.Predmet.StrankaWithAdress>
    <izvorni_sadrzaj>REPUBLIKA HRVATSKA MF POREZNA UPRAVA PODRUČNI URED SJEVERNA HRVATSKA O.Keršovanija,40000 Čakovec</izvorni_sadrzaj>
    <derivirana_varijabla naziv="DomainObject.Predmet.StrankaWithAdress_1">REPUBLIKA HRVATSKA MF POREZNA UPRAVA PODRUČNI URED SJEVERNA HRVATSKA O.Keršovanija,40000 Čakovec</derivirana_varijabla>
  </DomainObject.Predmet.StrankaWithAdress>
  <DomainObject.Predmet.StrankaWithAdressOIB>
    <izvorni_sadrzaj>REPUBLIKA HRVATSKA MF POREZNA UPRAVA PODRUČNI URED SJEVERNA HRVATSKA, O.Keršovanija,40000 Čakovec</izvorni_sadrzaj>
    <derivirana_varijabla naziv="DomainObject.Predmet.StrankaWithAdressOIB_1">REPUBLIKA HRVATSKA MF POREZNA UPRAVA PODRUČNI URED SJEVERNA HRVATSKA, O.Keršovanija,40000 Čakovec</derivirana_varijabla>
  </DomainObject.Predmet.StrankaWithAdressOIB>
  <DomainObject.Predmet.StrankaNazivFormated>
    <izvorni_sadrzaj>REPUBLIKA HRVATSKA MF POREZNA UPRAVA PODRUČNI URED SJEVERNA HRVATSKA</izvorni_sadrzaj>
    <derivirana_varijabla naziv="DomainObject.Predmet.StrankaNazivFormated_1">REPUBLIKA HRVATSKA MF POREZNA UPRAVA PODRUČNI URED SJEVERNA HRVATSKA</derivirana_varijabla>
  </DomainObject.Predmet.StrankaNazivFormated>
  <DomainObject.Predmet.StrankaNazivFormatedOIB>
    <izvorni_sadrzaj>REPUBLIKA HRVATSKA MF POREZNA UPRAVA PODRUČNI URED SJEVERNA HRVATSKA</izvorni_sadrzaj>
    <derivirana_varijabla naziv="DomainObject.Predmet.StrankaNazivFormatedOIB_1">REPUBLIKA HRVATSKA MF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_1">
      <item>REPUBLIKA HRVATSKA MF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MF POREZNA UPRAVA PODRUČNI URED SJEVERNA HRVATSKA zastupanog po punomoćniku Županijsko državno odvjetništvo u Varaždinu</item>
    </izvorni_sadrzaj>
    <derivirana_varijabla naziv="DomainObject.Predmet.StrankaListFormatedOIB_1">
      <item>REPUBLIKA HRVATSKA MF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>
  <DomainObject.Predmet.StrankaListFormatedWithAdressOIB>
    <izvorni_sadrzaj>
      <item>REPUBLIKA HRVATSKA MF POREZNA UPRAVA PODRUČNI URED SJEVERNA HRVATSKA, O.Keršovanija, 40000 Čakovec zastupanog po punomoćniku Županijsko državno odvjetništvo u Varaždinu</item>
    </izvorni_sadrzaj>
    <derivirana_varijabla naziv="DomainObject.Predmet.StrankaListFormatedWithAdressOIB_1">
      <item>REPUBLIKA HRVATSKA MF POREZNA UPRAVA PODRUČNI URED SJEVERNA HRVATSKA, O.Keršovanija, 40000 Čakovec zastupanog po punomoćniku Županijsko državno odvjetništvo u Varaždinu</item>
    </derivirana_varijabla>
  </DomainObject.Predmet.StrankaListFormatedWithAdressOIB>
  <DomainObject.Predmet.StrankaListNazivFormated>
    <izvorni_sadrzaj>
      <item>REPUBLIKA HRVATSKA MF POREZNA UPRAVA PODRUČNI URED SJEVERNA HRVATSKA</item>
    </izvorni_sadrzaj>
    <derivirana_varijabla naziv="DomainObject.Predmet.StrankaListNazivFormated_1">
      <item>REPUBLIKA HRVATSKA MF POREZNA UPRAVA PODRUČNI URED SJEVERNA HRVATSKA</item>
    </derivirana_varijabla>
  </DomainObject.Predmet.StrankaListNazivFormated>
  <DomainObject.Predmet.StrankaListNazivFormatedOIB>
    <izvorni_sadrzaj>
      <item>REPUBLIKA HRVATSKA MF POREZNA UPRAVA PODRUČNI URED SJEVERNA HRVATSKA</item>
    </izvorni_sadrzaj>
    <derivirana_varijabla naziv="DomainObject.Predmet.StrankaListNazivFormatedOIB_1">
      <item>REPUBLIKA HRVATSKA MF POREZNA UPRAVA PODRUČNI URED SJEVERNA HRVATSKA</item>
    </derivirana_varijabla>
  </DomainObject.Predmet.StrankaListNazivFormatedOIB>
  <DomainObject.Predmet.ProtuStrankaListFormated>
    <izvorni_sadrzaj>
      <item>BUJAN d.o.o. za građevinsko-završne radove</item>
    </izvorni_sadrzaj>
    <derivirana_varijabla naziv="DomainObject.Predmet.ProtuStrankaListFormated_1">
      <item>BUJAN d.o.o. za građevinsko-završne radove</item>
    </derivirana_varijabla>
  </DomainObject.Predmet.ProtuStrankaListFormated>
  <DomainObject.Predmet.ProtuStrankaListFormatedOIB>
    <izvorni_sadrzaj>
      <item>BUJAN d.o.o. za građevinsko-završne radove, OIB 40109618177</item>
    </izvorni_sadrzaj>
    <derivirana_varijabla naziv="DomainObject.Predmet.ProtuStrankaListFormatedOIB_1">
      <item>BUJAN d.o.o. za građevinsko-završne radove, OIB 40109618177</item>
    </derivirana_varijabla>
  </DomainObject.Predmet.ProtuStrankaListFormatedOIB>
  <DomainObject.Predmet.ProtuStrankaListFormatedWithAdress>
    <izvorni_sadrzaj>
      <item>BUJAN d.o.o. za građevinsko-završne radove,  205, 40000 Pretetinec</item>
    </izvorni_sadrzaj>
    <derivirana_varijabla naziv="DomainObject.Predmet.ProtuStrankaListFormatedWithAdress_1">
      <item>BUJAN d.o.o. za građevinsko-završne radove,  205, 40000 Pretetinec</item>
    </derivirana_varijabla>
  </DomainObject.Predmet.ProtuStrankaListFormatedWithAdress>
  <DomainObject.Predmet.ProtuStrankaListFormatedWithAdressOIB>
    <izvorni_sadrzaj>
      <item>BUJAN d.o.o. za građevinsko-završne radove, OIB 40109618177,  205, 40000 Pretetinec</item>
    </izvorni_sadrzaj>
    <derivirana_varijabla naziv="DomainObject.Predmet.ProtuStrankaListFormatedWithAdressOIB_1">
      <item>BUJAN d.o.o. za građevinsko-završne radove, OIB 40109618177,  205, 40000 Pretetinec</item>
    </derivirana_varijabla>
  </DomainObject.Predmet.ProtuStrankaListFormatedWithAdressOIB>
  <DomainObject.Predmet.ProtuStrankaListNazivFormated>
    <izvorni_sadrzaj>
      <item>BUJAN d.o.o. za građevinsko-završne radove</item>
    </izvorni_sadrzaj>
    <derivirana_varijabla naziv="DomainObject.Predmet.ProtuStrankaListNazivFormated_1">
      <item>BUJAN d.o.o. za građevinsko-završne radove</item>
    </derivirana_varijabla>
  </DomainObject.Predmet.ProtuStrankaListNazivFormated>
  <DomainObject.Predmet.ProtuStrankaListNazivFormatedOIB>
    <izvorni_sadrzaj>
      <item>BUJAN d.o.o. za građevinsko-završne radove, OIB 40109618177</item>
    </izvorni_sadrzaj>
    <derivirana_varijabla naziv="DomainObject.Predmet.ProtuStrankaListNazivFormatedOIB_1">
      <item>BUJAN d.o.o. za građevinsko-završne radove, OIB 40109618177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Pretetinec 96, 40000 Pretetinec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 punomoćnik sudionika u postupku REPUBLIKA HRVATSKA MF POREZNA UPRAVA PODRUČNI URED SJEVERNA HRVATSKA</item>
      <item>Renato Bujan, OIB 27573363686, Pretetinec 96, 40000 Pretetinec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  <item>Renato Bujan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  <item>Renato Bujan, OIB 27573363686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MF POREZNA UPRAVA PODRUČNI URED SJEVERNA HRVATSKA</izvorni_sadrzaj>
    <derivirana_varijabla naziv="DomainObject.Predmet.StrankaIDrugi_1">REPUBLIKA HRVATSKA MF POREZNA UPRAVA PODRUČNI URED SJEVERNA HRVATSKA</derivirana_varijabla>
  </DomainObject.Predmet.StrankaIDrugi>
  <DomainObject.Predmet.ProtustrankaIDrugi>
    <izvorni_sadrzaj>BUJAN d.o.o. za građevinsko-završne radove</izvorni_sadrzaj>
    <derivirana_varijabla naziv="DomainObject.Predmet.ProtustrankaIDrugi_1">BUJAN d.o.o. za građevinsko-završne radove</derivirana_varijabla>
  </DomainObject.Predmet.ProtustrankaIDrugi>
  <DomainObject.Predmet.StrankaIDrugiAdressOIB>
    <izvorni_sadrzaj>REPUBLIKA HRVATSKA MF POREZNA UPRAVA PODRUČNI URED SJEVERNA HRVATSKA, O.Keršovanija, 40000 Čakovec</izvorni_sadrzaj>
    <derivirana_varijabla naziv="DomainObject.Predmet.StrankaIDrugiAdressOIB_1">REPUBLIKA HRVATSKA MF POREZNA UPRAVA PODRUČNI URED SJEVERNA HRVATSKA, O.Keršovanija, 40000 Čakovec</derivirana_varijabla>
  </DomainObject.Predmet.StrankaIDrugiAdressOIB>
  <DomainObject.Predmet.ProtustrankaIDrugiAdressOIB>
    <izvorni_sadrzaj>BUJAN d.o.o. za građevinsko-završne radove, OIB 40109618177,  205, 40000 Pretetinec</izvorni_sadrzaj>
    <derivirana_varijabla naziv="DomainObject.Predmet.ProtustrankaIDrugiAdressOIB_1">BUJAN d.o.o. za građevinsko-završne radove, OIB 40109618177,  205, 40000 Pretetinec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BUJAN d.o.o. za građevinsko-završne radove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</izvorni_sadrzaj>
    <derivirana_varijabla naziv="DomainObject.Predmet.SudioniciListNaziv_1">
      <item>BUJAN d.o.o. za građevinsko-završne radove</item>
      <item>Sudski registar, Trgovački sud u Varaždinu</item>
      <item>REPUBLIKA HRVATSKA MF POREZNA UPRAVA PODRUČNI URED SJEVERNA HRVATSKA</item>
      <item>E-oglasna ploča ovog suda</item>
      <item>Porezna uprava, Područni ured Sjeverna Hrvatska</item>
      <item>Županijsko državno odvjetništvo u Varaždinu</item>
      <item>Renato Bujan</item>
    </derivirana_varijabla>
  </DomainObject.Predmet.SudioniciListNaziv>
  <DomainObject.Predmet.SudioniciListAdressOIB>
    <izvorni_sadrzaj>
      <item>BUJAN d.o.o. za građevinsko-završne radove, OIB 40109618177,  205,40000 Pretetinec</item>
      <item>Sudski registar, Trgovački sud u Varaždinu</item>
      <item>REPUBLIKA HRVATSKA MF POREZNA UPRAVA PODRUČNI URED SJEVERNA HRVATSKA,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</izvorni_sadrzaj>
    <derivirana_varijabla naziv="DomainObject.Predmet.SudioniciListAdressOIB_1">
      <item>BUJAN d.o.o. za građevinsko-završne radove, OIB 40109618177,  205,40000 Pretetinec</item>
      <item>Sudski registar, Trgovački sud u Varaždinu</item>
      <item>REPUBLIKA HRVATSKA MF POREZNA UPRAVA PODRUČNI URED SJEVERNA HRVATSKA, O.Keršovanija,40000 Čakovec</item>
      <item>E-oglasna ploča ovog suda</item>
      <item>Porezna uprava, Područni ured Sjeverna Hrvatska</item>
      <item>Županijsko državno odvjetništvo u Varaždinu</item>
      <item>Renato Bujan, OIB 27573363686, Pretetinec 96,40000 Pretetinec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40109618177</item>
      <item>, OIB null</item>
      <item>, OIB null</item>
      <item>, OIB null</item>
      <item>, OIB null</item>
      <item>, OIB null</item>
      <item>, OIB 27573363686</item>
    </izvorni_sadrzaj>
    <derivirana_varijabla naziv="DomainObject.Predmet.SudioniciListNazivOIB_1">
      <item>, OIB 40109618177</item>
      <item>, OIB null</item>
      <item>, OIB null</item>
      <item>, OIB null</item>
      <item>, OIB null</item>
      <item>, OIB null</item>
      <item>, OIB 27573363686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99F81-F9FC-4061-88BA-5DA354288B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487</properties:Words>
  <properties:Characters>2608</properties:Characters>
  <properties:Lines>84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2016-03-08T14:05:00Z</dcterms:created>
  <dc:creator>Maja Valušnig</dc:creator>
  <cp:lastModifiedBy>Nevenka Vuković</cp:lastModifiedBy>
  <cp:lastPrinted>2016-03-08T14:10:00Z</cp:lastPrinted>
  <dcterms:modified xmlns:xsi="http://www.w3.org/2001/XMLSchema-instance" xsi:type="dcterms:W3CDTF">2016-03-08T14:11:00Z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