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e98a" w14:paraId="59ee98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7F1E">
        <w:rPr>
          <w:lang w:val="hr-HR"/>
        </w:rPr>
        <w:t>257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F7F1E">
        <w:rPr>
          <w:lang w:val="hr-HR"/>
        </w:rPr>
        <w:t xml:space="preserve">VUKELIĆ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 za poljoprivredu, </w:t>
      </w:r>
      <w:r w:rsidR="00CF7F1E">
        <w:rPr>
          <w:lang w:val="hr-HR"/>
        </w:rPr>
        <w:t xml:space="preserve">za </w:t>
      </w:r>
      <w:r w:rsidR="00B97F89">
        <w:rPr>
          <w:lang w:val="hr-HR"/>
        </w:rPr>
        <w:t>trgovinu</w:t>
      </w:r>
      <w:r w:rsidR="00CF7F1E">
        <w:rPr>
          <w:lang w:val="hr-HR"/>
        </w:rPr>
        <w:t>, ugostiteljstvo, prijevoz, promidžbu</w:t>
      </w:r>
      <w:r w:rsidR="00B97F89">
        <w:rPr>
          <w:lang w:val="hr-HR"/>
        </w:rPr>
        <w:t xml:space="preserve"> i usluge, </w:t>
      </w:r>
      <w:r w:rsidR="00CF7F1E">
        <w:rPr>
          <w:lang w:val="hr-HR"/>
        </w:rPr>
        <w:t>Orahovica</w:t>
      </w:r>
      <w:r w:rsidR="00B97F89">
        <w:rPr>
          <w:lang w:val="hr-HR"/>
        </w:rPr>
        <w:t xml:space="preserve">, </w:t>
      </w:r>
      <w:r w:rsidR="00CF7F1E">
        <w:rPr>
          <w:lang w:val="hr-HR"/>
        </w:rPr>
        <w:t>P. Preradovića 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CF7F1E">
        <w:rPr>
          <w:lang w:val="hr-HR"/>
        </w:rPr>
        <w:t>33253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F7F1E">
        <w:rPr>
          <w:lang w:val="hr-HR"/>
        </w:rPr>
        <w:t>59000127800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7F1E">
        <w:rPr>
          <w:lang w:val="hr-HR"/>
        </w:rPr>
        <w:t>257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F7F1E">
        <w:rPr>
          <w:lang w:val="hr-HR"/>
        </w:rPr>
        <w:t>3.292.576,66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F7F1E">
        <w:rPr>
          <w:lang w:val="hr-HR"/>
        </w:rPr>
        <w:t>Nada Blaženović</w:t>
      </w:r>
      <w:r w:rsidR="00605F99">
        <w:rPr>
          <w:lang w:val="hr-HR"/>
        </w:rPr>
        <w:t xml:space="preserve">, </w:t>
      </w:r>
      <w:r w:rsidR="00CF7F1E">
        <w:rPr>
          <w:lang w:val="hr-HR"/>
        </w:rPr>
        <w:t>Orahovica, P. Preradovića 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F7F1E">
        <w:rPr>
          <w:lang w:val="hr-HR"/>
        </w:rPr>
        <w:t>88641176117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C29" w:rsidR="00277C29">
      <w:r>
        <w:separator/>
      </w:r>
    </w:p>
  </w:endnote>
  <w:endnote w:id="0" w:type="continuationSeparator">
    <w:p w:rsidRDefault="00277C29" w:rsidR="00277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C29" w:rsidR="00277C29">
      <w:r>
        <w:separator/>
      </w:r>
    </w:p>
  </w:footnote>
  <w:footnote w:id="0" w:type="continuationSeparator">
    <w:p w:rsidRDefault="00277C29" w:rsidR="00277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277C29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3DB0"/>
    <w:rsid w:val="0097587E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7F1E"/>
    <w:rsid w:val="00D46E25"/>
    <w:rsid w:val="00D81A66"/>
    <w:rsid w:val="00DC7979"/>
    <w:rsid w:val="00E430FB"/>
    <w:rsid w:val="00E97333"/>
    <w:rsid w:val="00EC2C0D"/>
    <w:rsid w:val="00F0696A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430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30F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43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30F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VUKELIĆ d.o.o. za trgovinu, ugostiteljstvo, prijevoz, promidžbu i usluge, Orahovica zastupanog po punomoćniku Nada Blaženović</izvorni_sadrzaj>
    <derivirana_varijabla naziv="DomainObject.Predmet.ProtustrankaFormated_1">  VUKELIĆ d.o.o. za trgovinu, ugostiteljstvo, prijevoz, promidžbu i usluge, Orahovica zastupanog po punomoćniku Nada Blaženović</derivirana_varijabla>
  </DomainObject.Predmet.ProtustrankaFormated>
  <DomainObject.Predmet.ProtustrankaFormatedOIB>
    <izvorni_sadrzaj>  VUKELIĆ d.o.o. za trgovinu, ugostiteljstvo, prijevoz, promidžbu i usluge, Orahovica, OIB 59000127800 zastupanog po punomoćniku Nada Blaženović</izvorni_sadrzaj>
    <derivirana_varijabla naziv="DomainObject.Predmet.ProtustrankaFormatedOIB_1">  VUKELIĆ d.o.o. za trgovinu, ugostiteljstvo, prijevoz, promidžbu i usluge, Orahovica, OIB 59000127800 zastupanog po punomoćniku Nada Blaženović</derivirana_varijabla>
  </DomainObject.Predmet.ProtustrankaFormatedOIB>
  <DomainObject.Predmet.ProtustrankaFormatedWithAdress>
    <izvorni_sadrzaj> VUKELIĆ d.o.o. za trgovinu, ugostiteljstvo, prijevoz, promidžbu i usluge, Orahovica, P.Preradovića 2, 33515 Orahovica zastupanog po punomoćniku Nada Blaženović</izvorni_sadrzaj>
    <derivirana_varijabla naziv="DomainObject.Predmet.ProtustrankaFormatedWithAdress_1"> VUKELIĆ d.o.o. za trgovinu, ugostiteljstvo, prijevoz, promidžbu i usluge, Orahovica, P.Preradovića 2, 33515 Orahovica zastupanog po punomoćniku Nada Blaženović</derivirana_varijabla>
  </DomainObject.Predmet.ProtustrankaFormatedWithAdress>
  <DomainObject.Predmet.ProtustrankaFormatedWithAdressOIB>
    <izvorni_sadrzaj> VUKELIĆ d.o.o. za trgovinu, ugostiteljstvo, prijevoz, promidžbu i usluge, Orahovica, OIB 59000127800, P.Preradovića 2, 33515 Orahovica zastupanog po punomoćniku Nada Blaženović</izvorni_sadrzaj>
    <derivirana_varijabla naziv="DomainObject.Predmet.ProtustrankaFormatedWithAdressOIB_1"> VUKELIĆ d.o.o. za trgovinu, ugostiteljstvo, prijevoz, promidžbu i usluge, Orahovica, OIB 59000127800, P.Preradovića 2, 33515 Orahovica zastupanog po punomoćniku Nada Blaženović</derivirana_varijabla>
  </DomainObject.Predmet.ProtustrankaFormatedWithAdressOIB>
  <DomainObject.Predmet.ProtustrankaWithAdress>
    <izvorni_sadrzaj>VUKELIĆ d.o.o. za trgovinu, ugostiteljstvo, prijevoz, promidžbu i usluge, Orahovica P.Preradovića 2, 33515 Orahovica</izvorni_sadrzaj>
    <derivirana_varijabla naziv="DomainObject.Predmet.ProtustrankaWithAdress_1">VUKELIĆ d.o.o. za trgovinu, ugostiteljstvo, prijevoz, promidžbu i usluge, Orahovica P.Preradovića 2, 33515 Orahovica</derivirana_varijabla>
  </DomainObject.Predmet.ProtustrankaWithAdress>
  <DomainObject.Predmet.ProtustrankaWithAdressOIB>
    <izvorni_sadrzaj>VUKELIĆ d.o.o. za trgovinu, ugostiteljstvo, prijevoz, promidžbu i usluge, Orahovica, OIB 59000127800, P.Preradovića 2, 33515 Orahovica</izvorni_sadrzaj>
    <derivirana_varijabla naziv="DomainObject.Predmet.ProtustrankaWithAdressOIB_1">VUKELIĆ d.o.o. za trgovinu, ugostiteljstvo, prijevoz, promidžbu i usluge, Orahovica, OIB 59000127800, P.Preradovića 2, 33515 Orahovica</derivirana_varijabla>
  </DomainObject.Predmet.ProtustrankaWithAdressOIB>
  <DomainObject.Predmet.ProtustrankaNazivFormated>
    <izvorni_sadrzaj>VUKELIĆ d.o.o. za trgovinu, ugostiteljstvo, prijevoz, promidžbu i usluge, Orahovica</izvorni_sadrzaj>
    <derivirana_varijabla naziv="DomainObject.Predmet.ProtustrankaNazivFormated_1">VUKELIĆ d.o.o. za trgovinu, ugostiteljstvo, prijevoz, promidžbu i usluge, Orahovica</derivirana_varijabla>
  </DomainObject.Predmet.ProtustrankaNazivFormated>
  <DomainObject.Predmet.ProtustrankaNazivFormatedOIB>
    <izvorni_sadrzaj>VUKELIĆ d.o.o. za trgovinu, ugostiteljstvo, prijevoz, promidžbu i usluge, Orahovica, OIB 59000127800</izvorni_sadrzaj>
    <derivirana_varijabla naziv="DomainObject.Predmet.ProtustrankaNazivFormatedOIB_1">VUKELIĆ d.o.o. za trgovinu, ugostiteljstvo, prijevoz, promidžbu i usluge, Orahovica, OIB 59000127800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VUKELIĆ d.o.o. za trgovinu, ugostiteljstvo, prijevoz, promidžbu i usluge, Orahovica zastupanog po punomoćniku Nada Blaženović</item>
    </izvorni_sadrzaj>
    <derivirana_varijabla naziv="DomainObject.Predmet.ProtuStrankaListFormated_1">
      <item>VUKELIĆ d.o.o. za trgovinu, ugostiteljstvo, prijevoz, promidžbu i usluge, Orahovica zastupanog po punomoćniku Nada Blaženović</item>
    </derivirana_varijabla>
  </DomainObject.Predmet.ProtuStrankaListFormated>
  <DomainObject.Predmet.ProtuStrankaListFormatedOIB>
    <izvorni_sadrzaj>
      <item>VUKELIĆ d.o.o. za trgovinu, ugostiteljstvo, prijevoz, promidžbu i usluge, Orahovica, OIB 59000127800 zastupanog po punomoćniku Nada Blaženović</item>
    </izvorni_sadrzaj>
    <derivirana_varijabla naziv="DomainObject.Predmet.ProtuStrankaListFormatedOIB_1">
      <item>VUKELIĆ d.o.o. za trgovinu, ugostiteljstvo, prijevoz, promidžbu i usluge, Orahovica, OIB 59000127800 zastupanog po punomoćniku Nada Blaženović</item>
    </derivirana_varijabla>
  </DomainObject.Predmet.ProtuStrankaListFormatedOIB>
  <DomainObject.Predmet.ProtuStrankaListFormatedWithAdress>
    <izvorni_sadrzaj>
      <item>VUKELIĆ d.o.o. za trgovinu, ugostiteljstvo, prijevoz, promidžbu i usluge, Orahovica, P.Preradovića 2, 33515 Orahovica zastupanog po punomoćniku Nada Blaženović</item>
    </izvorni_sadrzaj>
    <derivirana_varijabla naziv="DomainObject.Predmet.ProtuStrankaListFormatedWithAdress_1">
      <item>VUKELIĆ d.o.o. za trgovinu, ugostiteljstvo, prijevoz, promidžbu i usluge, Orahovica, P.Preradovića 2, 33515 Orahovica zastupanog po punomoćniku Nada Blaženović</item>
    </derivirana_varijabla>
  </DomainObject.Predmet.ProtuStrankaListFormatedWithAdress>
  <DomainObject.Predmet.ProtuStrankaListFormatedWithAdressOIB>
    <izvorni_sadrzaj>
      <item>VUKELIĆ d.o.o. za trgovinu, ugostiteljstvo, prijevoz, promidžbu i usluge, Orahovica, OIB 59000127800, P.Preradovića 2, 33515 Orahovica zastupanog po punomoćniku Nada Blaženović</item>
    </izvorni_sadrzaj>
    <derivirana_varijabla naziv="DomainObject.Predmet.ProtuStrankaListFormatedWithAdressOIB_1">
      <item>VUKELIĆ d.o.o. za trgovinu, ugostiteljstvo, prijevoz, promidžbu i usluge, Orahovica, OIB 59000127800, P.Preradovića 2, 33515 Orahovica zastupanog po punomoćniku Nada Blaženović</item>
    </derivirana_varijabla>
  </DomainObject.Predmet.ProtuStrankaListFormatedWithAdressOIB>
  <DomainObject.Predmet.ProtuStrankaListNazivFormated>
    <izvorni_sadrzaj>
      <item>VUKELIĆ d.o.o. za trgovinu, ugostiteljstvo, prijevoz, promidžbu i usluge, Orahovica</item>
    </izvorni_sadrzaj>
    <derivirana_varijabla naziv="DomainObject.Predmet.ProtuStrankaListNazivFormated_1">
      <item>VUKELIĆ d.o.o. za trgovinu, ugostiteljstvo, prijevoz, promidžbu i usluge, Orahovica</item>
    </derivirana_varijabla>
  </DomainObject.Predmet.ProtuStrankaListNazivFormated>
  <DomainObject.Predmet.ProtuStrankaListNazivFormatedOIB>
    <izvorni_sadrzaj>
      <item>VUKELIĆ d.o.o. za trgovinu, ugostiteljstvo, prijevoz, promidžbu i usluge, Orahovica, OIB 59000127800</item>
    </izvorni_sadrzaj>
    <derivirana_varijabla naziv="DomainObject.Predmet.ProtuStrankaListNazivFormatedOIB_1">
      <item>VUKELIĆ d.o.o. za trgovinu, ugostiteljstvo, prijevoz, promidžbu i usluge, Orahovica, OIB 59000127800</item>
    </derivirana_varijabla>
  </DomainObject.Predmet.ProtuStrankaListNazivFormatedOIB>
  <DomainObject.Predmet.OstaliListFormated>
    <izvorni_sadrzaj>
      <item>Nada Blaženović punomoćnik sudionika u postupku VUKELIĆ d.o.o. za trgovinu, ugostiteljstvo, prijevoz, promidžbu i usluge, Orahovica</item>
    </izvorni_sadrzaj>
    <derivirana_varijabla naziv="DomainObject.Predmet.OstaliListFormated_1">
      <item>Nada Blaženović punomoćnik sudionika u postupku VUKELIĆ d.o.o. za trgovinu, ugostiteljstvo, prijevoz, promidžbu i usluge, Orahovica</item>
    </derivirana_varijabla>
  </DomainObject.Predmet.OstaliListFormated>
  <DomainObject.Predmet.OstaliListFormatedOIB>
    <izvorni_sadrzaj>
      <item>Nada Blaženović punomoćnik sudionika u postupku VUKELIĆ d.o.o. za trgovinu, ugostiteljstvo, prijevoz, promidžbu i usluge, Orahovica</item>
    </izvorni_sadrzaj>
    <derivirana_varijabla naziv="DomainObject.Predmet.OstaliListFormatedOIB_1">
      <item>Nada Blaženović punomoćnik sudionika u postupku VUKELIĆ d.o.o. za trgovinu, ugostiteljstvo, prijevoz, promidžbu i usluge, Orahovica</item>
    </derivirana_varijabla>
  </DomainObject.Predmet.OstaliListFormatedOIB>
  <DomainObject.Predmet.OstaliListFormatedWithAdress>
    <izvorni_sadrzaj>
      <item>Nada Blaženović punomoćnik sudionika u postupku VUKELIĆ d.o.o. za trgovinu, ugostiteljstvo, prijevoz, promidžbu i usluge, Orahovica</item>
    </izvorni_sadrzaj>
    <derivirana_varijabla naziv="DomainObject.Predmet.OstaliListFormatedWithAdress_1">
      <item>Nada Blaženović punomoćnik sudionika u postupku VUKELIĆ d.o.o. za trgovinu, ugostiteljstvo, prijevoz, promidžbu i usluge, Orahovica</item>
    </derivirana_varijabla>
  </DomainObject.Predmet.OstaliListFormatedWithAdress>
  <DomainObject.Predmet.OstaliListFormatedWithAdressOIB>
    <izvorni_sadrzaj>
      <item>Nada Blaženović punomoćnik sudionika u postupku VUKELIĆ d.o.o. za trgovinu, ugostiteljstvo, prijevoz, promidžbu i usluge, Orahovica</item>
    </izvorni_sadrzaj>
    <derivirana_varijabla naziv="DomainObject.Predmet.OstaliListFormatedWithAdressOIB_1">
      <item>Nada Blaženović punomoćnik sudionika u postupku VUKELIĆ d.o.o. za trgovinu, ugostiteljstvo, prijevoz, promidžbu i usluge, Orahovica</item>
    </derivirana_varijabla>
  </DomainObject.Predmet.OstaliListFormatedWithAdressOIB>
  <DomainObject.Predmet.OstaliListNazivFormated>
    <izvorni_sadrzaj>
      <item>Nada Blaženović</item>
    </izvorni_sadrzaj>
    <derivirana_varijabla naziv="DomainObject.Predmet.OstaliListNazivFormated_1">
      <item>Nada Blaženović</item>
    </derivirana_varijabla>
  </DomainObject.Predmet.OstaliListNazivFormated>
  <DomainObject.Predmet.OstaliListNazivFormatedOIB>
    <izvorni_sadrzaj>
      <item>Nada Blaženović</item>
    </izvorni_sadrzaj>
    <derivirana_varijabla naziv="DomainObject.Predmet.OstaliListNazivFormatedOIB_1">
      <item>Nada Blaženović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VUKELIĆ d.o.o. za trgovinu, ugostiteljstvo, prijevoz, promidžbu i usluge, Orahovica</izvorni_sadrzaj>
    <derivirana_varijabla naziv="DomainObject.Predmet.ProtustrankaIDrugi_1">VUKELIĆ d.o.o. za trgovinu, ugostiteljstvo, prijevoz, promidžbu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VUKELIĆ d.o.o. za trgovinu, ugostiteljstvo, prijevoz, promidžbu i usluge, Orahovica, OIB 59000127800, P.Preradovića 2, 33515 Orahovica</izvorni_sadrzaj>
    <derivirana_varijabla naziv="DomainObject.Predmet.ProtustrankaIDrugiAdressOIB_1">VUKELIĆ d.o.o. za trgovinu, ugostiteljstvo, prijevoz, promidžbu i usluge, Orahovica, OIB 59000127800, P.Preradovića 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VUKELIĆ d.o.o. za trgovinu, ugostiteljstvo, prijevoz, promidžbu i usluge, Orahovica</item>
      <item>Nada Blaženović</item>
    </izvorni_sadrzaj>
    <derivirana_varijabla naziv="DomainObject.Predmet.SudioniciListNaziv_1">
      <item>FINA, RC ZAGREB, Podružnica Bjelovar</item>
      <item>VUKELIĆ d.o.o. za trgovinu, ugostiteljstvo, prijevoz, promidžbu i usluge, Orahovica</item>
      <item>Nada Blaženović</item>
    </derivirana_varijabla>
  </DomainObject.Predmet.SudioniciListNaziv>
  <DomainObject.Predmet.SudioniciListAdressOIB>
    <izvorni_sadrzaj>
      <item>FINA, RC ZAGREB, Podružnica Bjelovar, OIB 85821130368, F. Supila 4,43000 Bjelovar</item>
      <item>VUKELIĆ d.o.o. za trgovinu, ugostiteljstvo, prijevoz, promidžbu i usluge, Orahovica, OIB 59000127800, P.Preradovića 2,33515 Orahovica</item>
      <item>Nada Blaženović</item>
    </izvorni_sadrzaj>
    <derivirana_varijabla naziv="DomainObject.Predmet.SudioniciListAdressOIB_1">
      <item>FINA, RC ZAGREB, Podružnica Bjelovar, OIB 85821130368, F. Supila 4,43000 Bjelovar</item>
      <item>VUKELIĆ d.o.o. za trgovinu, ugostiteljstvo, prijevoz, promidžbu i usluge, Orahovica, OIB 59000127800, P.Preradovića 2,33515 Orahovica</item>
      <item>Nada Blaženović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59000127800</item>
      <item>, OIB null</item>
    </izvorni_sadrzaj>
    <derivirana_varijabla naziv="DomainObject.Predmet.SudioniciListNazivOIB_1">
      <item>, OIB 85821130368</item>
      <item>, OIB 59000127800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1795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2015-11-11T09:43:00Z</dcterms:created>
  <dc:creator>ssabljic</dc:creator>
  <cp:lastModifiedBy>Miroslav Lovreković</cp:lastModifiedBy>
  <cp:lastPrinted>2015-11-13T11:19:00Z</cp:lastPrinted>
  <dcterms:modified xmlns:xsi="http://www.w3.org/2001/XMLSchema-instance" xsi:type="dcterms:W3CDTF">2015-11-13T11:34:00Z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