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e6d0" w14:paraId="6a8e6d0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325CB">
        <w:t>8391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83DBC">
        <w:t>11</w:t>
      </w:r>
      <w:r w:rsidR="00CE2CD9">
        <w:t>. siječnja</w:t>
      </w:r>
      <w:r w:rsidR="00F67997">
        <w:t xml:space="preserve"> </w:t>
      </w:r>
      <w:r w:rsidR="00CE2CD9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9011BE">
        <w:t>LJUBIC d.o.o. za trgovinu i usluge, Zagreb, Franje Malnara 9 odvojak 14 b</w:t>
      </w:r>
      <w:r w:rsidR="00B325CB">
        <w:t>, OIB 73993399911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B325CB">
        <w:t>je 44.362,80</w:t>
      </w:r>
      <w:r w:rsidR="00CE2CD9">
        <w:t xml:space="preserve"> 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83DBC">
        <w:t>11</w:t>
      </w:r>
      <w:r w:rsidR="00CE2CD9">
        <w:t>. siječnja 2016.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C68"/>
    <w:rsid w:val="0007056B"/>
    <w:rsid w:val="000D387C"/>
    <w:rsid w:val="0010685F"/>
    <w:rsid w:val="00111057"/>
    <w:rsid w:val="00114EAD"/>
    <w:rsid w:val="001350FD"/>
    <w:rsid w:val="00185571"/>
    <w:rsid w:val="001863E2"/>
    <w:rsid w:val="00186AF0"/>
    <w:rsid w:val="001E50FB"/>
    <w:rsid w:val="001F6933"/>
    <w:rsid w:val="00230A63"/>
    <w:rsid w:val="00263D6D"/>
    <w:rsid w:val="00264D19"/>
    <w:rsid w:val="00297E94"/>
    <w:rsid w:val="002A51C3"/>
    <w:rsid w:val="0030303A"/>
    <w:rsid w:val="0032412B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D7E01"/>
    <w:rsid w:val="004F3962"/>
    <w:rsid w:val="0053446F"/>
    <w:rsid w:val="0056241B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093A"/>
    <w:rsid w:val="00693392"/>
    <w:rsid w:val="0073619E"/>
    <w:rsid w:val="007574B5"/>
    <w:rsid w:val="007B5AFD"/>
    <w:rsid w:val="007D5A5D"/>
    <w:rsid w:val="007F12D4"/>
    <w:rsid w:val="00811234"/>
    <w:rsid w:val="008155EE"/>
    <w:rsid w:val="008613BD"/>
    <w:rsid w:val="00863025"/>
    <w:rsid w:val="00871F01"/>
    <w:rsid w:val="009011BE"/>
    <w:rsid w:val="00902428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AE658C"/>
    <w:rsid w:val="00B325CB"/>
    <w:rsid w:val="00B4050C"/>
    <w:rsid w:val="00B8209B"/>
    <w:rsid w:val="00B82F18"/>
    <w:rsid w:val="00B94E38"/>
    <w:rsid w:val="00BF240D"/>
    <w:rsid w:val="00C25912"/>
    <w:rsid w:val="00C73B1E"/>
    <w:rsid w:val="00C836B9"/>
    <w:rsid w:val="00C958E9"/>
    <w:rsid w:val="00CB0338"/>
    <w:rsid w:val="00CE2CD9"/>
    <w:rsid w:val="00CE7362"/>
    <w:rsid w:val="00D01B78"/>
    <w:rsid w:val="00D66226"/>
    <w:rsid w:val="00D83DBC"/>
    <w:rsid w:val="00E2194F"/>
    <w:rsid w:val="00E26BFC"/>
    <w:rsid w:val="00E3040A"/>
    <w:rsid w:val="00E5092D"/>
    <w:rsid w:val="00E804E0"/>
    <w:rsid w:val="00EC3302"/>
    <w:rsid w:val="00ED6AA8"/>
    <w:rsid w:val="00EF13A5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8391</izvorni_sadrzaj>
    <derivirana_varijabla naziv="DomainObject.Predmet.Broj_1">8391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St-8391/2015</izvorni_sadrzaj>
    <derivirana_varijabla naziv="DomainObject.Predmet.OznakaBroj_1">St-8391/2015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LJUBIC d.o.o. zastupanog po punomoćniku KRISZTINA LJUBIC</izvorni_sadrzaj>
    <derivirana_varijabla naziv="DomainObject.Predmet.ProtustrankaFormated_1">  LJUBIC d.o.o. zastupanog po punomoćniku KRISZTINA LJUBIC</derivirana_varijabla>
  </DomainObject.Predmet.ProtustrankaFormated>
  <DomainObject.Predmet.ProtustrankaFormatedOIB>
    <izvorni_sadrzaj>  LJUBIC d.o.o., OIB 73993399911 zastupanog po punomoćniku KRISZTINA LJUBIC</izvorni_sadrzaj>
    <derivirana_varijabla naziv="DomainObject.Predmet.ProtustrankaFormatedOIB_1">  LJUBIC d.o.o., OIB 73993399911 zastupanog po punomoćniku KRISZTINA LJUBIC</derivirana_varijabla>
  </DomainObject.Predmet.ProtustrankaFormatedOIB>
  <DomainObject.Predmet.ProtustrankaFormatedWithAdress>
    <izvorni_sadrzaj> LJUBIC d.o.o., Franje Malnara 9 odvojak 14 B, 10000 Zagreb zastupanog po punomoćniku KRISZTINA LJUBIC</izvorni_sadrzaj>
    <derivirana_varijabla naziv="DomainObject.Predmet.ProtustrankaFormatedWithAdress_1"> LJUBIC d.o.o., Franje Malnara 9 odvojak 14 B, 10000 Zagreb zastupanog po punomoćniku KRISZTINA LJUBIC</derivirana_varijabla>
  </DomainObject.Predmet.ProtustrankaFormatedWithAdress>
  <DomainObject.Predmet.ProtustrankaFormatedWithAdressOIB>
    <izvorni_sadrzaj> LJUBIC d.o.o., OIB 73993399911, Franje Malnara 9 odvojak 14 B, 10000 Zagreb zastupanog po punomoćniku KRISZTINA LJUBIC</izvorni_sadrzaj>
    <derivirana_varijabla naziv="DomainObject.Predmet.ProtustrankaFormatedWithAdressOIB_1"> LJUBIC d.o.o., OIB 73993399911, Franje Malnara 9 odvojak 14 B, 10000 Zagreb zastupanog po punomoćniku KRISZTINA LJUBIC</derivirana_varijabla>
  </DomainObject.Predmet.ProtustrankaFormatedWithAdressOIB>
  <DomainObject.Predmet.ProtustrankaWithAdress>
    <izvorni_sadrzaj>LJUBIC d.o.o. Franje Malnara 9 odvojak 14 B, 10000 Zagreb</izvorni_sadrzaj>
    <derivirana_varijabla naziv="DomainObject.Predmet.ProtustrankaWithAdress_1">LJUBIC d.o.o. Franje Malnara 9 odvojak 14 B, 10000 Zagreb</derivirana_varijabla>
  </DomainObject.Predmet.ProtustrankaWithAdress>
  <DomainObject.Predmet.ProtustrankaWithAdressOIB>
    <izvorni_sadrzaj>LJUBIC d.o.o., OIB 73993399911, Franje Malnara 9 odvojak 14 B, 10000 Zagreb</izvorni_sadrzaj>
    <derivirana_varijabla naziv="DomainObject.Predmet.ProtustrankaWithAdressOIB_1">LJUBIC d.o.o., OIB 73993399911, Franje Malnara 9 odvojak 14 B, 10000 Zagreb</derivirana_varijabla>
  </DomainObject.Predmet.ProtustrankaWithAdressOIB>
  <DomainObject.Predmet.ProtustrankaNazivFormated>
    <izvorni_sadrzaj>LJUBIC d.o.o.</izvorni_sadrzaj>
    <derivirana_varijabla naziv="DomainObject.Predmet.ProtustrankaNazivFormated_1">LJUBIC d.o.o.</derivirana_varijabla>
  </DomainObject.Predmet.ProtustrankaNazivFormated>
  <DomainObject.Predmet.ProtustrankaNazivFormatedOIB>
    <izvorni_sadrzaj>LJUBIC d.o.o., OIB 73993399911</izvorni_sadrzaj>
    <derivirana_varijabla naziv="DomainObject.Predmet.ProtustrankaNazivFormatedOIB_1">LJUBIC d.o.o., OIB 73993399911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LJUBIC d.o.o. zastupanog po punomoćniku KRISZTINA LJUBIC</item>
    </izvorni_sadrzaj>
    <derivirana_varijabla naziv="DomainObject.Predmet.ProtuStrankaListFormated_1">
      <item>LJUBIC d.o.o. zastupanog po punomoćniku KRISZTINA LJUBIC</item>
    </derivirana_varijabla>
  </DomainObject.Predmet.ProtuStrankaListFormated>
  <DomainObject.Predmet.ProtuStrankaListFormatedOIB>
    <izvorni_sadrzaj>
      <item>LJUBIC d.o.o., OIB 73993399911 zastupanog po punomoćniku KRISZTINA LJUBIC</item>
    </izvorni_sadrzaj>
    <derivirana_varijabla naziv="DomainObject.Predmet.ProtuStrankaListFormatedOIB_1">
      <item>LJUBIC d.o.o., OIB 73993399911 zastupanog po punomoćniku KRISZTINA LJUBIC</item>
    </derivirana_varijabla>
  </DomainObject.Predmet.ProtuStrankaListFormatedOIB>
  <DomainObject.Predmet.ProtuStrankaListFormatedWithAdress>
    <izvorni_sadrzaj>
      <item>LJUBIC d.o.o., Franje Malnara 9 odvojak 14 B, 10000 Zagreb zastupanog po punomoćniku KRISZTINA LJUBIC</item>
    </izvorni_sadrzaj>
    <derivirana_varijabla naziv="DomainObject.Predmet.ProtuStrankaListFormatedWithAdress_1">
      <item>LJUBIC d.o.o., Franje Malnara 9 odvojak 14 B, 10000 Zagreb zastupanog po punomoćniku KRISZTINA LJUBIC</item>
    </derivirana_varijabla>
  </DomainObject.Predmet.ProtuStrankaListFormatedWithAdress>
  <DomainObject.Predmet.ProtuStrankaListFormatedWithAdressOIB>
    <izvorni_sadrzaj>
      <item>LJUBIC d.o.o., OIB 73993399911, Franje Malnara 9 odvojak 14 B, 10000 Zagreb zastupanog po punomoćniku KRISZTINA LJUBIC</item>
    </izvorni_sadrzaj>
    <derivirana_varijabla naziv="DomainObject.Predmet.ProtuStrankaListFormatedWithAdressOIB_1">
      <item>LJUBIC d.o.o., OIB 73993399911, Franje Malnara 9 odvojak 14 B, 10000 Zagreb zastupanog po punomoćniku KRISZTINA LJUBIC</item>
    </derivirana_varijabla>
  </DomainObject.Predmet.ProtuStrankaListFormatedWithAdressOIB>
  <DomainObject.Predmet.ProtuStrankaListNazivFormated>
    <izvorni_sadrzaj>
      <item>LJUBIC d.o.o.</item>
    </izvorni_sadrzaj>
    <derivirana_varijabla naziv="DomainObject.Predmet.ProtuStrankaListNazivFormated_1">
      <item>LJUBIC d.o.o.</item>
    </derivirana_varijabla>
  </DomainObject.Predmet.ProtuStrankaListNazivFormated>
  <DomainObject.Predmet.ProtuStrankaListNazivFormatedOIB>
    <izvorni_sadrzaj>
      <item>LJUBIC d.o.o., OIB 73993399911</item>
    </izvorni_sadrzaj>
    <derivirana_varijabla naziv="DomainObject.Predmet.ProtuStrankaListNazivFormatedOIB_1">
      <item>LJUBIC d.o.o., OIB 73993399911</item>
    </derivirana_varijabla>
  </DomainObject.Predmet.ProtuStrankaListNazivFormatedOIB>
  <DomainObject.Predmet.OstaliListFormated>
    <izvorni_sadrzaj>
      <item>KRISZTINA LJUBIC punomoćnik sudionika u postupku LJUBIC d.o.o.</item>
    </izvorni_sadrzaj>
    <derivirana_varijabla naziv="DomainObject.Predmet.OstaliListFormated_1">
      <item>KRISZTINA LJUBIC punomoćnik sudionika u postupku LJUBIC d.o.o.</item>
    </derivirana_varijabla>
  </DomainObject.Predmet.OstaliListFormated>
  <DomainObject.Predmet.OstaliListFormatedOIB>
    <izvorni_sadrzaj>
      <item>KRISZTINA LJUBIC, OIB 49323956489 punomoćnik sudionika u postupku LJUBIC d.o.o.</item>
    </izvorni_sadrzaj>
    <derivirana_varijabla naziv="DomainObject.Predmet.OstaliListFormatedOIB_1">
      <item>KRISZTINA LJUBIC, OIB 49323956489 punomoćnik sudionika u postupku LJUBIC d.o.o.</item>
    </derivirana_varijabla>
  </DomainObject.Predmet.OstaliListFormatedOIB>
  <DomainObject.Predmet.OstaliListFormatedWithAdress>
    <izvorni_sadrzaj>
      <item>KRISZTINA LJUBIC, UL. FRANJE MALNARA IX. ODVOJAK 14, 10000 Zagreb punomoćnik sudionika u postupku LJUBIC d.o.o.</item>
    </izvorni_sadrzaj>
    <derivirana_varijabla naziv="DomainObject.Predmet.OstaliListFormatedWithAdress_1">
      <item>KRISZTINA LJUBIC, UL. FRANJE MALNARA IX. ODVOJAK 14, 10000 Zagreb punomoćnik sudionika u postupku LJUBIC d.o.o.</item>
    </derivirana_varijabla>
  </DomainObject.Predmet.OstaliListFormatedWithAdress>
  <DomainObject.Predmet.OstaliListFormatedWithAdressOIB>
    <izvorni_sadrzaj>
      <item>KRISZTINA LJUBIC, OIB 49323956489, UL. FRANJE MALNARA IX. ODVOJAK 14, 10000 Zagreb punomoćnik sudionika u postupku LJUBIC d.o.o.</item>
    </izvorni_sadrzaj>
    <derivirana_varijabla naziv="DomainObject.Predmet.OstaliListFormatedWithAdressOIB_1">
      <item>KRISZTINA LJUBIC, OIB 49323956489, UL. FRANJE MALNARA IX. ODVOJAK 14, 10000 Zagreb punomoćnik sudionika u postupku LJUBIC d.o.o.</item>
    </derivirana_varijabla>
  </DomainObject.Predmet.OstaliListFormatedWithAdressOIB>
  <DomainObject.Predmet.OstaliListNazivFormated>
    <izvorni_sadrzaj>
      <item>KRISZTINA LJUBIC</item>
    </izvorni_sadrzaj>
    <derivirana_varijabla naziv="DomainObject.Predmet.OstaliListNazivFormated_1">
      <item>KRISZTINA LJUBIC</item>
    </derivirana_varijabla>
  </DomainObject.Predmet.OstaliListNazivFormated>
  <DomainObject.Predmet.OstaliListNazivFormatedOIB>
    <izvorni_sadrzaj>
      <item>KRISZTINA LJUBIC, OIB 49323956489</item>
    </izvorni_sadrzaj>
    <derivirana_varijabla naziv="DomainObject.Predmet.OstaliListNazivFormatedOIB_1">
      <item>KRISZTINA LJUBIC, OIB 49323956489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LJUBIC d.o.o.</izvorni_sadrzaj>
    <derivirana_varijabla naziv="DomainObject.Predmet.ProtustrankaIDrugi_1">LJUBIC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LJUBIC d.o.o., OIB 73993399911, Franje Malnara 9 odvojak 14 B, 10000 Zagreb</izvorni_sadrzaj>
    <derivirana_varijabla naziv="DomainObject.Predmet.ProtustrankaIDrugiAdressOIB_1">LJUBIC d.o.o., OIB 73993399911, Franje Malnara 9 odvojak 14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LJUBIC d.o.o.</item>
      <item>KRISZTINA LJUBIC</item>
    </izvorni_sadrzaj>
    <derivirana_varijabla naziv="DomainObject.Predmet.SudioniciListNaziv_1">
      <item>FINA Regionalni centar Zagreb</item>
      <item>LJUBIC d.o.o.</item>
      <item>KRISZTINA LJUBIC</item>
    </derivirana_varijabla>
  </DomainObject.Predmet.SudioniciListNaziv>
  <DomainObject.Predmet.SudioniciListAdressOIB>
    <izvorni_sadrzaj>
      <item>FINA Regionalni centar Zagreb, OIB 85821130368, Trg svibanjskih žrtava 1995. 1,10000 Zagreb</item>
      <item>LJUBIC d.o.o., OIB 73993399911, Franje Malnara 9 odvojak 14 B,10000 Zagreb</item>
      <item>KRISZTINA LJUBIC, OIB 49323956489, UL. FRANJE MALNARA IX. ODVOJAK 14,10000 Zagreb</item>
    </izvorni_sadrzaj>
    <derivirana_varijabla naziv="DomainObject.Predmet.SudioniciListAdressOIB_1">
      <item>FINA Regionalni centar Zagreb, OIB 85821130368, Trg svibanjskih žrtava 1995. 1,10000 Zagreb</item>
      <item>LJUBIC d.o.o., OIB 73993399911, Franje Malnara 9 odvojak 14 B,10000 Zagreb</item>
      <item>KRISZTINA LJUBIC, OIB 49323956489, UL. FRANJE MALNARA IX. ODVOJAK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73993399911</item>
      <item>, OIB 49323956489</item>
    </izvorni_sadrzaj>
    <derivirana_varijabla naziv="DomainObject.Predmet.SudioniciListNazivOIB_1">
      <item>, OIB 85821130368</item>
      <item>, OIB 73993399911</item>
      <item>, OIB 49323956489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B9CBF5-C498-44CE-8EA3-8BDB580428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247</properties:Words>
  <properties:Characters>1327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2016-01-11T10:08:00Z</dcterms:created>
  <dc:creator>ilukac</dc:creator>
  <cp:lastModifiedBy>Višnja Svečak</cp:lastModifiedBy>
  <cp:lastPrinted>2016-01-11T10:08:00Z</cp:lastPrinted>
  <dcterms:modified xmlns:xsi="http://www.w3.org/2001/XMLSchema-instance" xsi:type="dcterms:W3CDTF">2016-01-11T10:12:00Z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