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9c783" w14:paraId="fb9c783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E524D1">
        <w:t>2</w:t>
      </w:r>
      <w:r w:rsidR="002C213A">
        <w:t>/</w:t>
      </w:r>
      <w:r w:rsidR="00F63B4A">
        <w:t>201</w:t>
      </w:r>
      <w:r w:rsidR="00DC1D8E">
        <w:t>7</w:t>
      </w:r>
      <w:r w:rsidR="00F63B4A">
        <w:t>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</w:t>
      </w:r>
      <w:r w:rsidR="005664A3">
        <w:t xml:space="preserve">Financijske agencije Regionalni centar Osijek Podružnica Osijek, L. Jagera 3, za pokretanje skraćenog stečajnog postupka </w:t>
      </w:r>
      <w:r>
        <w:t xml:space="preserve">nad dužnikom </w:t>
      </w:r>
      <w:r w:rsidR="007A2C66">
        <w:t xml:space="preserve">Zadruga za proizvodnju, usluge i trgovinu </w:t>
      </w:r>
      <w:r w:rsidR="00DC1D8E">
        <w:t>REINA j.d.o.o.</w:t>
      </w:r>
      <w:r w:rsidR="00035BE8">
        <w:t xml:space="preserve"> </w:t>
      </w:r>
      <w:r w:rsidR="006B3B25">
        <w:t xml:space="preserve">OIB: </w:t>
      </w:r>
      <w:r w:rsidR="00DC1D8E">
        <w:t>58216966189</w:t>
      </w:r>
      <w:r w:rsidR="00035BE8">
        <w:t>,</w:t>
      </w:r>
      <w:r w:rsidR="007E03F7">
        <w:t xml:space="preserve"> </w:t>
      </w:r>
      <w:r w:rsidR="00035BE8">
        <w:t xml:space="preserve">MBS: </w:t>
      </w:r>
      <w:r w:rsidR="00DC1D8E">
        <w:t>030141863</w:t>
      </w:r>
      <w:r w:rsidR="009D27F1">
        <w:t xml:space="preserve">, </w:t>
      </w:r>
      <w:r w:rsidR="00DC1D8E">
        <w:t>Čepin, Požeške gore 9</w:t>
      </w:r>
      <w:r w:rsidR="00BF7B86">
        <w:t>,</w:t>
      </w:r>
      <w:r w:rsidR="009D42A3">
        <w:t xml:space="preserve"> </w:t>
      </w:r>
      <w:r>
        <w:t xml:space="preserve">temeljem članka 430. Stečajnog zakona („Narodne novine“ 71/15), dana </w:t>
      </w:r>
      <w:r w:rsidR="009D27F1">
        <w:t>4. siječnja 2017</w:t>
      </w:r>
      <w:r>
        <w:t>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5664A3">
        <w:rPr>
          <w:bCs/>
        </w:rPr>
        <w:t xml:space="preserve">dužnika </w:t>
      </w:r>
      <w:r w:rsidR="00DC1D8E">
        <w:t>REINA j.d.o.o. OIB: 58216966189, MBS: 030141863, Čepin, Požeške gore 9</w:t>
      </w:r>
      <w:r w:rsidR="007A2C66">
        <w:t>,</w:t>
      </w:r>
      <w:r w:rsidR="007E03F7">
        <w:t xml:space="preserve"> </w:t>
      </w:r>
      <w:r w:rsidR="00883980">
        <w:t xml:space="preserve"> </w:t>
      </w:r>
      <w:r w:rsidR="00F66CA4">
        <w:t xml:space="preserve">iznosi </w:t>
      </w:r>
      <w:r w:rsidR="00DC1D8E">
        <w:t>6.840,00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DC1D8E">
        <w:t>REINA j.d.o.o. OIB: 58216966189, MBS: 030141863, Čepin, Požeške gore 9</w:t>
      </w:r>
      <w:r w:rsidR="007A2C66">
        <w:t>,</w:t>
      </w:r>
      <w:r w:rsidR="00035BE8">
        <w:t xml:space="preserve"> direktor </w:t>
      </w:r>
      <w:r w:rsidR="00DC1D8E">
        <w:t>MARIJANA IVANOVIĆ</w:t>
      </w:r>
      <w:r w:rsidR="00035BE8">
        <w:t xml:space="preserve">, OIB: </w:t>
      </w:r>
      <w:r w:rsidR="00DC1D8E">
        <w:t xml:space="preserve">20288561408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D02B57">
        <w:t>2</w:t>
      </w:r>
      <w:r w:rsidR="00CE6B5E">
        <w:t>1</w:t>
      </w:r>
      <w:r w:rsidR="00DC1D8E">
        <w:t>7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9D27F1">
        <w:t>4. siječnja 2017</w:t>
      </w:r>
      <w:r>
        <w:t>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DC1D8E">
        <w:t>15/4</w:t>
      </w:r>
      <w:r w:rsidR="00C71EF0">
        <w:t xml:space="preserve"> 2017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6A4D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6A4D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8F6A4D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35BE8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91A78"/>
    <w:rsid w:val="001A2FDB"/>
    <w:rsid w:val="001F3355"/>
    <w:rsid w:val="00201199"/>
    <w:rsid w:val="00202FCB"/>
    <w:rsid w:val="0020458A"/>
    <w:rsid w:val="002C213A"/>
    <w:rsid w:val="002E0488"/>
    <w:rsid w:val="002E0654"/>
    <w:rsid w:val="002F39A9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54D8B"/>
    <w:rsid w:val="005614A7"/>
    <w:rsid w:val="005664A3"/>
    <w:rsid w:val="00587310"/>
    <w:rsid w:val="00591C8A"/>
    <w:rsid w:val="00596F42"/>
    <w:rsid w:val="005A09CA"/>
    <w:rsid w:val="005A3617"/>
    <w:rsid w:val="005A66CC"/>
    <w:rsid w:val="005B5BEB"/>
    <w:rsid w:val="005E6915"/>
    <w:rsid w:val="005F7E6A"/>
    <w:rsid w:val="00616058"/>
    <w:rsid w:val="00616E68"/>
    <w:rsid w:val="00627A21"/>
    <w:rsid w:val="00635CCA"/>
    <w:rsid w:val="006571BA"/>
    <w:rsid w:val="006745F1"/>
    <w:rsid w:val="00681766"/>
    <w:rsid w:val="00683B9C"/>
    <w:rsid w:val="00696430"/>
    <w:rsid w:val="006B3B25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A2C66"/>
    <w:rsid w:val="007D4128"/>
    <w:rsid w:val="007E03F7"/>
    <w:rsid w:val="00807483"/>
    <w:rsid w:val="0083151E"/>
    <w:rsid w:val="00832200"/>
    <w:rsid w:val="0086311F"/>
    <w:rsid w:val="00880E25"/>
    <w:rsid w:val="00883980"/>
    <w:rsid w:val="008974F6"/>
    <w:rsid w:val="008C63F0"/>
    <w:rsid w:val="008F6A4D"/>
    <w:rsid w:val="00927558"/>
    <w:rsid w:val="0093241A"/>
    <w:rsid w:val="009410AF"/>
    <w:rsid w:val="00950032"/>
    <w:rsid w:val="0096321F"/>
    <w:rsid w:val="00964F1D"/>
    <w:rsid w:val="00970AEF"/>
    <w:rsid w:val="009A403C"/>
    <w:rsid w:val="009D27F1"/>
    <w:rsid w:val="009D42A3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BF7B86"/>
    <w:rsid w:val="00C71EF0"/>
    <w:rsid w:val="00C82963"/>
    <w:rsid w:val="00CA7F62"/>
    <w:rsid w:val="00CB55B6"/>
    <w:rsid w:val="00CD48E2"/>
    <w:rsid w:val="00CE6B5E"/>
    <w:rsid w:val="00CF7939"/>
    <w:rsid w:val="00D02B57"/>
    <w:rsid w:val="00D158C2"/>
    <w:rsid w:val="00D278F1"/>
    <w:rsid w:val="00D37B41"/>
    <w:rsid w:val="00D460CD"/>
    <w:rsid w:val="00D71279"/>
    <w:rsid w:val="00DA435F"/>
    <w:rsid w:val="00DC0A96"/>
    <w:rsid w:val="00DC1827"/>
    <w:rsid w:val="00DC1D8E"/>
    <w:rsid w:val="00DE77ED"/>
    <w:rsid w:val="00DF2CDA"/>
    <w:rsid w:val="00DF32F0"/>
    <w:rsid w:val="00E314D1"/>
    <w:rsid w:val="00E35707"/>
    <w:rsid w:val="00E42342"/>
    <w:rsid w:val="00E44165"/>
    <w:rsid w:val="00E46A18"/>
    <w:rsid w:val="00E524D1"/>
    <w:rsid w:val="00E85AED"/>
    <w:rsid w:val="00E91AE8"/>
    <w:rsid w:val="00E958F4"/>
    <w:rsid w:val="00EA66EF"/>
    <w:rsid w:val="00ED7726"/>
    <w:rsid w:val="00EF0A67"/>
    <w:rsid w:val="00EF26AD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6A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A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A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A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A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6A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A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A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A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A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St-2/2017</izvorni_sadrzaj>
    <derivirana_varijabla naziv="DomainObject.Predmet.OznakaBroj_1">St-2/2017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REINA j.d.o.o. za usluge</izvorni_sadrzaj>
    <derivirana_varijabla naziv="DomainObject.Predmet.ProtustrankaFormated_1">  REINA j.d.o.o. za usluge</derivirana_varijabla>
  </DomainObject.Predmet.ProtustrankaFormated>
  <DomainObject.Predmet.ProtustrankaFormatedOIB>
    <izvorni_sadrzaj>  REINA j.d.o.o. za usluge, OIB 58216966189</izvorni_sadrzaj>
    <derivirana_varijabla naziv="DomainObject.Predmet.ProtustrankaFormatedOIB_1">  REINA j.d.o.o. za usluge, OIB 58216966189</derivirana_varijabla>
  </DomainObject.Predmet.ProtustrankaFormatedOIB>
  <DomainObject.Predmet.ProtustrankaFormatedWithAdress>
    <izvorni_sadrzaj> REINA j.d.o.o. za usluge, Požeške gore 9, 31431 Čepin</izvorni_sadrzaj>
    <derivirana_varijabla naziv="DomainObject.Predmet.ProtustrankaFormatedWithAdress_1"> REINA j.d.o.o. za usluge, Požeške gore 9, 31431 Čepin</derivirana_varijabla>
  </DomainObject.Predmet.ProtustrankaFormatedWithAdress>
  <DomainObject.Predmet.ProtustrankaFormatedWithAdressOIB>
    <izvorni_sadrzaj> REINA j.d.o.o. za usluge, OIB 58216966189, Požeške gore 9, 31431 Čepin</izvorni_sadrzaj>
    <derivirana_varijabla naziv="DomainObject.Predmet.ProtustrankaFormatedWithAdressOIB_1"> REINA j.d.o.o. za usluge, OIB 58216966189, Požeške gore 9, 31431 Čepin</derivirana_varijabla>
  </DomainObject.Predmet.ProtustrankaFormatedWithAdressOIB>
  <DomainObject.Predmet.ProtustrankaWithAdress>
    <izvorni_sadrzaj>REINA j.d.o.o. za usluge Požeške gore 9, 31431 Čepin</izvorni_sadrzaj>
    <derivirana_varijabla naziv="DomainObject.Predmet.ProtustrankaWithAdress_1">REINA j.d.o.o. za usluge Požeške gore 9, 31431 Čepin</derivirana_varijabla>
  </DomainObject.Predmet.ProtustrankaWithAdress>
  <DomainObject.Predmet.ProtustrankaWithAdressOIB>
    <izvorni_sadrzaj>REINA j.d.o.o. za usluge, OIB 58216966189, Požeške gore 9, 31431 Čepin</izvorni_sadrzaj>
    <derivirana_varijabla naziv="DomainObject.Predmet.ProtustrankaWithAdressOIB_1">REINA j.d.o.o. za usluge, OIB 58216966189, Požeške gore 9, 31431 Čepin</derivirana_varijabla>
  </DomainObject.Predmet.ProtustrankaWithAdressOIB>
  <DomainObject.Predmet.ProtustrankaNazivFormated>
    <izvorni_sadrzaj>REINA j.d.o.o. za usluge</izvorni_sadrzaj>
    <derivirana_varijabla naziv="DomainObject.Predmet.ProtustrankaNazivFormated_1">REINA j.d.o.o. za usluge</derivirana_varijabla>
  </DomainObject.Predmet.ProtustrankaNazivFormated>
  <DomainObject.Predmet.ProtustrankaNazivFormatedOIB>
    <izvorni_sadrzaj>REINA j.d.o.o. za usluge, OIB 58216966189</izvorni_sadrzaj>
    <derivirana_varijabla naziv="DomainObject.Predmet.ProtustrankaNazivFormatedOIB_1">REINA j.d.o.o. za usluge, OIB 58216966189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REINA j.d.o.o. za usluge</item>
    </izvorni_sadrzaj>
    <derivirana_varijabla naziv="DomainObject.Predmet.ProtuStrankaListFormated_1">
      <item>REINA j.d.o.o. za usluge</item>
    </derivirana_varijabla>
  </DomainObject.Predmet.ProtuStrankaListFormated>
  <DomainObject.Predmet.ProtuStrankaListFormatedOIB>
    <izvorni_sadrzaj>
      <item>REINA j.d.o.o. za usluge, OIB 58216966189</item>
    </izvorni_sadrzaj>
    <derivirana_varijabla naziv="DomainObject.Predmet.ProtuStrankaListFormatedOIB_1">
      <item>REINA j.d.o.o. za usluge, OIB 58216966189</item>
    </derivirana_varijabla>
  </DomainObject.Predmet.ProtuStrankaListFormatedOIB>
  <DomainObject.Predmet.ProtuStrankaListFormatedWithAdress>
    <izvorni_sadrzaj>
      <item>REINA j.d.o.o. za usluge, Požeške gore 9, 31431 Čepin</item>
    </izvorni_sadrzaj>
    <derivirana_varijabla naziv="DomainObject.Predmet.ProtuStrankaListFormatedWithAdress_1">
      <item>REINA j.d.o.o. za usluge, Požeške gore 9, 31431 Čepin</item>
    </derivirana_varijabla>
  </DomainObject.Predmet.ProtuStrankaListFormatedWithAdress>
  <DomainObject.Predmet.ProtuStrankaListFormatedWithAdressOIB>
    <izvorni_sadrzaj>
      <item>REINA j.d.o.o. za usluge, OIB 58216966189, Požeške gore 9, 31431 Čepin</item>
    </izvorni_sadrzaj>
    <derivirana_varijabla naziv="DomainObject.Predmet.ProtuStrankaListFormatedWithAdressOIB_1">
      <item>REINA j.d.o.o. za usluge, OIB 58216966189, Požeške gore 9, 31431 Čepin</item>
    </derivirana_varijabla>
  </DomainObject.Predmet.ProtuStrankaListFormatedWithAdressOIB>
  <DomainObject.Predmet.ProtuStrankaListNazivFormated>
    <izvorni_sadrzaj>
      <item>REINA j.d.o.o. za usluge</item>
    </izvorni_sadrzaj>
    <derivirana_varijabla naziv="DomainObject.Predmet.ProtuStrankaListNazivFormated_1">
      <item>REINA j.d.o.o. za usluge</item>
    </derivirana_varijabla>
  </DomainObject.Predmet.ProtuStrankaListNazivFormated>
  <DomainObject.Predmet.ProtuStrankaListNazivFormatedOIB>
    <izvorni_sadrzaj>
      <item>REINA j.d.o.o. za usluge, OIB 58216966189</item>
    </izvorni_sadrzaj>
    <derivirana_varijabla naziv="DomainObject.Predmet.ProtuStrankaListNazivFormatedOIB_1">
      <item>REINA j.d.o.o. za usluge, OIB 58216966189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REINA j.d.o.o. za usluge</izvorni_sadrzaj>
    <derivirana_varijabla naziv="DomainObject.Predmet.ProtustrankaIDrugi_1">REINA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REINA j.d.o.o. za usluge, OIB 58216966189, Požeške gore 9, 31431 Čepin</izvorni_sadrzaj>
    <derivirana_varijabla naziv="DomainObject.Predmet.ProtustrankaIDrugiAdressOIB_1">REINA j.d.o.o. za usluge, OIB 58216966189, Požeške gore 9,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REINA j.d.o.o. za usluge</item>
    </izvorni_sadrzaj>
    <derivirana_varijabla naziv="DomainObject.Predmet.SudioniciListNaziv_1">
      <item>FINA RC OSIJEK</item>
      <item>REINA j.d.o.o. za usluge</item>
    </derivirana_varijabla>
  </DomainObject.Predmet.SudioniciListNaziv>
  <DomainObject.Predmet.SudioniciListAdressOIB>
    <izvorni_sadrzaj>
      <item>FINA RC OSIJEK, OIB 85821130368</item>
      <item>REINA j.d.o.o. za usluge, OIB 58216966189, Požeške gore 9,31431 Čepin</item>
    </izvorni_sadrzaj>
    <derivirana_varijabla naziv="DomainObject.Predmet.SudioniciListAdressOIB_1">
      <item>FINA RC OSIJEK, OIB 85821130368</item>
      <item>REINA j.d.o.o. za usluge, OIB 58216966189, Požeške gore 9,31431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58216966189</item>
    </izvorni_sadrzaj>
    <derivirana_varijabla naziv="DomainObject.Predmet.SudioniciListNazivOIB_1">
      <item>, OIB 85821130368</item>
      <item>, OIB 58216966189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1972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2017-01-04T13:24:00Z</dcterms:created>
  <dc:creator>Snježana Andrijanić</dc:creator>
  <cp:lastModifiedBy>Snježana Andrijanić</cp:lastModifiedBy>
  <cp:lastPrinted>2017-01-04T13:24:00Z</cp:lastPrinted>
  <dcterms:modified xmlns:xsi="http://www.w3.org/2001/XMLSchema-instance" xsi:type="dcterms:W3CDTF">2017-01-04T13:24:00Z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