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5223b" w14:paraId="ae5223b"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47613C" w:rsidP="0047613C" w:rsidR="0047613C" w:rsidRPr="0047613C">
      <w:pPr>
        <w:spacing w:after="0"/>
        <w:jc w:val="center"/>
        <w:rPr>
          <w:rFonts w:cs="Times New Roman" w:eastAsia="Times New Roman"/>
          <w:lang w:eastAsia="hr-HR"/>
        </w:rPr>
      </w:pPr>
      <w:r w:rsidRPr="0047613C">
        <w:rPr>
          <w:rFonts w:cs="Times New Roman" w:eastAsia="Times New Roman"/>
          <w:lang w:eastAsia="hr-HR"/>
        </w:rPr>
        <w:t xml:space="preserve">                                                                                                                      9 St-31/11</w:t>
      </w:r>
    </w:p>
    <w:p w:rsidRDefault="0047613C" w:rsidP="0047613C" w:rsidR="0047613C" w:rsidRPr="0047613C">
      <w:pPr>
        <w:spacing w:after="0"/>
        <w:rPr>
          <w:rFonts w:cs="Times New Roman" w:eastAsia="Times New Roman"/>
          <w:lang w:eastAsia="hr-HR"/>
        </w:rPr>
      </w:pPr>
    </w:p>
    <w:p w:rsidRDefault="0047613C" w:rsidP="0047613C" w:rsidR="0047613C" w:rsidRPr="0047613C">
      <w:pPr>
        <w:spacing w:after="0"/>
        <w:rPr>
          <w:rFonts w:cs="Times New Roman" w:eastAsia="Times New Roman"/>
          <w:lang w:eastAsia="hr-HR"/>
        </w:rPr>
      </w:pPr>
    </w:p>
    <w:p w:rsidRDefault="0047613C" w:rsidP="0047613C" w:rsidR="0047613C" w:rsidRPr="0047613C">
      <w:pPr>
        <w:spacing w:after="0"/>
        <w:rPr>
          <w:rFonts w:cs="Times New Roman" w:eastAsia="Times New Roman"/>
          <w:lang w:eastAsia="hr-HR"/>
        </w:rPr>
      </w:pPr>
    </w:p>
    <w:p w:rsidRDefault="0047613C" w:rsidP="0047613C" w:rsidR="0047613C" w:rsidRPr="0047613C">
      <w:pPr>
        <w:spacing w:after="0"/>
        <w:rPr>
          <w:rFonts w:cs="Times New Roman" w:eastAsia="Times New Roman"/>
          <w:lang w:eastAsia="hr-HR"/>
        </w:rPr>
      </w:pPr>
    </w:p>
    <w:p w:rsidRDefault="0047613C" w:rsidP="0047613C" w:rsidR="0047613C" w:rsidRPr="0047613C">
      <w:pPr>
        <w:spacing w:after="0"/>
        <w:rPr>
          <w:rFonts w:cs="Times New Roman" w:eastAsia="Times New Roman"/>
          <w:lang w:eastAsia="hr-HR"/>
        </w:rPr>
      </w:pPr>
      <w:r w:rsidRPr="0047613C">
        <w:rPr>
          <w:rFonts w:cs="Times New Roman" w:eastAsia="Times New Roman"/>
          <w:lang w:eastAsia="hr-HR"/>
        </w:rPr>
        <w:t>REPUBLIKA HRVATSKA</w:t>
      </w:r>
    </w:p>
    <w:p w:rsidRDefault="0047613C" w:rsidP="0047613C" w:rsidR="0047613C" w:rsidRPr="0047613C">
      <w:pPr>
        <w:spacing w:after="0"/>
        <w:rPr>
          <w:rFonts w:cs="Times New Roman" w:eastAsia="Times New Roman"/>
          <w:lang w:eastAsia="hr-HR"/>
        </w:rPr>
      </w:pPr>
      <w:r w:rsidRPr="0047613C">
        <w:rPr>
          <w:rFonts w:cs="Times New Roman" w:eastAsia="Times New Roman"/>
          <w:lang w:eastAsia="hr-HR"/>
        </w:rPr>
        <w:t xml:space="preserve">TRGOVAČKI </w:t>
      </w:r>
      <w:smartTag w:element="PersonName" w:uri="urn:schemas-microsoft-com:office:smarttags">
        <w:smartTagPr>
          <w:attr w:val="SUD U" w:name="ProductID"/>
        </w:smartTagPr>
        <w:r w:rsidRPr="0047613C">
          <w:rPr>
            <w:rFonts w:cs="Times New Roman" w:eastAsia="Times New Roman"/>
            <w:lang w:eastAsia="hr-HR"/>
          </w:rPr>
          <w:t>SUD U</w:t>
        </w:r>
      </w:smartTag>
      <w:r w:rsidRPr="0047613C">
        <w:rPr>
          <w:rFonts w:cs="Times New Roman" w:eastAsia="Times New Roman"/>
          <w:lang w:eastAsia="hr-HR"/>
        </w:rPr>
        <w:t xml:space="preserve"> ZADRU</w:t>
      </w:r>
    </w:p>
    <w:p w:rsidRDefault="0047613C" w:rsidP="0047613C" w:rsidR="0047613C" w:rsidRPr="0047613C">
      <w:pPr>
        <w:spacing w:after="0"/>
        <w:rPr>
          <w:rFonts w:cs="Times New Roman" w:eastAsia="Times New Roman"/>
          <w:lang w:eastAsia="hr-HR"/>
        </w:rPr>
      </w:pPr>
      <w:r w:rsidRPr="0047613C">
        <w:rPr>
          <w:rFonts w:cs="Times New Roman" w:eastAsia="Times New Roman"/>
          <w:lang w:eastAsia="hr-HR"/>
        </w:rPr>
        <w:t>STALNA SLUŽBA U ŠIBENIKU</w:t>
      </w:r>
      <w:r w:rsidRPr="0047613C">
        <w:rPr>
          <w:rFonts w:cs="Times New Roman" w:eastAsia="Times New Roman"/>
          <w:lang w:eastAsia="hr-HR"/>
        </w:rPr>
        <w:tab/>
      </w:r>
      <w:r w:rsidRPr="0047613C">
        <w:rPr>
          <w:rFonts w:cs="Times New Roman" w:eastAsia="Times New Roman"/>
          <w:lang w:eastAsia="hr-HR"/>
        </w:rPr>
        <w:tab/>
      </w:r>
      <w:r w:rsidRPr="0047613C">
        <w:rPr>
          <w:rFonts w:cs="Times New Roman" w:eastAsia="Times New Roman"/>
          <w:lang w:eastAsia="hr-HR"/>
        </w:rPr>
        <w:tab/>
        <w:t xml:space="preserve">          </w:t>
      </w:r>
    </w:p>
    <w:p w:rsidRDefault="0047613C" w:rsidP="0047613C" w:rsidR="0047613C" w:rsidRPr="0047613C">
      <w:pPr>
        <w:spacing w:after="0"/>
        <w:jc w:val="center"/>
        <w:rPr>
          <w:rFonts w:cs="Times New Roman" w:eastAsia="Times New Roman"/>
          <w:lang w:eastAsia="hr-HR"/>
        </w:rPr>
      </w:pPr>
    </w:p>
    <w:p w:rsidRDefault="0047613C" w:rsidP="0047613C" w:rsidR="0047613C" w:rsidRPr="0047613C">
      <w:pPr>
        <w:spacing w:after="0"/>
        <w:jc w:val="center"/>
        <w:rPr>
          <w:rFonts w:cs="Times New Roman" w:eastAsia="Times New Roman"/>
          <w:lang w:eastAsia="hr-HR"/>
        </w:rPr>
      </w:pPr>
      <w:r w:rsidRPr="0047613C">
        <w:rPr>
          <w:rFonts w:cs="Times New Roman" w:eastAsia="Times New Roman"/>
          <w:lang w:eastAsia="hr-HR"/>
        </w:rPr>
        <w:t>R E P U B L I KA   H R V A T S K A</w:t>
      </w:r>
    </w:p>
    <w:p w:rsidRDefault="0047613C" w:rsidP="0047613C" w:rsidR="0047613C" w:rsidRPr="0047613C">
      <w:pPr>
        <w:spacing w:after="0"/>
        <w:jc w:val="center"/>
        <w:rPr>
          <w:rFonts w:cs="Times New Roman" w:eastAsia="Times New Roman"/>
          <w:lang w:eastAsia="hr-HR"/>
        </w:rPr>
      </w:pPr>
    </w:p>
    <w:p w:rsidRDefault="0047613C" w:rsidP="0047613C" w:rsidR="0047613C" w:rsidRPr="0047613C">
      <w:pPr>
        <w:spacing w:after="0"/>
        <w:jc w:val="center"/>
        <w:rPr>
          <w:rFonts w:cs="Times New Roman" w:eastAsia="Times New Roman"/>
          <w:lang w:eastAsia="hr-HR"/>
        </w:rPr>
      </w:pPr>
      <w:r w:rsidRPr="0047613C">
        <w:rPr>
          <w:rFonts w:cs="Times New Roman" w:eastAsia="Times New Roman"/>
          <w:lang w:eastAsia="hr-HR"/>
        </w:rPr>
        <w:t xml:space="preserve">R J E Š E N J E </w:t>
      </w:r>
    </w:p>
    <w:p w:rsidRDefault="0047613C" w:rsidP="0047613C" w:rsidR="0047613C" w:rsidRPr="0047613C">
      <w:pPr>
        <w:spacing w:after="0"/>
        <w:rPr>
          <w:rFonts w:cs="Times New Roman" w:eastAsia="Times New Roman"/>
          <w:lang w:eastAsia="hr-HR"/>
        </w:rPr>
      </w:pPr>
    </w:p>
    <w:p w:rsidRDefault="0047613C" w:rsidP="0047613C" w:rsidR="0047613C" w:rsidRPr="0047613C">
      <w:pPr>
        <w:spacing w:after="0"/>
        <w:ind w:firstLine="708"/>
        <w:jc w:val="both"/>
        <w:rPr>
          <w:rFonts w:cs="Times New Roman" w:eastAsia="Times New Roman"/>
          <w:lang w:eastAsia="hr-HR"/>
        </w:rPr>
      </w:pPr>
      <w:r w:rsidRPr="0047613C">
        <w:rPr>
          <w:rFonts w:cs="Times New Roman" w:eastAsia="Times New Roman"/>
          <w:lang w:eastAsia="hr-HR"/>
        </w:rPr>
        <w:t xml:space="preserve">Trgovački sud u Zadru, Stalna služba Šibenik (OIB:39670464653), po sucu ovog suda Tereziji Goreta kao stečajnom sucu, u stečajnom postupku nad dužnikom Stečajna masa </w:t>
      </w:r>
      <w:proofErr w:type="spellStart"/>
      <w:r w:rsidRPr="0047613C">
        <w:rPr>
          <w:rFonts w:cs="Times New Roman" w:eastAsia="Times New Roman"/>
          <w:lang w:eastAsia="hr-HR"/>
        </w:rPr>
        <w:t>Trgopromet</w:t>
      </w:r>
      <w:proofErr w:type="spellEnd"/>
      <w:r w:rsidRPr="0047613C">
        <w:rPr>
          <w:rFonts w:cs="Times New Roman" w:eastAsia="Times New Roman"/>
          <w:lang w:eastAsia="hr-HR"/>
        </w:rPr>
        <w:t xml:space="preserve"> d.d., dana 08. veljače 2017.,</w:t>
      </w:r>
    </w:p>
    <w:p w:rsidRDefault="0047613C" w:rsidP="0047613C" w:rsidR="0047613C" w:rsidRPr="0047613C">
      <w:pPr>
        <w:spacing w:after="0"/>
        <w:rPr>
          <w:rFonts w:cs="Times New Roman" w:eastAsia="Times New Roman"/>
          <w:lang w:eastAsia="hr-HR"/>
        </w:rPr>
      </w:pPr>
    </w:p>
    <w:p w:rsidRDefault="0047613C" w:rsidP="0047613C" w:rsidR="0047613C" w:rsidRPr="0047613C">
      <w:pPr>
        <w:spacing w:after="0"/>
        <w:jc w:val="center"/>
        <w:rPr>
          <w:rFonts w:cs="Times New Roman" w:eastAsia="Times New Roman"/>
          <w:lang w:eastAsia="hr-HR"/>
        </w:rPr>
      </w:pPr>
      <w:r w:rsidRPr="0047613C">
        <w:rPr>
          <w:rFonts w:cs="Times New Roman" w:eastAsia="Times New Roman"/>
          <w:lang w:eastAsia="hr-HR"/>
        </w:rPr>
        <w:t xml:space="preserve"> r i j e š i o   j e</w:t>
      </w:r>
    </w:p>
    <w:p w:rsidRDefault="0047613C" w:rsidP="0047613C" w:rsidR="0047613C" w:rsidRPr="0047613C">
      <w:pPr>
        <w:spacing w:after="0"/>
        <w:rPr>
          <w:rFonts w:cs="Times New Roman" w:eastAsia="Times New Roman"/>
          <w:b/>
          <w:lang w:eastAsia="hr-HR"/>
        </w:rPr>
      </w:pPr>
    </w:p>
    <w:p w:rsidRDefault="0047613C" w:rsidP="0047613C" w:rsidR="0047613C" w:rsidRPr="0047613C">
      <w:pPr>
        <w:spacing w:after="0"/>
        <w:jc w:val="both"/>
        <w:rPr>
          <w:rFonts w:cs="Times New Roman" w:eastAsia="Times New Roman"/>
          <w:lang w:eastAsia="hr-HR"/>
        </w:rPr>
      </w:pPr>
      <w:r w:rsidRPr="0047613C">
        <w:rPr>
          <w:rFonts w:cs="Times New Roman" w:eastAsia="Times New Roman"/>
          <w:b/>
          <w:lang w:eastAsia="hr-HR"/>
        </w:rPr>
        <w:tab/>
      </w:r>
      <w:r w:rsidRPr="0047613C">
        <w:rPr>
          <w:rFonts w:cs="Times New Roman" w:eastAsia="Times New Roman"/>
          <w:lang w:eastAsia="hr-HR"/>
        </w:rPr>
        <w:t xml:space="preserve">I Razrješava se upravitelj stečajne mase </w:t>
      </w:r>
      <w:proofErr w:type="spellStart"/>
      <w:r w:rsidRPr="0047613C">
        <w:rPr>
          <w:rFonts w:cs="Times New Roman" w:eastAsia="Times New Roman"/>
          <w:lang w:eastAsia="hr-HR"/>
        </w:rPr>
        <w:t>mr.sc</w:t>
      </w:r>
      <w:proofErr w:type="spellEnd"/>
      <w:r w:rsidRPr="0047613C">
        <w:rPr>
          <w:rFonts w:cs="Times New Roman" w:eastAsia="Times New Roman"/>
          <w:lang w:eastAsia="hr-HR"/>
        </w:rPr>
        <w:t xml:space="preserve"> Draško Lambaša iz Šibenika, Drniških žrtava 10, OIB 48593997552 budući je isti brisan sa liste stečajnih upravitelja.</w:t>
      </w:r>
    </w:p>
    <w:p w:rsidRDefault="0047613C" w:rsidP="0047613C" w:rsidR="0047613C" w:rsidRPr="0047613C">
      <w:pPr>
        <w:spacing w:after="0"/>
        <w:jc w:val="both"/>
        <w:rPr>
          <w:rFonts w:cs="Times New Roman" w:eastAsia="Times New Roman"/>
          <w:lang w:eastAsia="hr-HR"/>
        </w:rPr>
      </w:pPr>
      <w:r w:rsidRPr="0047613C">
        <w:rPr>
          <w:rFonts w:cs="Times New Roman" w:eastAsia="Times New Roman"/>
          <w:lang w:eastAsia="hr-HR"/>
        </w:rPr>
        <w:t xml:space="preserve"> .</w:t>
      </w:r>
    </w:p>
    <w:p w:rsidRDefault="0047613C" w:rsidP="0047613C" w:rsidR="0047613C" w:rsidRPr="0047613C">
      <w:pPr>
        <w:spacing w:after="0"/>
        <w:jc w:val="both"/>
        <w:rPr>
          <w:rFonts w:cs="Times New Roman" w:eastAsia="Times New Roman"/>
          <w:lang w:eastAsia="hr-HR"/>
        </w:rPr>
      </w:pPr>
    </w:p>
    <w:p w:rsidRDefault="0047613C" w:rsidP="0047613C" w:rsidR="0047613C" w:rsidRPr="0047613C">
      <w:pPr>
        <w:spacing w:after="0"/>
        <w:jc w:val="both"/>
        <w:rPr>
          <w:rFonts w:cs="Times New Roman" w:eastAsia="Times New Roman"/>
          <w:lang w:eastAsia="hr-HR"/>
        </w:rPr>
      </w:pPr>
      <w:r w:rsidRPr="0047613C">
        <w:rPr>
          <w:rFonts w:cs="Times New Roman" w:eastAsia="Times New Roman"/>
          <w:lang w:eastAsia="hr-HR"/>
        </w:rPr>
        <w:tab/>
        <w:t>II Novi upravitelj stečajne mase odredit će se novom automatskom dodjelom.</w:t>
      </w:r>
    </w:p>
    <w:p w:rsidRDefault="0047613C" w:rsidP="0047613C" w:rsidR="0047613C" w:rsidRPr="0047613C">
      <w:pPr>
        <w:spacing w:after="0"/>
        <w:jc w:val="both"/>
        <w:rPr>
          <w:rFonts w:cs="Times New Roman" w:eastAsia="Times New Roman"/>
          <w:lang w:eastAsia="hr-HR"/>
        </w:rPr>
      </w:pPr>
    </w:p>
    <w:p w:rsidRDefault="0047613C" w:rsidP="0047613C" w:rsidR="0047613C" w:rsidRPr="0047613C">
      <w:pPr>
        <w:spacing w:after="0"/>
        <w:jc w:val="both"/>
        <w:rPr>
          <w:rFonts w:cs="Times New Roman" w:eastAsia="Times New Roman"/>
          <w:lang w:eastAsia="hr-HR"/>
        </w:rPr>
      </w:pPr>
      <w:r w:rsidRPr="0047613C">
        <w:rPr>
          <w:rFonts w:cs="Times New Roman" w:eastAsia="Times New Roman"/>
          <w:lang w:eastAsia="hr-HR"/>
        </w:rPr>
        <w:tab/>
        <w:t xml:space="preserve">III Novim upraviteljem stečajne mase imenuje se Ivanka </w:t>
      </w:r>
      <w:proofErr w:type="spellStart"/>
      <w:r w:rsidRPr="0047613C">
        <w:rPr>
          <w:rFonts w:cs="Times New Roman" w:eastAsia="Times New Roman"/>
          <w:lang w:eastAsia="hr-HR"/>
        </w:rPr>
        <w:t>Bosotina</w:t>
      </w:r>
      <w:proofErr w:type="spellEnd"/>
      <w:r w:rsidRPr="0047613C">
        <w:rPr>
          <w:rFonts w:cs="Times New Roman" w:eastAsia="Times New Roman"/>
          <w:lang w:eastAsia="hr-HR"/>
        </w:rPr>
        <w:t xml:space="preserve"> iz Zadra, Dalmatinskog sabora 3, OIB 81654623800.</w:t>
      </w:r>
    </w:p>
    <w:p w:rsidRDefault="0047613C" w:rsidP="0047613C" w:rsidR="0047613C" w:rsidRPr="0047613C">
      <w:pPr>
        <w:spacing w:after="0"/>
        <w:jc w:val="center"/>
        <w:rPr>
          <w:rFonts w:cs="Times New Roman" w:eastAsia="Times New Roman"/>
          <w:lang w:eastAsia="hr-HR"/>
        </w:rPr>
      </w:pPr>
    </w:p>
    <w:p w:rsidRDefault="0047613C" w:rsidP="0047613C" w:rsidR="0047613C" w:rsidRPr="0047613C">
      <w:pPr>
        <w:spacing w:after="0"/>
        <w:jc w:val="center"/>
        <w:rPr>
          <w:rFonts w:cs="Times New Roman" w:eastAsia="Times New Roman"/>
          <w:lang w:eastAsia="hr-HR"/>
        </w:rPr>
      </w:pPr>
      <w:r w:rsidRPr="0047613C">
        <w:rPr>
          <w:rFonts w:cs="Times New Roman" w:eastAsia="Times New Roman"/>
          <w:lang w:eastAsia="hr-HR"/>
        </w:rPr>
        <w:t>Obrazloženje</w:t>
      </w:r>
    </w:p>
    <w:p w:rsidRDefault="0047613C" w:rsidP="0047613C" w:rsidR="0047613C" w:rsidRPr="0047613C">
      <w:pPr>
        <w:spacing w:after="0"/>
        <w:rPr>
          <w:rFonts w:cs="Times New Roman" w:eastAsia="Times New Roman"/>
          <w:lang w:eastAsia="hr-HR"/>
        </w:rPr>
      </w:pPr>
    </w:p>
    <w:p w:rsidRDefault="0047613C" w:rsidP="0047613C" w:rsidR="0047613C" w:rsidRPr="0047613C">
      <w:pPr>
        <w:spacing w:after="0"/>
        <w:rPr>
          <w:rFonts w:cs="Times New Roman" w:eastAsia="Times New Roman"/>
          <w:lang w:eastAsia="hr-HR"/>
        </w:rPr>
      </w:pPr>
    </w:p>
    <w:p w:rsidRDefault="0047613C" w:rsidP="0047613C" w:rsidR="0047613C" w:rsidRPr="0047613C">
      <w:pPr>
        <w:spacing w:after="0"/>
        <w:jc w:val="both"/>
        <w:rPr>
          <w:rFonts w:cs="Times New Roman" w:eastAsia="Times New Roman"/>
          <w:lang w:eastAsia="hr-HR"/>
        </w:rPr>
      </w:pPr>
      <w:r w:rsidRPr="0047613C">
        <w:rPr>
          <w:rFonts w:cs="Times New Roman" w:eastAsia="Times New Roman"/>
          <w:lang w:eastAsia="hr-HR"/>
        </w:rPr>
        <w:tab/>
        <w:t xml:space="preserve">Rješenjem ovog suda imenovan je </w:t>
      </w:r>
      <w:proofErr w:type="spellStart"/>
      <w:r w:rsidRPr="0047613C">
        <w:rPr>
          <w:rFonts w:cs="Times New Roman" w:eastAsia="Times New Roman"/>
          <w:lang w:eastAsia="hr-HR"/>
        </w:rPr>
        <w:t>mr.sc</w:t>
      </w:r>
      <w:proofErr w:type="spellEnd"/>
      <w:r w:rsidRPr="0047613C">
        <w:rPr>
          <w:rFonts w:cs="Times New Roman" w:eastAsia="Times New Roman"/>
          <w:lang w:eastAsia="hr-HR"/>
        </w:rPr>
        <w:t xml:space="preserve"> Draško Lambaša iz Šibenika, Drniških žrtava 10, OIB 48593997552 za upravitelja stečajne mase. </w:t>
      </w:r>
    </w:p>
    <w:p w:rsidRDefault="0047613C" w:rsidP="0047613C" w:rsidR="0047613C" w:rsidRPr="0047613C">
      <w:pPr>
        <w:spacing w:after="0"/>
        <w:jc w:val="both"/>
        <w:rPr>
          <w:rFonts w:cs="Times New Roman" w:eastAsia="Times New Roman"/>
          <w:lang w:eastAsia="hr-HR"/>
        </w:rPr>
      </w:pPr>
    </w:p>
    <w:p w:rsidRDefault="0047613C" w:rsidP="0047613C" w:rsidR="0047613C" w:rsidRPr="0047613C">
      <w:pPr>
        <w:spacing w:after="0"/>
        <w:ind w:firstLine="708"/>
        <w:jc w:val="both"/>
        <w:rPr>
          <w:rFonts w:cs="Times New Roman" w:eastAsia="Times New Roman"/>
          <w:lang w:eastAsia="hr-HR"/>
        </w:rPr>
      </w:pPr>
      <w:r w:rsidRPr="0047613C">
        <w:rPr>
          <w:rFonts w:cs="Times New Roman" w:eastAsia="Times New Roman"/>
          <w:lang w:eastAsia="hr-HR"/>
        </w:rPr>
        <w:t xml:space="preserve">Dana 28. Prosinca 2017.g dostavljeno je ovom sudu rješenje Ministarstva pravosuđa od 14. Prosinca 2016.godine, kojim je </w:t>
      </w:r>
      <w:proofErr w:type="spellStart"/>
      <w:r w:rsidRPr="0047613C">
        <w:rPr>
          <w:rFonts w:cs="Times New Roman" w:eastAsia="Times New Roman"/>
          <w:lang w:eastAsia="hr-HR"/>
        </w:rPr>
        <w:t>mr.sc</w:t>
      </w:r>
      <w:proofErr w:type="spellEnd"/>
      <w:r w:rsidRPr="0047613C">
        <w:rPr>
          <w:rFonts w:cs="Times New Roman" w:eastAsia="Times New Roman"/>
          <w:lang w:eastAsia="hr-HR"/>
        </w:rPr>
        <w:t xml:space="preserve"> Draško Lambaša iz Šibenika, Drniških žrtava 10, OIB 48593997552 brisan sa liste A stečajnih upravitelja za područje nadležnosti Trgovačkog suda u Zadru i Trgovačkog suda u Splitu.</w:t>
      </w:r>
    </w:p>
    <w:p w:rsidRDefault="0047613C" w:rsidP="0047613C" w:rsidR="0047613C" w:rsidRPr="0047613C">
      <w:pPr>
        <w:spacing w:after="0"/>
        <w:jc w:val="both"/>
        <w:rPr>
          <w:rFonts w:cs="Times New Roman" w:eastAsia="Times New Roman"/>
          <w:lang w:eastAsia="hr-HR"/>
        </w:rPr>
      </w:pPr>
      <w:r w:rsidRPr="0047613C">
        <w:rPr>
          <w:rFonts w:cs="Times New Roman" w:eastAsia="Times New Roman"/>
          <w:lang w:eastAsia="hr-HR"/>
        </w:rPr>
        <w:tab/>
        <w:t xml:space="preserve"> </w:t>
      </w:r>
    </w:p>
    <w:p w:rsidRDefault="0047613C" w:rsidP="0047613C" w:rsidR="0047613C" w:rsidRPr="0047613C">
      <w:pPr>
        <w:spacing w:after="0"/>
        <w:ind w:firstLine="708"/>
        <w:jc w:val="both"/>
        <w:rPr>
          <w:rFonts w:cs="Times New Roman" w:eastAsia="Times New Roman"/>
          <w:lang w:eastAsia="hr-HR"/>
        </w:rPr>
      </w:pPr>
      <w:r w:rsidRPr="0047613C">
        <w:rPr>
          <w:rFonts w:cs="Times New Roman" w:eastAsia="Times New Roman"/>
          <w:lang w:eastAsia="hr-HR"/>
        </w:rPr>
        <w:t xml:space="preserve">Novom automatskom dodjelom za upravitelja stečajne mase dužnika imenovan je Ivanka </w:t>
      </w:r>
      <w:proofErr w:type="spellStart"/>
      <w:r w:rsidRPr="0047613C">
        <w:rPr>
          <w:rFonts w:cs="Times New Roman" w:eastAsia="Times New Roman"/>
          <w:lang w:eastAsia="hr-HR"/>
        </w:rPr>
        <w:t>Bosotina</w:t>
      </w:r>
      <w:proofErr w:type="spellEnd"/>
      <w:r w:rsidRPr="0047613C">
        <w:rPr>
          <w:rFonts w:cs="Times New Roman" w:eastAsia="Times New Roman"/>
          <w:lang w:eastAsia="hr-HR"/>
        </w:rPr>
        <w:t xml:space="preserve"> iz Zadra, Dalmatinskog sabora 3, OIB 81654623800 .</w:t>
      </w:r>
    </w:p>
    <w:p w:rsidRDefault="0047613C" w:rsidP="0047613C" w:rsidR="0047613C" w:rsidRPr="0047613C">
      <w:pPr>
        <w:spacing w:after="0"/>
        <w:jc w:val="both"/>
        <w:rPr>
          <w:rFonts w:cs="Times New Roman" w:eastAsia="Times New Roman"/>
          <w:lang w:eastAsia="hr-HR"/>
        </w:rPr>
      </w:pPr>
      <w:r w:rsidRPr="0047613C">
        <w:rPr>
          <w:rFonts w:cs="Times New Roman" w:eastAsia="Times New Roman"/>
          <w:lang w:eastAsia="hr-HR"/>
        </w:rPr>
        <w:t xml:space="preserve"> </w:t>
      </w:r>
    </w:p>
    <w:p w:rsidRDefault="0047613C" w:rsidP="0047613C" w:rsidR="0047613C" w:rsidRPr="0047613C">
      <w:pPr>
        <w:spacing w:after="0"/>
        <w:ind w:firstLine="708"/>
        <w:jc w:val="both"/>
        <w:rPr>
          <w:rFonts w:cs="Times New Roman" w:eastAsia="Times New Roman"/>
          <w:lang w:eastAsia="hr-HR"/>
        </w:rPr>
      </w:pPr>
      <w:r w:rsidRPr="0047613C">
        <w:rPr>
          <w:rFonts w:cs="Times New Roman" w:eastAsia="Times New Roman"/>
          <w:lang w:eastAsia="hr-HR"/>
        </w:rPr>
        <w:t>Slijedom navedenog, temeljem čl.  91. Stečajnog zakona (Narodne novine 71/15) valjalo je riješiti kao u izreci.</w:t>
      </w:r>
    </w:p>
    <w:p w:rsidRDefault="0047613C" w:rsidP="0047613C" w:rsidR="0047613C" w:rsidRPr="0047613C">
      <w:pPr>
        <w:spacing w:after="0"/>
        <w:ind w:firstLine="708"/>
        <w:jc w:val="center"/>
        <w:rPr>
          <w:rFonts w:cs="Times New Roman" w:eastAsia="Times New Roman"/>
          <w:lang w:eastAsia="hr-HR"/>
        </w:rPr>
      </w:pPr>
    </w:p>
    <w:p w:rsidRDefault="0047613C" w:rsidP="0047613C" w:rsidR="0047613C" w:rsidRPr="0047613C">
      <w:pPr>
        <w:spacing w:after="0"/>
        <w:ind w:firstLine="708"/>
        <w:jc w:val="center"/>
        <w:rPr>
          <w:rFonts w:cs="Times New Roman" w:eastAsia="Times New Roman"/>
          <w:lang w:eastAsia="hr-HR"/>
        </w:rPr>
      </w:pPr>
      <w:r w:rsidRPr="0047613C">
        <w:rPr>
          <w:rFonts w:cs="Times New Roman" w:eastAsia="Times New Roman"/>
          <w:lang w:eastAsia="hr-HR"/>
        </w:rPr>
        <w:t xml:space="preserve">U Šibeniku, 08. veljače 2017. godine. </w:t>
      </w:r>
    </w:p>
    <w:p w:rsidRDefault="0047613C" w:rsidP="0047613C" w:rsidR="0047613C" w:rsidRPr="0047613C">
      <w:pPr>
        <w:spacing w:after="0"/>
        <w:jc w:val="right"/>
        <w:rPr>
          <w:rFonts w:cs="Times New Roman" w:eastAsia="Times New Roman"/>
          <w:lang w:eastAsia="hr-HR"/>
        </w:rPr>
      </w:pPr>
      <w:r w:rsidRPr="0047613C">
        <w:rPr>
          <w:rFonts w:cs="Times New Roman" w:eastAsia="Times New Roman"/>
          <w:lang w:eastAsia="hr-HR"/>
        </w:rPr>
        <w:t>Stečajni sudac:</w:t>
      </w:r>
    </w:p>
    <w:p w:rsidRDefault="0047613C" w:rsidP="0047613C" w:rsidR="0047613C" w:rsidRPr="0047613C">
      <w:pPr>
        <w:spacing w:after="0"/>
        <w:jc w:val="right"/>
        <w:rPr>
          <w:rFonts w:cs="Times New Roman" w:eastAsia="Times New Roman"/>
          <w:lang w:eastAsia="hr-HR"/>
        </w:rPr>
      </w:pPr>
    </w:p>
    <w:p w:rsidRDefault="0047613C" w:rsidP="0047613C" w:rsidR="0047613C" w:rsidRPr="0047613C">
      <w:pPr>
        <w:spacing w:after="0"/>
        <w:jc w:val="right"/>
        <w:rPr>
          <w:rFonts w:cs="Times New Roman" w:eastAsia="Times New Roman"/>
          <w:lang w:eastAsia="hr-HR"/>
        </w:rPr>
      </w:pPr>
      <w:r w:rsidRPr="0047613C">
        <w:rPr>
          <w:rFonts w:cs="Times New Roman" w:eastAsia="Times New Roman"/>
          <w:lang w:eastAsia="hr-HR"/>
        </w:rPr>
        <w:t>Terezija Goreta</w:t>
      </w:r>
    </w:p>
    <w:p w:rsidRDefault="0047613C" w:rsidP="0047613C" w:rsidR="0047613C" w:rsidRPr="0047613C">
      <w:pPr>
        <w:spacing w:after="0"/>
        <w:jc w:val="right"/>
        <w:rPr>
          <w:rFonts w:cs="Times New Roman" w:eastAsia="Times New Roman"/>
          <w:lang w:eastAsia="hr-HR"/>
        </w:rPr>
      </w:pPr>
    </w:p>
    <w:p w:rsidRDefault="0047613C" w:rsidP="0047613C" w:rsidR="0047613C" w:rsidRPr="0047613C">
      <w:pPr>
        <w:numPr>
          <w:ilvl w:val="0"/>
          <w:numId w:val="47"/>
        </w:numPr>
        <w:spacing w:after="0"/>
        <w:contextualSpacing/>
        <w:jc w:val="both"/>
        <w:rPr>
          <w:rFonts w:cs="Times New Roman" w:eastAsia="Times New Roman"/>
          <w:lang w:eastAsia="hr-HR"/>
        </w:rPr>
      </w:pPr>
      <w:r w:rsidRPr="0047613C">
        <w:rPr>
          <w:rFonts w:cs="Times New Roman" w:eastAsia="Times New Roman"/>
          <w:lang w:eastAsia="hr-HR"/>
        </w:rPr>
        <w:t>2 -                                                9 St-31/11</w:t>
      </w:r>
    </w:p>
    <w:p w:rsidRDefault="0047613C" w:rsidP="0047613C" w:rsidR="0047613C" w:rsidRPr="0047613C">
      <w:pPr>
        <w:spacing w:after="0"/>
        <w:jc w:val="both"/>
        <w:rPr>
          <w:rFonts w:cs="Times New Roman" w:eastAsia="Times New Roman"/>
          <w:lang w:eastAsia="hr-HR"/>
        </w:rPr>
      </w:pPr>
    </w:p>
    <w:p w:rsidRDefault="0047613C" w:rsidP="0047613C" w:rsidR="0047613C" w:rsidRPr="0047613C">
      <w:pPr>
        <w:spacing w:after="0"/>
        <w:jc w:val="both"/>
        <w:rPr>
          <w:rFonts w:cs="Times New Roman" w:eastAsia="Times New Roman"/>
          <w:lang w:eastAsia="hr-HR"/>
        </w:rPr>
      </w:pPr>
    </w:p>
    <w:p w:rsidRDefault="0047613C" w:rsidP="0047613C" w:rsidR="0047613C" w:rsidRPr="0047613C">
      <w:pPr>
        <w:spacing w:after="0"/>
        <w:jc w:val="both"/>
        <w:rPr>
          <w:rFonts w:cs="Times New Roman" w:eastAsia="Times New Roman"/>
          <w:lang w:eastAsia="hr-HR"/>
        </w:rPr>
      </w:pPr>
    </w:p>
    <w:p w:rsidRDefault="0047613C" w:rsidP="0047613C" w:rsidR="0047613C" w:rsidRPr="0047613C">
      <w:pPr>
        <w:spacing w:after="0"/>
        <w:jc w:val="both"/>
        <w:rPr>
          <w:rFonts w:cs="Times New Roman" w:eastAsia="Times New Roman"/>
          <w:lang w:eastAsia="hr-HR"/>
        </w:rPr>
      </w:pPr>
      <w:r w:rsidRPr="0047613C">
        <w:rPr>
          <w:rFonts w:cs="Times New Roman" w:eastAsia="Times New Roman"/>
          <w:lang w:eastAsia="hr-HR"/>
        </w:rPr>
        <w:t>POUKA O PRAVNOM LIJEKU:</w:t>
      </w:r>
    </w:p>
    <w:p w:rsidRDefault="0047613C" w:rsidP="0047613C" w:rsidR="0047613C" w:rsidRPr="0047613C">
      <w:pPr>
        <w:spacing w:after="0"/>
        <w:jc w:val="both"/>
        <w:rPr>
          <w:rFonts w:cs="Times New Roman" w:eastAsia="Times New Roman"/>
          <w:lang w:eastAsia="hr-HR"/>
        </w:rPr>
      </w:pPr>
    </w:p>
    <w:p w:rsidRDefault="0047613C" w:rsidP="0047613C" w:rsidR="0047613C" w:rsidRPr="0047613C">
      <w:pPr>
        <w:spacing w:after="0"/>
        <w:ind w:firstLine="708"/>
        <w:jc w:val="both"/>
        <w:rPr>
          <w:rFonts w:cs="Times New Roman" w:eastAsia="Times New Roman"/>
          <w:lang w:eastAsia="hr-HR"/>
        </w:rPr>
      </w:pPr>
      <w:r w:rsidRPr="0047613C">
        <w:rPr>
          <w:rFonts w:cs="Times New Roman" w:eastAsia="Times New Roman"/>
          <w:lang w:eastAsia="hr-HR"/>
        </w:rPr>
        <w:t>Protiv ovog rješenja dozvoljena je žalba Visokom trgovačkom sudu Republike Hrvatske u Zagrebu.</w:t>
      </w:r>
    </w:p>
    <w:p w:rsidRDefault="0047613C" w:rsidP="0047613C" w:rsidR="0047613C" w:rsidRPr="0047613C">
      <w:pPr>
        <w:spacing w:after="0"/>
        <w:jc w:val="both"/>
        <w:rPr>
          <w:rFonts w:cs="Times New Roman" w:eastAsia="Times New Roman"/>
          <w:lang w:eastAsia="hr-HR"/>
        </w:rPr>
      </w:pPr>
      <w:r w:rsidRPr="0047613C">
        <w:rPr>
          <w:rFonts w:cs="Times New Roman" w:eastAsia="Times New Roman"/>
          <w:lang w:eastAsia="hr-HR"/>
        </w:rPr>
        <w:tab/>
        <w:t>Žalba se podnosi ovom sudu, u 3 primjerka, a u roku od 8 dana od dana dostave ovjerenog prijepisa rješenja.</w:t>
      </w:r>
    </w:p>
    <w:p w:rsidRDefault="0047613C" w:rsidP="0047613C" w:rsidR="0047613C" w:rsidRPr="0047613C">
      <w:pPr>
        <w:spacing w:after="0"/>
        <w:ind w:firstLine="705"/>
        <w:jc w:val="both"/>
        <w:rPr>
          <w:rFonts w:cs="Times New Roman" w:eastAsia="Times New Roman"/>
          <w:lang w:eastAsia="hr-HR"/>
        </w:rPr>
      </w:pPr>
    </w:p>
    <w:p w:rsidRDefault="0047613C" w:rsidP="0047613C" w:rsidR="0047613C" w:rsidRPr="0047613C">
      <w:pPr>
        <w:spacing w:after="0"/>
        <w:ind w:firstLine="705"/>
        <w:jc w:val="both"/>
        <w:rPr>
          <w:rFonts w:cs="Times New Roman" w:eastAsia="Times New Roman"/>
          <w:lang w:eastAsia="hr-HR"/>
        </w:rPr>
      </w:pPr>
    </w:p>
    <w:p w:rsidRDefault="0047613C" w:rsidP="0047613C" w:rsidR="0047613C" w:rsidRPr="0047613C">
      <w:pPr>
        <w:spacing w:after="0"/>
        <w:ind w:hanging="705" w:left="705"/>
        <w:rPr>
          <w:rFonts w:cs="Times New Roman" w:eastAsia="Times New Roman"/>
          <w:color w:val="000000"/>
          <w:lang w:eastAsia="hr-HR"/>
        </w:rPr>
      </w:pPr>
      <w:r w:rsidRPr="0047613C">
        <w:rPr>
          <w:rFonts w:cs="Times New Roman" w:eastAsia="Times New Roman"/>
          <w:color w:val="000000"/>
          <w:lang w:eastAsia="hr-HR"/>
        </w:rPr>
        <w:t>DNA:</w:t>
      </w:r>
    </w:p>
    <w:p w:rsidRDefault="0047613C" w:rsidP="0047613C" w:rsidR="0047613C" w:rsidRPr="0047613C">
      <w:pPr>
        <w:numPr>
          <w:ilvl w:val="0"/>
          <w:numId w:val="48"/>
        </w:numPr>
        <w:spacing w:after="0"/>
        <w:jc w:val="both"/>
        <w:rPr>
          <w:rFonts w:cs="Times New Roman" w:eastAsia="Times New Roman"/>
          <w:lang w:eastAsia="hr-HR"/>
        </w:rPr>
      </w:pPr>
      <w:r w:rsidRPr="0047613C">
        <w:rPr>
          <w:rFonts w:cs="Times New Roman" w:eastAsia="Times New Roman"/>
          <w:lang w:eastAsia="hr-HR"/>
        </w:rPr>
        <w:t xml:space="preserve">Mr. sc. Draško Lambaša </w:t>
      </w:r>
    </w:p>
    <w:p w:rsidRDefault="0047613C" w:rsidP="0047613C" w:rsidR="0047613C" w:rsidRPr="0047613C">
      <w:pPr>
        <w:numPr>
          <w:ilvl w:val="0"/>
          <w:numId w:val="48"/>
        </w:numPr>
        <w:spacing w:after="0"/>
        <w:jc w:val="both"/>
        <w:rPr>
          <w:rFonts w:cs="Times New Roman" w:eastAsia="Times New Roman"/>
          <w:lang w:eastAsia="hr-HR"/>
        </w:rPr>
      </w:pPr>
      <w:r w:rsidRPr="0047613C">
        <w:rPr>
          <w:rFonts w:cs="Times New Roman" w:eastAsia="Times New Roman"/>
          <w:lang w:eastAsia="hr-HR"/>
        </w:rPr>
        <w:t xml:space="preserve">Ivanka </w:t>
      </w:r>
      <w:proofErr w:type="spellStart"/>
      <w:r w:rsidRPr="0047613C">
        <w:rPr>
          <w:rFonts w:cs="Times New Roman" w:eastAsia="Times New Roman"/>
          <w:lang w:eastAsia="hr-HR"/>
        </w:rPr>
        <w:t>Bosotina</w:t>
      </w:r>
      <w:proofErr w:type="spellEnd"/>
      <w:r w:rsidRPr="0047613C">
        <w:rPr>
          <w:rFonts w:cs="Times New Roman" w:eastAsia="Times New Roman"/>
          <w:lang w:eastAsia="hr-HR"/>
        </w:rPr>
        <w:t xml:space="preserve"> iz Zadra, Dalmatinskog sabora 3, OIB 81654623800</w:t>
      </w:r>
    </w:p>
    <w:p w:rsidRDefault="0047613C" w:rsidP="0047613C" w:rsidR="0047613C" w:rsidRPr="0047613C">
      <w:pPr>
        <w:numPr>
          <w:ilvl w:val="0"/>
          <w:numId w:val="48"/>
        </w:numPr>
        <w:spacing w:after="0"/>
        <w:jc w:val="both"/>
        <w:rPr>
          <w:rFonts w:cs="Times New Roman" w:eastAsia="Times New Roman"/>
          <w:lang w:eastAsia="hr-HR"/>
        </w:rPr>
      </w:pPr>
      <w:r w:rsidRPr="0047613C">
        <w:rPr>
          <w:rFonts w:cs="Times New Roman" w:eastAsia="Times New Roman"/>
          <w:color w:val="000000"/>
          <w:lang w:eastAsia="hr-HR"/>
        </w:rPr>
        <w:t>E-oglasna ploča</w:t>
      </w:r>
    </w:p>
    <w:p w:rsidRDefault="0047613C" w:rsidP="0047613C" w:rsidR="0047613C" w:rsidRPr="0047613C">
      <w:pPr>
        <w:numPr>
          <w:ilvl w:val="0"/>
          <w:numId w:val="48"/>
        </w:numPr>
        <w:spacing w:after="0"/>
        <w:jc w:val="both"/>
        <w:rPr>
          <w:rFonts w:cs="Times New Roman" w:eastAsia="Times New Roman"/>
          <w:lang w:eastAsia="hr-HR"/>
        </w:rPr>
      </w:pPr>
      <w:r w:rsidRPr="0047613C">
        <w:rPr>
          <w:rFonts w:cs="Times New Roman" w:eastAsia="Times New Roman"/>
          <w:color w:val="000000"/>
          <w:lang w:eastAsia="hr-HR"/>
        </w:rPr>
        <w:t>Sudski registar</w:t>
      </w:r>
    </w:p>
    <w:p w:rsidRDefault="0047613C" w:rsidP="0047613C" w:rsidR="0047613C" w:rsidRPr="0047613C">
      <w:pPr>
        <w:spacing w:after="0"/>
        <w:jc w:val="both"/>
        <w:rPr>
          <w:rFonts w:cs="Times New Roman" w:eastAsia="Times New Roman"/>
          <w:lang w:eastAsia="hr-HR"/>
        </w:rPr>
      </w:pPr>
    </w:p>
    <w:p w:rsidRDefault="0047613C" w:rsidP="0047613C" w:rsidR="0047613C" w:rsidRPr="0047613C">
      <w:pPr>
        <w:spacing w:after="0"/>
        <w:rPr>
          <w:rFonts w:cs="Times New Roman" w:eastAsia="Times New Roman"/>
          <w:lang w:eastAsia="hr-HR"/>
        </w:rPr>
      </w:pPr>
    </w:p>
    <w:p w:rsidRDefault="0047613C" w:rsidP="0047613C" w:rsidR="0047613C" w:rsidRPr="0047613C">
      <w:pPr>
        <w:spacing w:after="0"/>
        <w:rPr>
          <w:rFonts w:cs="Times New Roman" w:eastAsia="Times New Roman"/>
          <w:lang w:eastAsia="hr-HR"/>
        </w:rPr>
      </w:pPr>
    </w:p>
    <w:p w:rsidRDefault="0047613C" w:rsidP="0047613C" w:rsidR="0047613C" w:rsidRPr="0047613C">
      <w:pPr>
        <w:spacing w:after="0"/>
        <w:rPr>
          <w:rFonts w:cs="Times New Roman" w:eastAsia="Times New Roman"/>
          <w:lang w:eastAsia="hr-HR"/>
        </w:rPr>
      </w:pPr>
    </w:p>
    <w:p w:rsidRDefault="0047613C" w:rsidP="0047613C" w:rsidR="0047613C" w:rsidRPr="0047613C">
      <w:pPr>
        <w:spacing w:after="0"/>
        <w:rPr>
          <w:rFonts w:cs="Times New Roman" w:eastAsia="Times New Roman"/>
          <w:lang w:eastAsia="hr-HR"/>
        </w:rPr>
      </w:pPr>
    </w:p>
    <w:p w:rsidRDefault="0047613C" w:rsidP="0047613C" w:rsidR="0047613C" w:rsidRPr="0047613C">
      <w:pPr>
        <w:spacing w:after="0"/>
        <w:rPr>
          <w:rFonts w:cs="Times New Roman" w:eastAsia="Times New Roman"/>
          <w:lang w:eastAsia="hr-HR"/>
        </w:rPr>
      </w:pPr>
    </w:p>
    <w:p w:rsidRDefault="0047613C" w:rsidP="0047613C" w:rsidR="0047613C" w:rsidRPr="0047613C">
      <w:pPr>
        <w:spacing w:after="0"/>
        <w:rPr>
          <w:rFonts w:cs="Times New Roman" w:eastAsia="Times New Roman"/>
          <w:lang w:eastAsia="hr-HR"/>
        </w:rPr>
      </w:pPr>
    </w:p>
    <w:p w:rsidRDefault="0047613C" w:rsidP="0047613C" w:rsidR="0047613C" w:rsidRPr="0047613C">
      <w:pPr>
        <w:spacing w:after="0"/>
        <w:rPr>
          <w:rFonts w:cs="Times New Roman" w:eastAsia="Times New Roman"/>
          <w:lang w:eastAsia="hr-HR"/>
        </w:rPr>
      </w:pPr>
    </w:p>
    <w:p w:rsidRDefault="0047613C" w:rsidP="0047613C" w:rsidR="0047613C" w:rsidRPr="0047613C">
      <w:pPr>
        <w:spacing w:after="0"/>
        <w:rPr>
          <w:rFonts w:cs="Times New Roman" w:eastAsia="Times New Roman"/>
          <w:lang w:eastAsia="hr-HR"/>
        </w:rPr>
      </w:pPr>
    </w:p>
    <w:p w:rsidRDefault="00CB0EA4" w:rsidP="00B76F3C" w:rsidR="00CB0EA4">
      <w:pPr>
        <w:pStyle w:val="Naslovdokumenta"/>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2826C60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4CD16A9"/>
    <w:multiLevelType w:val="hybridMultilevel"/>
    <w:tmpl w:val="73D4FA0E"/>
    <w:lvl w:tplc="C27803C8" w:ilvl="0">
      <w:numFmt w:val="bullet"/>
      <w:lvlText w:val="-"/>
      <w:lvlJc w:val="left"/>
      <w:pPr>
        <w:ind w:hanging="360" w:left="4605"/>
      </w:pPr>
      <w:rPr>
        <w:rFonts w:cs="Times New Roman" w:eastAsia="Times New Roman" w:hAnsi="Times New Roman" w:ascii="Times New Roman" w:hint="default"/>
      </w:rPr>
    </w:lvl>
    <w:lvl w:tplc="041A0003" w:ilvl="1">
      <w:start w:val="1"/>
      <w:numFmt w:val="bullet"/>
      <w:lvlText w:val="o"/>
      <w:lvlJc w:val="left"/>
      <w:pPr>
        <w:ind w:hanging="360" w:left="5325"/>
      </w:pPr>
      <w:rPr>
        <w:rFonts w:cs="Courier New" w:hAnsi="Courier New" w:ascii="Courier New" w:hint="default"/>
      </w:rPr>
    </w:lvl>
    <w:lvl w:tplc="041A0005" w:ilvl="2">
      <w:start w:val="1"/>
      <w:numFmt w:val="bullet"/>
      <w:lvlText w:val=""/>
      <w:lvlJc w:val="left"/>
      <w:pPr>
        <w:ind w:hanging="360" w:left="6045"/>
      </w:pPr>
      <w:rPr>
        <w:rFonts w:hAnsi="Wingdings" w:ascii="Wingdings" w:hint="default"/>
      </w:rPr>
    </w:lvl>
    <w:lvl w:tplc="041A0001" w:ilvl="3">
      <w:start w:val="1"/>
      <w:numFmt w:val="bullet"/>
      <w:lvlText w:val=""/>
      <w:lvlJc w:val="left"/>
      <w:pPr>
        <w:ind w:hanging="360" w:left="6765"/>
      </w:pPr>
      <w:rPr>
        <w:rFonts w:hAnsi="Symbol" w:ascii="Symbol" w:hint="default"/>
      </w:rPr>
    </w:lvl>
    <w:lvl w:tplc="041A0003" w:ilvl="4">
      <w:start w:val="1"/>
      <w:numFmt w:val="bullet"/>
      <w:lvlText w:val="o"/>
      <w:lvlJc w:val="left"/>
      <w:pPr>
        <w:ind w:hanging="360" w:left="7485"/>
      </w:pPr>
      <w:rPr>
        <w:rFonts w:cs="Courier New" w:hAnsi="Courier New" w:ascii="Courier New" w:hint="default"/>
      </w:rPr>
    </w:lvl>
    <w:lvl w:tplc="041A0005" w:ilvl="5">
      <w:start w:val="1"/>
      <w:numFmt w:val="bullet"/>
      <w:lvlText w:val=""/>
      <w:lvlJc w:val="left"/>
      <w:pPr>
        <w:ind w:hanging="360" w:left="8205"/>
      </w:pPr>
      <w:rPr>
        <w:rFonts w:hAnsi="Wingdings" w:ascii="Wingdings" w:hint="default"/>
      </w:rPr>
    </w:lvl>
    <w:lvl w:tplc="041A0001" w:ilvl="6">
      <w:start w:val="1"/>
      <w:numFmt w:val="bullet"/>
      <w:lvlText w:val=""/>
      <w:lvlJc w:val="left"/>
      <w:pPr>
        <w:ind w:hanging="360" w:left="8925"/>
      </w:pPr>
      <w:rPr>
        <w:rFonts w:hAnsi="Symbol" w:ascii="Symbol" w:hint="default"/>
      </w:rPr>
    </w:lvl>
    <w:lvl w:tplc="041A0003" w:ilvl="7">
      <w:start w:val="1"/>
      <w:numFmt w:val="bullet"/>
      <w:lvlText w:val="o"/>
      <w:lvlJc w:val="left"/>
      <w:pPr>
        <w:ind w:hanging="360" w:left="9645"/>
      </w:pPr>
      <w:rPr>
        <w:rFonts w:cs="Courier New" w:hAnsi="Courier New" w:ascii="Courier New" w:hint="default"/>
      </w:rPr>
    </w:lvl>
    <w:lvl w:tplc="041A0005" w:ilvl="8">
      <w:start w:val="1"/>
      <w:numFmt w:val="bullet"/>
      <w:lvlText w:val=""/>
      <w:lvlJc w:val="left"/>
      <w:pPr>
        <w:ind w:hanging="360" w:left="10365"/>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6"/>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34"/>
    <w:lvlOverride w:ilvl="0"/>
    <w:lvlOverride w:ilvl="1"/>
    <w:lvlOverride w:ilvl="2"/>
    <w:lvlOverride w:ilvl="3"/>
    <w:lvlOverride w:ilvl="4"/>
    <w:lvlOverride w:ilvl="5"/>
    <w:lvlOverride w:ilvl="6"/>
    <w:lvlOverride w:ilvl="7"/>
    <w:lvlOverride w:ilvl="8"/>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613C"/>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804720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St-31/2011-106</izvorni_sadrzaj>
    <derivirana_varijabla naziv="DomainObject.Oznaka_1">St-31/2011-106</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izvorni_sadrzaj>
    <derivirana_varijabla naziv="DomainObject.Predmet.Broj_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veljače 2016.</izvorni_sadrzaj>
    <derivirana_varijabla naziv="DomainObject.Predmet.DatumRjesavanja_1">12.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svežnja spisa
(stari dio spisa - 2 svežnja - spis TSST
  posl.br. St-187/2000)</izvorni_sadrzaj>
    <derivirana_varijabla naziv="DomainObject.Predmet.Opis_1">4. svežnja spisa
(stari dio spisa - 2 svežnja - spis TSST
  posl.br. St-187/2000)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St-31/2011</izvorni_sadrzaj>
    <derivirana_varijabla naziv="DomainObject.Predmet.OznakaBroj_1">St-31/2011</derivirana_varijabla>
  </DomainObject.Predmet.OznakaBroj>
  <DomainObject.Predmet.OznakaBrojOptuznogAkta>
    <izvorni_sadrzaj/>
    <derivirana_varijabla naziv="DomainObject.Predmet.OznakaBrojOptuznogAkta_1"/>
  </DomainObject.Predmet.OznakaBrojOptuznogAkta>
  <DomainObject.Predmet.PredmetRijesio.Ime>
    <izvorni_sadrzaj>Joško</izvorni_sadrzaj>
    <derivirana_varijabla naziv="DomainObject.Predmet.PredmetRijesio.Ime_1">Joško</derivirana_varijabla>
  </DomainObject.Predmet.PredmetRijesio.Ime>
  <DomainObject.Predmet.PredmetRijesio.Oib>
    <izvorni_sadrzaj>41116380649</izvorni_sadrzaj>
    <derivirana_varijabla naziv="DomainObject.Predmet.PredmetRijesio.Oib_1">41116380649</derivirana_varijabla>
  </DomainObject.Predmet.PredmetRijesio.Oib>
  <DomainObject.Predmet.PredmetRijesio.Prezime>
    <izvorni_sadrzaj>Livaković</izvorni_sadrzaj>
    <derivirana_varijabla naziv="DomainObject.Predmet.PredmetRijesio.Prezime_1">Livaković</derivirana_varijabla>
  </DomainObject.Predmet.PredmetRijesio.Prezime>
  <DomainObject.Predmet.PrimjedbaSuca>
    <izvorni_sadrzaj>IV svezak kod suca</izvorni_sadrzaj>
    <derivirana_varijabla naziv="DomainObject.Predmet.PrimjedbaSuca_1">IV svezak kod suca</derivirana_varijabla>
  </DomainObject.Predmet.PrimjedbaSuca>
  <DomainObject.Predmet.PrimjedbaUpisnicara>
    <izvorni_sadrzaj/>
    <derivirana_varijabla naziv="DomainObject.Predmet.PrimjedbaUpisnicara_1"/>
  </DomainObject.Predmet.PrimjedbaUpisnicara>
  <DomainObject.Predmet.ProtustrankaFormated>
    <izvorni_sadrzaj>  TRGOPROMET, d.d. za trgovinu, u stečaju</izvorni_sadrzaj>
    <derivirana_varijabla naziv="DomainObject.Predmet.ProtustrankaFormated_1">  TRGOPROMET, d.d. za trgovinu, u stečaju</derivirana_varijabla>
  </DomainObject.Predmet.ProtustrankaFormated>
  <DomainObject.Predmet.ProtustrankaFormatedOIB>
    <izvorni_sadrzaj>  TRGOPROMET, d.d. za trgovinu, u stečaju, OIB 74263653667</izvorni_sadrzaj>
    <derivirana_varijabla naziv="DomainObject.Predmet.ProtustrankaFormatedOIB_1">  TRGOPROMET, d.d. za trgovinu, u stečaju, OIB 74263653667</derivirana_varijabla>
  </DomainObject.Predmet.ProtustrankaFormatedOIB>
  <DomainObject.Predmet.ProtustrankaFormatedWithAdress>
    <izvorni_sadrzaj> TRGOPROMET, d.d. za trgovinu, u stečaju, Vladimira Nazora 6, 22320 Drniš</izvorni_sadrzaj>
    <derivirana_varijabla naziv="DomainObject.Predmet.ProtustrankaFormatedWithAdress_1"> TRGOPROMET, d.d. za trgovinu, u stečaju, Vladimira Nazora 6, 22320 Drniš</derivirana_varijabla>
  </DomainObject.Predmet.ProtustrankaFormatedWithAdress>
  <DomainObject.Predmet.ProtustrankaFormatedWithAdressOIB>
    <izvorni_sadrzaj> TRGOPROMET, d.d. za trgovinu, u stečaju, OIB 74263653667, Vladimira Nazora 6, 22320 Drniš</izvorni_sadrzaj>
    <derivirana_varijabla naziv="DomainObject.Predmet.ProtustrankaFormatedWithAdressOIB_1"> TRGOPROMET, d.d. za trgovinu, u stečaju, OIB 74263653667, Vladimira Nazora 6, 22320 Drniš</derivirana_varijabla>
  </DomainObject.Predmet.ProtustrankaFormatedWithAdressOIB>
  <DomainObject.Predmet.ProtustrankaWithAdress>
    <izvorni_sadrzaj>TRGOPROMET, d.d. za trgovinu, u stečaju Vladimira Nazora 6, 22320 Drniš</izvorni_sadrzaj>
    <derivirana_varijabla naziv="DomainObject.Predmet.ProtustrankaWithAdress_1">TRGOPROMET, d.d. za trgovinu, u stečaju Vladimira Nazora 6, 22320 Drniš</derivirana_varijabla>
  </DomainObject.Predmet.ProtustrankaWithAdress>
  <DomainObject.Predmet.ProtustrankaWithAdressOIB>
    <izvorni_sadrzaj>TRGOPROMET, d.d. za trgovinu, u stečaju, OIB 74263653667, Vladimira Nazora 6, 22320 Drniš</izvorni_sadrzaj>
    <derivirana_varijabla naziv="DomainObject.Predmet.ProtustrankaWithAdressOIB_1">TRGOPROMET, d.d. za trgovinu, u stečaju, OIB 74263653667, Vladimira Nazora 6, 22320 Drniš</derivirana_varijabla>
  </DomainObject.Predmet.ProtustrankaWithAdressOIB>
  <DomainObject.Predmet.ProtustrankaNazivFormated>
    <izvorni_sadrzaj>TRGOPROMET, d.d. za trgovinu, u stečaju</izvorni_sadrzaj>
    <derivirana_varijabla naziv="DomainObject.Predmet.ProtustrankaNazivFormated_1">TRGOPROMET, d.d. za trgovinu, u stečaju</derivirana_varijabla>
  </DomainObject.Predmet.ProtustrankaNazivFormated>
  <DomainObject.Predmet.ProtustrankaNazivFormatedOIB>
    <izvorni_sadrzaj>TRGOPROMET, d.d. za trgovinu, u stečaju, OIB 74263653667</izvorni_sadrzaj>
    <derivirana_varijabla naziv="DomainObject.Predmet.ProtustrankaNazivFormatedOIB_1">TRGOPROMET, d.d. za trgovinu, u stečaju, OIB 74263653667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PRANIĆ zastupanog po punomoćniku ANTE RAJČIĆ; IVAN MATIĆ zastupanog po punomoćniku ANTE RAJČIĆ; TONČI RADELJAK zastupanog po punomoćniku ANTE RAJČIĆ; VINKA PERVAN zastupanog po punomoćniku ANTE RAJČIĆ; PETAR MOČIĆ zastupanog po punomoćniku ANTE RAJČIĆ; RAJNA LUCIĆ zastupanog po punomoćniku ANTE RAJČIĆ; NADA STIPIĆ zastupanog po punomoćniku ANTE RAJČIĆ; MARKO JUKICA zastupanog po punomoćniku ANTE RAJČIĆ; MILE SUNARA zastupanog po punomoćniku ANTE RAJČIĆ; ZVONIMIR PERVAN zastupanog po punomoćniku ANTE RAJČIĆ; GORAN ERCEGOVAC zastupanog po punomoćniku ANTE RAJČIĆ; ANA LEDENKO zastupanog po punomoćniku ANTE RAJČIĆ; PETAR BALOV zastupanog po punomoćniku ANTE RAJČIĆ; ANTE MIHALJEVIĆ zastupanog po punomoćniku ANTE RAJČIĆ; MILE BARIŠIĆ zastupanog po punomoćniku ANTE RAJČIĆ; ŠIME BITUNJAC zastupanog po punomoćniku ANTE RAJČIĆ; KATA VLAIĆ zastupanog po punomoćniku ANTE RAJČIĆ; PETAR ŠARIĆ zastupanog po punomoćniku ANTE RAJČIĆ; NEVENKA MUJAN zastupanog po punomoćniku ANTE RAJČIĆ; ANTE BITUNJAC zastupanog po punomoćniku ANTE RAJČIĆ; PETAR BILAĆ zastupanog po punomoćniku ANTE RAJČIĆ; ŽELJKO BITUNJAC zastupanog po punomoćniku ANTE RAJČIĆ; ZLATKO ŽIVKOVIĆ zastupanog po punomoćniku ANTE RAJČIĆ; JAKOV MARJANOVIĆ zastupanog po punomoćniku ANTE RAJČIĆ; DANICA SUNARA zastupanog po punomoćniku ANTE RAJČIĆ; JOSIP JERKOVIĆ zastupanog po punomoćniku ANTE RAJČIĆ; BOŽICA ŠKRAPIĆ zastupanog po punomoćniku ANTE RAJČIĆ; SLAVKA KOSOR zastupanog po punomoćniku ANTE RAJČIĆ; MARIJA RELJANOVIĆ zastupanog po punomoćniku ANTE RAJČIĆ; ANTE ČAJIĆ zastupanog po punomoćniku ANTE RAJČIĆ; MIRJANA KOSOR zastupanog po punomoćniku ANTE RAJČIĆ; JOSIP KRANJAC zastupanog po punomoćniku ANTE RAJČIĆ; ANĐELKA GALIĆ zastupanog po punomoćniku ANTE RAJČIĆ; MILE BILIĆ zastupanog po punomoćniku ANTE RAJČIĆ; MATE ŽERAVICA zastupanog po punomoćniku ANTE RAJČIĆ; DANICA LJUBIĆ zastupanog po punomoćniku ANTE RAJČIĆ; JOSIP JUKICA zastupanog po punomoćniku ANTE RAJČIĆ; IVANA DŽALE zastupanog po punomoćniku ANTE RAJČIĆ; JOSIP JERKOVIĆ zastupanog po punomoćniku ANTE RAJČIĆ; MILE PERVAN zastupanog po punomoćniku ANTE RAJČIĆ; JOSIP VIDOVIĆ zastupanog po punomoćniku ANTE RAJČIĆ; RATKO STIPIĆ zastupanog po punomoćniku ANTE RAJČIĆ; NIKICA MIHALJEVIĆ zastupanog po punomoćniku ANTE RAJČIĆ; GORDANA BILIĆ zastupanog po punomoćniku ANTE RAJČIĆ; JOSIP VLAIĆ zastupanog po punomoćniku ANTE RAJČIĆ; JAKOV VLAIĆ zastupanog po punomoćniku ANTE RAJČIĆ; MANDA BUHA zastupanog po punomoćniku ANTE RAJČIĆ; ANTE ĆUPIĆ zastupanog po punomoćniku ANTE RAJČIĆ; ANA ANDABAKA zastupanog po punomoćniku ANTE RAJČIĆ; MAGDALENA ŠKARICA zastupanog po punomoćniku ANTE RAJČIĆ; IVAN VUKUŠIĆ zastupanog po punomoćniku ANTE RAJČIĆ; MARIJA ANDABAKA zastupanog po punomoćniku ANTE RAJČIĆ; JAKOV BEGONJA zastupanog po punomoćniku ANTE RAJČIĆ; ANTE BITUNJAC zastupanog po punomoćniku ANTE RAJČIĆ; SLAVKA GROZDANIĆ zastupanog po punomoćniku ANTE RAJČIĆ; ANTE GORETA zastupanog po punomoćniku ANTE RAJČIĆ; IVICA VUKIČEVIĆ zastupanog po punomoćniku ANTE RAJČIĆ; NADA KOSOR zastupanog po punomoćniku ANTE RAJČIĆ; GORKA BULJEVIĆ zastupanog po punomoćniku ANTE RAJČIĆ; JOSO BARIŠIĆ zastupanog po punomoćniku ANTE RAJČIĆ; ŽELJKO MOČIĆ zastupanog po punomoćniku ANTE RAJČIĆ; IVANA DADIĆ zastupanog po punomoćniku ANTE RAJČIĆ; MIROSLAV MATIĆ zastupanog po punomoćniku ANTE RAJČIĆ; MILE BARAN zastupanog po punomoćniku ANTE RAJČIĆ; NADA MUJAN zastupanog po punomoćniku ANTE RAJČIĆ; ANTE VLAJIĆ zastupanog po punomoćniku ANTE RAJČIĆ; ZVONKO GROZDANIĆ zastupanog po punomoćniku ANTE RAJČIĆ; JOSIP SKELIN zastupanog po punomoćniku ANTE RAJČIĆ; DIJANA MOČIĆ zastupanog po punomoćniku ANTE RAJČIĆ; MILENKO MOČIĆ zastupanog po punomoćniku ANTE RAJČIĆ; MARTIN GRBAVICA zastupanog po punomoćniku ANTE RAJČIĆ; ANTE BARIŠIĆ zastupanog po punomoćniku ANTE RAJČIĆ; MARICA ARALICA zastupanog po punomoćniku ANTE RAJČIĆ; IVAN KRAVAR zastupanog po punomoćniku ANTE RAJČIĆ; SONJA KURTOVIĆ zastupanog po punomoćniku ANTE RAJČIĆ; MARIJA VREKALO zastupanog po punomoćniku ANTE RAJČIĆ; ANKA MIJIĆ zastupanog po punomoćniku ANTE RAJČIĆ</izvorni_sadrzaj>
    <derivirana_varijabla naziv="DomainObject.Predmet.StrankaFormated_1">  MARKO PRANIĆ zastupanog po punomoćniku ANTE RAJČIĆ; IVAN MATIĆ zastupanog po punomoćniku ANTE RAJČIĆ; TONČI RADELJAK zastupanog po punomoćniku ANTE RAJČIĆ; VINKA PERVAN zastupanog po punomoćniku ANTE RAJČIĆ; PETAR MOČIĆ zastupanog po punomoćniku ANTE RAJČIĆ; RAJNA LUCIĆ zastupanog po punomoćniku ANTE RAJČIĆ; NADA STIPIĆ zastupanog po punomoćniku ANTE RAJČIĆ; MARKO JUKICA zastupanog po punomoćniku ANTE RAJČIĆ; MILE SUNARA zastupanog po punomoćniku ANTE RAJČIĆ; ZVONIMIR PERVAN zastupanog po punomoćniku ANTE RAJČIĆ; GORAN ERCEGOVAC zastupanog po punomoćniku ANTE RAJČIĆ; ANA LEDENKO zastupanog po punomoćniku ANTE RAJČIĆ; PETAR BALOV zastupanog po punomoćniku ANTE RAJČIĆ; ANTE MIHALJEVIĆ zastupanog po punomoćniku ANTE RAJČIĆ; MILE BARIŠIĆ zastupanog po punomoćniku ANTE RAJČIĆ; ŠIME BITUNJAC zastupanog po punomoćniku ANTE RAJČIĆ; KATA VLAIĆ zastupanog po punomoćniku ANTE RAJČIĆ; PETAR ŠARIĆ zastupanog po punomoćniku ANTE RAJČIĆ; NEVENKA MUJAN zastupanog po punomoćniku ANTE RAJČIĆ; ANTE BITUNJAC zastupanog po punomoćniku ANTE RAJČIĆ; PETAR BILAĆ zastupanog po punomoćniku ANTE RAJČIĆ; ŽELJKO BITUNJAC zastupanog po punomoćniku ANTE RAJČIĆ; ZLATKO ŽIVKOVIĆ zastupanog po punomoćniku ANTE RAJČIĆ; JAKOV MARJANOVIĆ zastupanog po punomoćniku ANTE RAJČIĆ; DANICA SUNARA zastupanog po punomoćniku ANTE RAJČIĆ; JOSIP JERKOVIĆ zastupanog po punomoćniku ANTE RAJČIĆ; BOŽICA ŠKRAPIĆ zastupanog po punomoćniku ANTE RAJČIĆ; SLAVKA KOSOR zastupanog po punomoćniku ANTE RAJČIĆ; MARIJA RELJANOVIĆ zastupanog po punomoćniku ANTE RAJČIĆ; ANTE ČAJIĆ zastupanog po punomoćniku ANTE RAJČIĆ; MIRJANA KOSOR zastupanog po punomoćniku ANTE RAJČIĆ; JOSIP KRANJAC zastupanog po punomoćniku ANTE RAJČIĆ; ANĐELKA GALIĆ zastupanog po punomoćniku ANTE RAJČIĆ; MILE BILIĆ zastupanog po punomoćniku ANTE RAJČIĆ; MATE ŽERAVICA zastupanog po punomoćniku ANTE RAJČIĆ; DANICA LJUBIĆ zastupanog po punomoćniku ANTE RAJČIĆ; JOSIP JUKICA zastupanog po punomoćniku ANTE RAJČIĆ; IVANA DŽALE zastupanog po punomoćniku ANTE RAJČIĆ; JOSIP JERKOVIĆ zastupanog po punomoćniku ANTE RAJČIĆ; MILE PERVAN zastupanog po punomoćniku ANTE RAJČIĆ; JOSIP VIDOVIĆ zastupanog po punomoćniku ANTE RAJČIĆ; RATKO STIPIĆ zastupanog po punomoćniku ANTE RAJČIĆ; NIKICA MIHALJEVIĆ zastupanog po punomoćniku ANTE RAJČIĆ; GORDANA BILIĆ zastupanog po punomoćniku ANTE RAJČIĆ; JOSIP VLAIĆ zastupanog po punomoćniku ANTE RAJČIĆ; JAKOV VLAIĆ zastupanog po punomoćniku ANTE RAJČIĆ; MANDA BUHA zastupanog po punomoćniku ANTE RAJČIĆ; ANTE ĆUPIĆ zastupanog po punomoćniku ANTE RAJČIĆ; ANA ANDABAKA zastupanog po punomoćniku ANTE RAJČIĆ; MAGDALENA ŠKARICA zastupanog po punomoćniku ANTE RAJČIĆ; IVAN VUKUŠIĆ zastupanog po punomoćniku ANTE RAJČIĆ; MARIJA ANDABAKA zastupanog po punomoćniku ANTE RAJČIĆ; JAKOV BEGONJA zastupanog po punomoćniku ANTE RAJČIĆ; ANTE BITUNJAC zastupanog po punomoćniku ANTE RAJČIĆ; SLAVKA GROZDANIĆ zastupanog po punomoćniku ANTE RAJČIĆ; ANTE GORETA zastupanog po punomoćniku ANTE RAJČIĆ; IVICA VUKIČEVIĆ zastupanog po punomoćniku ANTE RAJČIĆ; NADA KOSOR zastupanog po punomoćniku ANTE RAJČIĆ; GORKA BULJEVIĆ zastupanog po punomoćniku ANTE RAJČIĆ; JOSO BARIŠIĆ zastupanog po punomoćniku ANTE RAJČIĆ; ŽELJKO MOČIĆ zastupanog po punomoćniku ANTE RAJČIĆ; IVANA DADIĆ zastupanog po punomoćniku ANTE RAJČIĆ; MIROSLAV MATIĆ zastupanog po punomoćniku ANTE RAJČIĆ; MILE BARAN zastupanog po punomoćniku ANTE RAJČIĆ; NADA MUJAN zastupanog po punomoćniku ANTE RAJČIĆ; ANTE VLAJIĆ zastupanog po punomoćniku ANTE RAJČIĆ; ZVONKO GROZDANIĆ zastupanog po punomoćniku ANTE RAJČIĆ; JOSIP SKELIN zastupanog po punomoćniku ANTE RAJČIĆ; DIJANA MOČIĆ zastupanog po punomoćniku ANTE RAJČIĆ; MILENKO MOČIĆ zastupanog po punomoćniku ANTE RAJČIĆ; MARTIN GRBAVICA zastupanog po punomoćniku ANTE RAJČIĆ; ANTE BARIŠIĆ zastupanog po punomoćniku ANTE RAJČIĆ; MARICA ARALICA zastupanog po punomoćniku ANTE RAJČIĆ; IVAN KRAVAR zastupanog po punomoćniku ANTE RAJČIĆ; SONJA KURTOVIĆ zastupanog po punomoćniku ANTE RAJČIĆ; MARIJA VREKALO zastupanog po punomoćniku ANTE RAJČIĆ; ANKA MIJIĆ zastupanog po punomoćniku ANTE RAJČIĆ</derivirana_varijabla>
  </DomainObject.Predmet.StrankaFormated>
  <DomainObject.Predmet.StrankaFormatedOIB>
    <izvorni_sadrzaj>  MARKO PRANIĆ zastupanog po punomoćniku ANTE RAJČIĆ; IVAN MATIĆ zastupanog po punomoćniku ANTE RAJČIĆ; TONČI RADELJAK zastupanog po punomoćniku ANTE RAJČIĆ; VINKA PERVAN zastupanog po punomoćniku ANTE RAJČIĆ; PETAR MOČIĆ zastupanog po punomoćniku ANTE RAJČIĆ; RAJNA LUCIĆ zastupanog po punomoćniku ANTE RAJČIĆ; NADA STIPIĆ zastupanog po punomoćniku ANTE RAJČIĆ; MARKO JUKICA zastupanog po punomoćniku ANTE RAJČIĆ; MILE SUNARA zastupanog po punomoćniku ANTE RAJČIĆ; ZVONIMIR PERVAN zastupanog po punomoćniku ANTE RAJČIĆ; GORAN ERCEGOVAC zastupanog po punomoćniku ANTE RAJČIĆ; ANA LEDENKO zastupanog po punomoćniku ANTE RAJČIĆ; PETAR BALOV zastupanog po punomoćniku ANTE RAJČIĆ; ANTE MIHALJEVIĆ zastupanog po punomoćniku ANTE RAJČIĆ; MILE BARIŠIĆ zastupanog po punomoćniku ANTE RAJČIĆ; ŠIME BITUNJAC zastupanog po punomoćniku ANTE RAJČIĆ; KATA VLAIĆ zastupanog po punomoćniku ANTE RAJČIĆ; PETAR ŠARIĆ zastupanog po punomoćniku ANTE RAJČIĆ; NEVENKA MUJAN zastupanog po punomoćniku ANTE RAJČIĆ; ANTE BITUNJAC zastupanog po punomoćniku ANTE RAJČIĆ; PETAR BILAĆ zastupanog po punomoćniku ANTE RAJČIĆ; ŽELJKO BITUNJAC zastupanog po punomoćniku ANTE RAJČIĆ; ZLATKO ŽIVKOVIĆ zastupanog po punomoćniku ANTE RAJČIĆ; JAKOV MARJANOVIĆ zastupanog po punomoćniku ANTE RAJČIĆ; DANICA SUNARA zastupanog po punomoćniku ANTE RAJČIĆ; JOSIP JERKOVIĆ zastupanog po punomoćniku ANTE RAJČIĆ; BOŽICA ŠKRAPIĆ zastupanog po punomoćniku ANTE RAJČIĆ; SLAVKA KOSOR zastupanog po punomoćniku ANTE RAJČIĆ; MARIJA RELJANOVIĆ zastupanog po punomoćniku ANTE RAJČIĆ; ANTE ČAJIĆ zastupanog po punomoćniku ANTE RAJČIĆ; MIRJANA KOSOR zastupanog po punomoćniku ANTE RAJČIĆ; JOSIP KRANJAC zastupanog po punomoćniku ANTE RAJČIĆ; ANĐELKA GALIĆ zastupanog po punomoćniku ANTE RAJČIĆ; MILE BILIĆ zastupanog po punomoćniku ANTE RAJČIĆ; MATE ŽERAVICA zastupanog po punomoćniku ANTE RAJČIĆ; DANICA LJUBIĆ zastupanog po punomoćniku ANTE RAJČIĆ; JOSIP JUKICA zastupanog po punomoćniku ANTE RAJČIĆ; IVANA DŽALE zastupanog po punomoćniku ANTE RAJČIĆ; JOSIP JERKOVIĆ zastupanog po punomoćniku ANTE RAJČIĆ; MILE PERVAN zastupanog po punomoćniku ANTE RAJČIĆ; JOSIP VIDOVIĆ zastupanog po punomoćniku ANTE RAJČIĆ; RATKO STIPIĆ zastupanog po punomoćniku ANTE RAJČIĆ; NIKICA MIHALJEVIĆ zastupanog po punomoćniku ANTE RAJČIĆ; GORDANA BILIĆ zastupanog po punomoćniku ANTE RAJČIĆ; JOSIP VLAIĆ zastupanog po punomoćniku ANTE RAJČIĆ; JAKOV VLAIĆ zastupanog po punomoćniku ANTE RAJČIĆ; MANDA BUHA zastupanog po punomoćniku ANTE RAJČIĆ; ANTE ĆUPIĆ zastupanog po punomoćniku ANTE RAJČIĆ; ANA ANDABAKA zastupanog po punomoćniku ANTE RAJČIĆ; MAGDALENA ŠKARICA zastupanog po punomoćniku ANTE RAJČIĆ; IVAN VUKUŠIĆ zastupanog po punomoćniku ANTE RAJČIĆ; MARIJA ANDABAKA zastupanog po punomoćniku ANTE RAJČIĆ; JAKOV BEGONJA zastupanog po punomoćniku ANTE RAJČIĆ; ANTE BITUNJAC zastupanog po punomoćniku ANTE RAJČIĆ; SLAVKA GROZDANIĆ zastupanog po punomoćniku ANTE RAJČIĆ; ANTE GORETA zastupanog po punomoćniku ANTE RAJČIĆ; IVICA VUKIČEVIĆ zastupanog po punomoćniku ANTE RAJČIĆ; NADA KOSOR zastupanog po punomoćniku ANTE RAJČIĆ; GORKA BULJEVIĆ zastupanog po punomoćniku ANTE RAJČIĆ; JOSO BARIŠIĆ zastupanog po punomoćniku ANTE RAJČIĆ; ŽELJKO MOČIĆ zastupanog po punomoćniku ANTE RAJČIĆ; IVANA DADIĆ zastupanog po punomoćniku ANTE RAJČIĆ; MIROSLAV MATIĆ zastupanog po punomoćniku ANTE RAJČIĆ; MILE BARAN zastupanog po punomoćniku ANTE RAJČIĆ; NADA MUJAN zastupanog po punomoćniku ANTE RAJČIĆ; ANTE VLAJIĆ zastupanog po punomoćniku ANTE RAJČIĆ; ZVONKO GROZDANIĆ zastupanog po punomoćniku ANTE RAJČIĆ; JOSIP SKELIN zastupanog po punomoćniku ANTE RAJČIĆ; DIJANA MOČIĆ zastupanog po punomoćniku ANTE RAJČIĆ; MILENKO MOČIĆ zastupanog po punomoćniku ANTE RAJČIĆ; MARTIN GRBAVICA zastupanog po punomoćniku ANTE RAJČIĆ; ANTE BARIŠIĆ zastupanog po punomoćniku ANTE RAJČIĆ; MARICA ARALICA zastupanog po punomoćniku ANTE RAJČIĆ; IVAN KRAVAR zastupanog po punomoćniku ANTE RAJČIĆ; SONJA KURTOVIĆ zastupanog po punomoćniku ANTE RAJČIĆ; MARIJA VREKALO zastupanog po punomoćniku ANTE RAJČIĆ; ANKA MIJIĆ zastupanog po punomoćniku ANTE RAJČIĆ</izvorni_sadrzaj>
    <derivirana_varijabla naziv="DomainObject.Predmet.StrankaFormatedOIB_1">  MARKO PRANIĆ zastupanog po punomoćniku ANTE RAJČIĆ; IVAN MATIĆ zastupanog po punomoćniku ANTE RAJČIĆ; TONČI RADELJAK zastupanog po punomoćniku ANTE RAJČIĆ; VINKA PERVAN zastupanog po punomoćniku ANTE RAJČIĆ; PETAR MOČIĆ zastupanog po punomoćniku ANTE RAJČIĆ; RAJNA LUCIĆ zastupanog po punomoćniku ANTE RAJČIĆ; NADA STIPIĆ zastupanog po punomoćniku ANTE RAJČIĆ; MARKO JUKICA zastupanog po punomoćniku ANTE RAJČIĆ; MILE SUNARA zastupanog po punomoćniku ANTE RAJČIĆ; ZVONIMIR PERVAN zastupanog po punomoćniku ANTE RAJČIĆ; GORAN ERCEGOVAC zastupanog po punomoćniku ANTE RAJČIĆ; ANA LEDENKO zastupanog po punomoćniku ANTE RAJČIĆ; PETAR BALOV zastupanog po punomoćniku ANTE RAJČIĆ; ANTE MIHALJEVIĆ zastupanog po punomoćniku ANTE RAJČIĆ; MILE BARIŠIĆ zastupanog po punomoćniku ANTE RAJČIĆ; ŠIME BITUNJAC zastupanog po punomoćniku ANTE RAJČIĆ; KATA VLAIĆ zastupanog po punomoćniku ANTE RAJČIĆ; PETAR ŠARIĆ zastupanog po punomoćniku ANTE RAJČIĆ; NEVENKA MUJAN zastupanog po punomoćniku ANTE RAJČIĆ; ANTE BITUNJAC zastupanog po punomoćniku ANTE RAJČIĆ; PETAR BILAĆ zastupanog po punomoćniku ANTE RAJČIĆ; ŽELJKO BITUNJAC zastupanog po punomoćniku ANTE RAJČIĆ; ZLATKO ŽIVKOVIĆ zastupanog po punomoćniku ANTE RAJČIĆ; JAKOV MARJANOVIĆ zastupanog po punomoćniku ANTE RAJČIĆ; DANICA SUNARA zastupanog po punomoćniku ANTE RAJČIĆ; JOSIP JERKOVIĆ zastupanog po punomoćniku ANTE RAJČIĆ; BOŽICA ŠKRAPIĆ zastupanog po punomoćniku ANTE RAJČIĆ; SLAVKA KOSOR zastupanog po punomoćniku ANTE RAJČIĆ; MARIJA RELJANOVIĆ zastupanog po punomoćniku ANTE RAJČIĆ; ANTE ČAJIĆ zastupanog po punomoćniku ANTE RAJČIĆ; MIRJANA KOSOR zastupanog po punomoćniku ANTE RAJČIĆ; JOSIP KRANJAC zastupanog po punomoćniku ANTE RAJČIĆ; ANĐELKA GALIĆ zastupanog po punomoćniku ANTE RAJČIĆ; MILE BILIĆ zastupanog po punomoćniku ANTE RAJČIĆ; MATE ŽERAVICA zastupanog po punomoćniku ANTE RAJČIĆ; DANICA LJUBIĆ zastupanog po punomoćniku ANTE RAJČIĆ; JOSIP JUKICA zastupanog po punomoćniku ANTE RAJČIĆ; IVANA DŽALE zastupanog po punomoćniku ANTE RAJČIĆ; JOSIP JERKOVIĆ zastupanog po punomoćniku ANTE RAJČIĆ; MILE PERVAN zastupanog po punomoćniku ANTE RAJČIĆ; JOSIP VIDOVIĆ zastupanog po punomoćniku ANTE RAJČIĆ; RATKO STIPIĆ zastupanog po punomoćniku ANTE RAJČIĆ; NIKICA MIHALJEVIĆ zastupanog po punomoćniku ANTE RAJČIĆ; GORDANA BILIĆ zastupanog po punomoćniku ANTE RAJČIĆ; JOSIP VLAIĆ zastupanog po punomoćniku ANTE RAJČIĆ; JAKOV VLAIĆ zastupanog po punomoćniku ANTE RAJČIĆ; MANDA BUHA zastupanog po punomoćniku ANTE RAJČIĆ; ANTE ĆUPIĆ zastupanog po punomoćniku ANTE RAJČIĆ; ANA ANDABAKA zastupanog po punomoćniku ANTE RAJČIĆ; MAGDALENA ŠKARICA zastupanog po punomoćniku ANTE RAJČIĆ; IVAN VUKUŠIĆ zastupanog po punomoćniku ANTE RAJČIĆ; MARIJA ANDABAKA zastupanog po punomoćniku ANTE RAJČIĆ; JAKOV BEGONJA zastupanog po punomoćniku ANTE RAJČIĆ; ANTE BITUNJAC zastupanog po punomoćniku ANTE RAJČIĆ; SLAVKA GROZDANIĆ zastupanog po punomoćniku ANTE RAJČIĆ; ANTE GORETA zastupanog po punomoćniku ANTE RAJČIĆ; IVICA VUKIČEVIĆ zastupanog po punomoćniku ANTE RAJČIĆ; NADA KOSOR zastupanog po punomoćniku ANTE RAJČIĆ; GORKA BULJEVIĆ zastupanog po punomoćniku ANTE RAJČIĆ; JOSO BARIŠIĆ zastupanog po punomoćniku ANTE RAJČIĆ; ŽELJKO MOČIĆ zastupanog po punomoćniku ANTE RAJČIĆ; IVANA DADIĆ zastupanog po punomoćniku ANTE RAJČIĆ; MIROSLAV MATIĆ zastupanog po punomoćniku ANTE RAJČIĆ; MILE BARAN zastupanog po punomoćniku ANTE RAJČIĆ; NADA MUJAN zastupanog po punomoćniku ANTE RAJČIĆ; ANTE VLAJIĆ zastupanog po punomoćniku ANTE RAJČIĆ; ZVONKO GROZDANIĆ zastupanog po punomoćniku ANTE RAJČIĆ; JOSIP SKELIN zastupanog po punomoćniku ANTE RAJČIĆ; DIJANA MOČIĆ zastupanog po punomoćniku ANTE RAJČIĆ; MILENKO MOČIĆ zastupanog po punomoćniku ANTE RAJČIĆ; MARTIN GRBAVICA zastupanog po punomoćniku ANTE RAJČIĆ; ANTE BARIŠIĆ zastupanog po punomoćniku ANTE RAJČIĆ; MARICA ARALICA zastupanog po punomoćniku ANTE RAJČIĆ; IVAN KRAVAR zastupanog po punomoćniku ANTE RAJČIĆ; SONJA KURTOVIĆ zastupanog po punomoćniku ANTE RAJČIĆ; MARIJA VREKALO zastupanog po punomoćniku ANTE RAJČIĆ; ANKA MIJIĆ zastupanog po punomoćniku ANTE RAJČIĆ</derivirana_varijabla>
  </DomainObject.Predmet.StrankaFormatedOIB>
  <DomainObject.Predmet.StrankaFormatedWithAdress>
    <izvorni_sadrzaj> MARKO PRANIĆ zastupanog po punomoćniku ANTE RAJČIĆ; IVAN MATIĆ zastupanog po punomoćniku ANTE RAJČIĆ; TONČI RADELJAK zastupanog po punomoćniku ANTE RAJČIĆ; VINKA PERVAN zastupanog po punomoćniku ANTE RAJČIĆ; PETAR MOČIĆ zastupanog po punomoćniku ANTE RAJČIĆ; RAJNA LUCIĆ zastupanog po punomoćniku ANTE RAJČIĆ; NADA STIPIĆ zastupanog po punomoćniku ANTE RAJČIĆ; MARKO JUKICA zastupanog po punomoćniku ANTE RAJČIĆ; MILE SUNARA zastupanog po punomoćniku ANTE RAJČIĆ; ZVONIMIR PERVAN zastupanog po punomoćniku ANTE RAJČIĆ; GORAN ERCEGOVAC zastupanog po punomoćniku ANTE RAJČIĆ; ANA LEDENKO zastupanog po punomoćniku ANTE RAJČIĆ; PETAR BALOV zastupanog po punomoćniku ANTE RAJČIĆ; ANTE MIHALJEVIĆ zastupanog po punomoćniku ANTE RAJČIĆ; MILE BARIŠIĆ zastupanog po punomoćniku ANTE RAJČIĆ; ŠIME BITUNJAC zastupanog po punomoćniku ANTE RAJČIĆ; KATA VLAIĆ zastupanog po punomoćniku ANTE RAJČIĆ; PETAR ŠARIĆ zastupanog po punomoćniku ANTE RAJČIĆ; NEVENKA MUJAN zastupanog po punomoćniku ANTE RAJČIĆ; ANTE BITUNJAC zastupanog po punomoćniku ANTE RAJČIĆ; PETAR BILAĆ zastupanog po punomoćniku ANTE RAJČIĆ; ŽELJKO BITUNJAC zastupanog po punomoćniku ANTE RAJČIĆ; ZLATKO ŽIVKOVIĆ zastupanog po punomoćniku ANTE RAJČIĆ; JAKOV MARJANOVIĆ zastupanog po punomoćniku ANTE RAJČIĆ; DANICA SUNARA zastupanog po punomoćniku ANTE RAJČIĆ; JOSIP JERKOVIĆ zastupanog po punomoćniku ANTE RAJČIĆ; BOŽICA ŠKRAPIĆ zastupanog po punomoćniku ANTE RAJČIĆ; SLAVKA KOSOR zastupanog po punomoćniku ANTE RAJČIĆ; MARIJA RELJANOVIĆ zastupanog po punomoćniku ANTE RAJČIĆ; ANTE ČAJIĆ zastupanog po punomoćniku ANTE RAJČIĆ; MIRJANA KOSOR zastupanog po punomoćniku ANTE RAJČIĆ; JOSIP KRANJAC zastupanog po punomoćniku ANTE RAJČIĆ; ANĐELKA GALIĆ zastupanog po punomoćniku ANTE RAJČIĆ; MILE BILIĆ zastupanog po punomoćniku ANTE RAJČIĆ; MATE ŽERAVICA zastupanog po punomoćniku ANTE RAJČIĆ; DANICA LJUBIĆ zastupanog po punomoćniku ANTE RAJČIĆ; JOSIP JUKICA zastupanog po punomoćniku ANTE RAJČIĆ; IVANA DŽALE zastupanog po punomoćniku ANTE RAJČIĆ; JOSIP JERKOVIĆ zastupanog po punomoćniku ANTE RAJČIĆ; MILE PERVAN zastupanog po punomoćniku ANTE RAJČIĆ; JOSIP VIDOVIĆ zastupanog po punomoćniku ANTE RAJČIĆ; RATKO STIPIĆ zastupanog po punomoćniku ANTE RAJČIĆ; NIKICA MIHALJEVIĆ zastupanog po punomoćniku ANTE RAJČIĆ; GORDANA BILIĆ zastupanog po punomoćniku ANTE RAJČIĆ; JOSIP VLAIĆ zastupanog po punomoćniku ANTE RAJČIĆ; JAKOV VLAIĆ zastupanog po punomoćniku ANTE RAJČIĆ; MANDA BUHA zastupanog po punomoćniku ANTE RAJČIĆ; ANTE ĆUPIĆ zastupanog po punomoćniku ANTE RAJČIĆ; ANA ANDABAKA zastupanog po punomoćniku ANTE RAJČIĆ; MAGDALENA ŠKARICA zastupanog po punomoćniku ANTE RAJČIĆ; IVAN VUKUŠIĆ zastupanog po punomoćniku ANTE RAJČIĆ; MARIJA ANDABAKA zastupanog po punomoćniku ANTE RAJČIĆ; JAKOV BEGONJA zastupanog po punomoćniku ANTE RAJČIĆ; ANTE BITUNJAC zastupanog po punomoćniku ANTE RAJČIĆ; SLAVKA GROZDANIĆ zastupanog po punomoćniku ANTE RAJČIĆ; ANTE GORETA zastupanog po punomoćniku ANTE RAJČIĆ; IVICA VUKIČEVIĆ zastupanog po punomoćniku ANTE RAJČIĆ; NADA KOSOR zastupanog po punomoćniku ANTE RAJČIĆ; GORKA BULJEVIĆ zastupanog po punomoćniku ANTE RAJČIĆ; JOSO BARIŠIĆ zastupanog po punomoćniku ANTE RAJČIĆ; ŽELJKO MOČIĆ zastupanog po punomoćniku ANTE RAJČIĆ; IVANA DADIĆ zastupanog po punomoćniku ANTE RAJČIĆ; MIROSLAV MATIĆ zastupanog po punomoćniku ANTE RAJČIĆ; MILE BARAN zastupanog po punomoćniku ANTE RAJČIĆ; NADA MUJAN zastupanog po punomoćniku ANTE RAJČIĆ; ANTE VLAJIĆ zastupanog po punomoćniku ANTE RAJČIĆ; ZVONKO GROZDANIĆ zastupanog po punomoćniku ANTE RAJČIĆ; JOSIP SKELIN zastupanog po punomoćniku ANTE RAJČIĆ; DIJANA MOČIĆ zastupanog po punomoćniku ANTE RAJČIĆ; MILENKO MOČIĆ zastupanog po punomoćniku ANTE RAJČIĆ; MARTIN GRBAVICA zastupanog po punomoćniku ANTE RAJČIĆ; ANTE BARIŠIĆ zastupanog po punomoćniku ANTE RAJČIĆ; MARICA ARALICA zastupanog po punomoćniku ANTE RAJČIĆ; IVAN KRAVAR zastupanog po punomoćniku ANTE RAJČIĆ; SONJA KURTOVIĆ zastupanog po punomoćniku ANTE RAJČIĆ; MARIJA VREKALO zastupanog po punomoćniku ANTE RAJČIĆ; ANKA MIJIĆ zastupanog po punomoćniku ANTE RAJČIĆ</izvorni_sadrzaj>
    <derivirana_varijabla naziv="DomainObject.Predmet.StrankaFormatedWithAdress_1"> MARKO PRANIĆ zastupanog po punomoćniku ANTE RAJČIĆ; IVAN MATIĆ zastupanog po punomoćniku ANTE RAJČIĆ; TONČI RADELJAK zastupanog po punomoćniku ANTE RAJČIĆ; VINKA PERVAN zastupanog po punomoćniku ANTE RAJČIĆ; PETAR MOČIĆ zastupanog po punomoćniku ANTE RAJČIĆ; RAJNA LUCIĆ zastupanog po punomoćniku ANTE RAJČIĆ; NADA STIPIĆ zastupanog po punomoćniku ANTE RAJČIĆ; MARKO JUKICA zastupanog po punomoćniku ANTE RAJČIĆ; MILE SUNARA zastupanog po punomoćniku ANTE RAJČIĆ; ZVONIMIR PERVAN zastupanog po punomoćniku ANTE RAJČIĆ; GORAN ERCEGOVAC zastupanog po punomoćniku ANTE RAJČIĆ; ANA LEDENKO zastupanog po punomoćniku ANTE RAJČIĆ; PETAR BALOV zastupanog po punomoćniku ANTE RAJČIĆ; ANTE MIHALJEVIĆ zastupanog po punomoćniku ANTE RAJČIĆ; MILE BARIŠIĆ zastupanog po punomoćniku ANTE RAJČIĆ; ŠIME BITUNJAC zastupanog po punomoćniku ANTE RAJČIĆ; KATA VLAIĆ zastupanog po punomoćniku ANTE RAJČIĆ; PETAR ŠARIĆ zastupanog po punomoćniku ANTE RAJČIĆ; NEVENKA MUJAN zastupanog po punomoćniku ANTE RAJČIĆ; ANTE BITUNJAC zastupanog po punomoćniku ANTE RAJČIĆ; PETAR BILAĆ zastupanog po punomoćniku ANTE RAJČIĆ; ŽELJKO BITUNJAC zastupanog po punomoćniku ANTE RAJČIĆ; ZLATKO ŽIVKOVIĆ zastupanog po punomoćniku ANTE RAJČIĆ; JAKOV MARJANOVIĆ zastupanog po punomoćniku ANTE RAJČIĆ; DANICA SUNARA zastupanog po punomoćniku ANTE RAJČIĆ; JOSIP JERKOVIĆ zastupanog po punomoćniku ANTE RAJČIĆ; BOŽICA ŠKRAPIĆ zastupanog po punomoćniku ANTE RAJČIĆ; SLAVKA KOSOR zastupanog po punomoćniku ANTE RAJČIĆ; MARIJA RELJANOVIĆ zastupanog po punomoćniku ANTE RAJČIĆ; ANTE ČAJIĆ zastupanog po punomoćniku ANTE RAJČIĆ; MIRJANA KOSOR zastupanog po punomoćniku ANTE RAJČIĆ; JOSIP KRANJAC zastupanog po punomoćniku ANTE RAJČIĆ; ANĐELKA GALIĆ zastupanog po punomoćniku ANTE RAJČIĆ; MILE BILIĆ zastupanog po punomoćniku ANTE RAJČIĆ; MATE ŽERAVICA zastupanog po punomoćniku ANTE RAJČIĆ; DANICA LJUBIĆ zastupanog po punomoćniku ANTE RAJČIĆ; JOSIP JUKICA zastupanog po punomoćniku ANTE RAJČIĆ; IVANA DŽALE zastupanog po punomoćniku ANTE RAJČIĆ; JOSIP JERKOVIĆ zastupanog po punomoćniku ANTE RAJČIĆ; MILE PERVAN zastupanog po punomoćniku ANTE RAJČIĆ; JOSIP VIDOVIĆ zastupanog po punomoćniku ANTE RAJČIĆ; RATKO STIPIĆ zastupanog po punomoćniku ANTE RAJČIĆ; NIKICA MIHALJEVIĆ zastupanog po punomoćniku ANTE RAJČIĆ; GORDANA BILIĆ zastupanog po punomoćniku ANTE RAJČIĆ; JOSIP VLAIĆ zastupanog po punomoćniku ANTE RAJČIĆ; JAKOV VLAIĆ zastupanog po punomoćniku ANTE RAJČIĆ; MANDA BUHA zastupanog po punomoćniku ANTE RAJČIĆ; ANTE ĆUPIĆ zastupanog po punomoćniku ANTE RAJČIĆ; ANA ANDABAKA zastupanog po punomoćniku ANTE RAJČIĆ; MAGDALENA ŠKARICA zastupanog po punomoćniku ANTE RAJČIĆ; IVAN VUKUŠIĆ zastupanog po punomoćniku ANTE RAJČIĆ; MARIJA ANDABAKA zastupanog po punomoćniku ANTE RAJČIĆ; JAKOV BEGONJA zastupanog po punomoćniku ANTE RAJČIĆ; ANTE BITUNJAC zastupanog po punomoćniku ANTE RAJČIĆ; SLAVKA GROZDANIĆ zastupanog po punomoćniku ANTE RAJČIĆ; ANTE GORETA zastupanog po punomoćniku ANTE RAJČIĆ; IVICA VUKIČEVIĆ zastupanog po punomoćniku ANTE RAJČIĆ; NADA KOSOR zastupanog po punomoćniku ANTE RAJČIĆ; GORKA BULJEVIĆ zastupanog po punomoćniku ANTE RAJČIĆ; JOSO BARIŠIĆ zastupanog po punomoćniku ANTE RAJČIĆ; ŽELJKO MOČIĆ zastupanog po punomoćniku ANTE RAJČIĆ; IVANA DADIĆ zastupanog po punomoćniku ANTE RAJČIĆ; MIROSLAV MATIĆ zastupanog po punomoćniku ANTE RAJČIĆ; MILE BARAN zastupanog po punomoćniku ANTE RAJČIĆ; NADA MUJAN zastupanog po punomoćniku ANTE RAJČIĆ; ANTE VLAJIĆ zastupanog po punomoćniku ANTE RAJČIĆ; ZVONKO GROZDANIĆ zastupanog po punomoćniku ANTE RAJČIĆ; JOSIP SKELIN zastupanog po punomoćniku ANTE RAJČIĆ; DIJANA MOČIĆ zastupanog po punomoćniku ANTE RAJČIĆ; MILENKO MOČIĆ zastupanog po punomoćniku ANTE RAJČIĆ; MARTIN GRBAVICA zastupanog po punomoćniku ANTE RAJČIĆ; ANTE BARIŠIĆ zastupanog po punomoćniku ANTE RAJČIĆ; MARICA ARALICA zastupanog po punomoćniku ANTE RAJČIĆ; IVAN KRAVAR zastupanog po punomoćniku ANTE RAJČIĆ; SONJA KURTOVIĆ zastupanog po punomoćniku ANTE RAJČIĆ; MARIJA VREKALO zastupanog po punomoćniku ANTE RAJČIĆ; ANKA MIJIĆ zastupanog po punomoćniku ANTE RAJČIĆ</derivirana_varijabla>
  </DomainObject.Predmet.StrankaFormatedWithAdress>
  <DomainObject.Predmet.StrankaFormatedWithAdressOIB>
    <izvorni_sadrzaj> MARKO PRANIĆ zastupanog po punomoćniku ANTE RAJČIĆ; IVAN MATIĆ zastupanog po punomoćniku ANTE RAJČIĆ; TONČI RADELJAK zastupanog po punomoćniku ANTE RAJČIĆ; VINKA PERVAN zastupanog po punomoćniku ANTE RAJČIĆ; PETAR MOČIĆ zastupanog po punomoćniku ANTE RAJČIĆ; RAJNA LUCIĆ zastupanog po punomoćniku ANTE RAJČIĆ; NADA STIPIĆ zastupanog po punomoćniku ANTE RAJČIĆ; MARKO JUKICA zastupanog po punomoćniku ANTE RAJČIĆ; MILE SUNARA zastupanog po punomoćniku ANTE RAJČIĆ; ZVONIMIR PERVAN zastupanog po punomoćniku ANTE RAJČIĆ; GORAN ERCEGOVAC zastupanog po punomoćniku ANTE RAJČIĆ; ANA LEDENKO zastupanog po punomoćniku ANTE RAJČIĆ; PETAR BALOV zastupanog po punomoćniku ANTE RAJČIĆ; ANTE MIHALJEVIĆ zastupanog po punomoćniku ANTE RAJČIĆ; MILE BARIŠIĆ zastupanog po punomoćniku ANTE RAJČIĆ; ŠIME BITUNJAC zastupanog po punomoćniku ANTE RAJČIĆ; KATA VLAIĆ zastupanog po punomoćniku ANTE RAJČIĆ; PETAR ŠARIĆ zastupanog po punomoćniku ANTE RAJČIĆ; NEVENKA MUJAN zastupanog po punomoćniku ANTE RAJČIĆ; ANTE BITUNJAC zastupanog po punomoćniku ANTE RAJČIĆ; PETAR BILAĆ zastupanog po punomoćniku ANTE RAJČIĆ; ŽELJKO BITUNJAC zastupanog po punomoćniku ANTE RAJČIĆ; ZLATKO ŽIVKOVIĆ zastupanog po punomoćniku ANTE RAJČIĆ; JAKOV MARJANOVIĆ zastupanog po punomoćniku ANTE RAJČIĆ; DANICA SUNARA zastupanog po punomoćniku ANTE RAJČIĆ; JOSIP JERKOVIĆ zastupanog po punomoćniku ANTE RAJČIĆ; BOŽICA ŠKRAPIĆ zastupanog po punomoćniku ANTE RAJČIĆ; SLAVKA KOSOR zastupanog po punomoćniku ANTE RAJČIĆ; MARIJA RELJANOVIĆ zastupanog po punomoćniku ANTE RAJČIĆ; ANTE ČAJIĆ zastupanog po punomoćniku ANTE RAJČIĆ; MIRJANA KOSOR zastupanog po punomoćniku ANTE RAJČIĆ; JOSIP KRANJAC zastupanog po punomoćniku ANTE RAJČIĆ; ANĐELKA GALIĆ zastupanog po punomoćniku ANTE RAJČIĆ; MILE BILIĆ zastupanog po punomoćniku ANTE RAJČIĆ; MATE ŽERAVICA zastupanog po punomoćniku ANTE RAJČIĆ; DANICA LJUBIĆ zastupanog po punomoćniku ANTE RAJČIĆ; JOSIP JUKICA zastupanog po punomoćniku ANTE RAJČIĆ; IVANA DŽALE zastupanog po punomoćniku ANTE RAJČIĆ; JOSIP JERKOVIĆ zastupanog po punomoćniku ANTE RAJČIĆ; MILE PERVAN zastupanog po punomoćniku ANTE RAJČIĆ; JOSIP VIDOVIĆ zastupanog po punomoćniku ANTE RAJČIĆ; RATKO STIPIĆ zastupanog po punomoćniku ANTE RAJČIĆ; NIKICA MIHALJEVIĆ zastupanog po punomoćniku ANTE RAJČIĆ; GORDANA BILIĆ zastupanog po punomoćniku ANTE RAJČIĆ; JOSIP VLAIĆ zastupanog po punomoćniku ANTE RAJČIĆ; JAKOV VLAIĆ zastupanog po punomoćniku ANTE RAJČIĆ; MANDA BUHA zastupanog po punomoćniku ANTE RAJČIĆ; ANTE ĆUPIĆ zastupanog po punomoćniku ANTE RAJČIĆ; ANA ANDABAKA zastupanog po punomoćniku ANTE RAJČIĆ; MAGDALENA ŠKARICA zastupanog po punomoćniku ANTE RAJČIĆ; IVAN VUKUŠIĆ zastupanog po punomoćniku ANTE RAJČIĆ; MARIJA ANDABAKA zastupanog po punomoćniku ANTE RAJČIĆ; JAKOV BEGONJA zastupanog po punomoćniku ANTE RAJČIĆ; ANTE BITUNJAC zastupanog po punomoćniku ANTE RAJČIĆ; SLAVKA GROZDANIĆ zastupanog po punomoćniku ANTE RAJČIĆ; ANTE GORETA zastupanog po punomoćniku ANTE RAJČIĆ; IVICA VUKIČEVIĆ zastupanog po punomoćniku ANTE RAJČIĆ; NADA KOSOR zastupanog po punomoćniku ANTE RAJČIĆ; GORKA BULJEVIĆ zastupanog po punomoćniku ANTE RAJČIĆ; JOSO BARIŠIĆ zastupanog po punomoćniku ANTE RAJČIĆ; ŽELJKO MOČIĆ zastupanog po punomoćniku ANTE RAJČIĆ; IVANA DADIĆ zastupanog po punomoćniku ANTE RAJČIĆ; MIROSLAV MATIĆ zastupanog po punomoćniku ANTE RAJČIĆ; MILE BARAN zastupanog po punomoćniku ANTE RAJČIĆ; NADA MUJAN zastupanog po punomoćniku ANTE RAJČIĆ; ANTE VLAJIĆ zastupanog po punomoćniku ANTE RAJČIĆ; ZVONKO GROZDANIĆ zastupanog po punomoćniku ANTE RAJČIĆ; JOSIP SKELIN zastupanog po punomoćniku ANTE RAJČIĆ; DIJANA MOČIĆ zastupanog po punomoćniku ANTE RAJČIĆ; MILENKO MOČIĆ zastupanog po punomoćniku ANTE RAJČIĆ; MARTIN GRBAVICA zastupanog po punomoćniku ANTE RAJČIĆ; ANTE BARIŠIĆ zastupanog po punomoćniku ANTE RAJČIĆ; MARICA ARALICA zastupanog po punomoćniku ANTE RAJČIĆ; IVAN KRAVAR zastupanog po punomoćniku ANTE RAJČIĆ; SONJA KURTOVIĆ zastupanog po punomoćniku ANTE RAJČIĆ; MARIJA VREKALO zastupanog po punomoćniku ANTE RAJČIĆ; ANKA MIJIĆ zastupanog po punomoćniku ANTE RAJČIĆ</izvorni_sadrzaj>
    <derivirana_varijabla naziv="DomainObject.Predmet.StrankaFormatedWithAdressOIB_1"> MARKO PRANIĆ zastupanog po punomoćniku ANTE RAJČIĆ; IVAN MATIĆ zastupanog po punomoćniku ANTE RAJČIĆ; TONČI RADELJAK zastupanog po punomoćniku ANTE RAJČIĆ; VINKA PERVAN zastupanog po punomoćniku ANTE RAJČIĆ; PETAR MOČIĆ zastupanog po punomoćniku ANTE RAJČIĆ; RAJNA LUCIĆ zastupanog po punomoćniku ANTE RAJČIĆ; NADA STIPIĆ zastupanog po punomoćniku ANTE RAJČIĆ; MARKO JUKICA zastupanog po punomoćniku ANTE RAJČIĆ; MILE SUNARA zastupanog po punomoćniku ANTE RAJČIĆ; ZVONIMIR PERVAN zastupanog po punomoćniku ANTE RAJČIĆ; GORAN ERCEGOVAC zastupanog po punomoćniku ANTE RAJČIĆ; ANA LEDENKO zastupanog po punomoćniku ANTE RAJČIĆ; PETAR BALOV zastupanog po punomoćniku ANTE RAJČIĆ; ANTE MIHALJEVIĆ zastupanog po punomoćniku ANTE RAJČIĆ; MILE BARIŠIĆ zastupanog po punomoćniku ANTE RAJČIĆ; ŠIME BITUNJAC zastupanog po punomoćniku ANTE RAJČIĆ; KATA VLAIĆ zastupanog po punomoćniku ANTE RAJČIĆ; PETAR ŠARIĆ zastupanog po punomoćniku ANTE RAJČIĆ; NEVENKA MUJAN zastupanog po punomoćniku ANTE RAJČIĆ; ANTE BITUNJAC zastupanog po punomoćniku ANTE RAJČIĆ; PETAR BILAĆ zastupanog po punomoćniku ANTE RAJČIĆ; ŽELJKO BITUNJAC zastupanog po punomoćniku ANTE RAJČIĆ; ZLATKO ŽIVKOVIĆ zastupanog po punomoćniku ANTE RAJČIĆ; JAKOV MARJANOVIĆ zastupanog po punomoćniku ANTE RAJČIĆ; DANICA SUNARA zastupanog po punomoćniku ANTE RAJČIĆ; JOSIP JERKOVIĆ zastupanog po punomoćniku ANTE RAJČIĆ; BOŽICA ŠKRAPIĆ zastupanog po punomoćniku ANTE RAJČIĆ; SLAVKA KOSOR zastupanog po punomoćniku ANTE RAJČIĆ; MARIJA RELJANOVIĆ zastupanog po punomoćniku ANTE RAJČIĆ; ANTE ČAJIĆ zastupanog po punomoćniku ANTE RAJČIĆ; MIRJANA KOSOR zastupanog po punomoćniku ANTE RAJČIĆ; JOSIP KRANJAC zastupanog po punomoćniku ANTE RAJČIĆ; ANĐELKA GALIĆ zastupanog po punomoćniku ANTE RAJČIĆ; MILE BILIĆ zastupanog po punomoćniku ANTE RAJČIĆ; MATE ŽERAVICA zastupanog po punomoćniku ANTE RAJČIĆ; DANICA LJUBIĆ zastupanog po punomoćniku ANTE RAJČIĆ; JOSIP JUKICA zastupanog po punomoćniku ANTE RAJČIĆ; IVANA DŽALE zastupanog po punomoćniku ANTE RAJČIĆ; JOSIP JERKOVIĆ zastupanog po punomoćniku ANTE RAJČIĆ; MILE PERVAN zastupanog po punomoćniku ANTE RAJČIĆ; JOSIP VIDOVIĆ zastupanog po punomoćniku ANTE RAJČIĆ; RATKO STIPIĆ zastupanog po punomoćniku ANTE RAJČIĆ; NIKICA MIHALJEVIĆ zastupanog po punomoćniku ANTE RAJČIĆ; GORDANA BILIĆ zastupanog po punomoćniku ANTE RAJČIĆ; JOSIP VLAIĆ zastupanog po punomoćniku ANTE RAJČIĆ; JAKOV VLAIĆ zastupanog po punomoćniku ANTE RAJČIĆ; MANDA BUHA zastupanog po punomoćniku ANTE RAJČIĆ; ANTE ĆUPIĆ zastupanog po punomoćniku ANTE RAJČIĆ; ANA ANDABAKA zastupanog po punomoćniku ANTE RAJČIĆ; MAGDALENA ŠKARICA zastupanog po punomoćniku ANTE RAJČIĆ; IVAN VUKUŠIĆ zastupanog po punomoćniku ANTE RAJČIĆ; MARIJA ANDABAKA zastupanog po punomoćniku ANTE RAJČIĆ; JAKOV BEGONJA zastupanog po punomoćniku ANTE RAJČIĆ; ANTE BITUNJAC zastupanog po punomoćniku ANTE RAJČIĆ; SLAVKA GROZDANIĆ zastupanog po punomoćniku ANTE RAJČIĆ; ANTE GORETA zastupanog po punomoćniku ANTE RAJČIĆ; IVICA VUKIČEVIĆ zastupanog po punomoćniku ANTE RAJČIĆ; NADA KOSOR zastupanog po punomoćniku ANTE RAJČIĆ; GORKA BULJEVIĆ zastupanog po punomoćniku ANTE RAJČIĆ; JOSO BARIŠIĆ zastupanog po punomoćniku ANTE RAJČIĆ; ŽELJKO MOČIĆ zastupanog po punomoćniku ANTE RAJČIĆ; IVANA DADIĆ zastupanog po punomoćniku ANTE RAJČIĆ; MIROSLAV MATIĆ zastupanog po punomoćniku ANTE RAJČIĆ; MILE BARAN zastupanog po punomoćniku ANTE RAJČIĆ; NADA MUJAN zastupanog po punomoćniku ANTE RAJČIĆ; ANTE VLAJIĆ zastupanog po punomoćniku ANTE RAJČIĆ; ZVONKO GROZDANIĆ zastupanog po punomoćniku ANTE RAJČIĆ; JOSIP SKELIN zastupanog po punomoćniku ANTE RAJČIĆ; DIJANA MOČIĆ zastupanog po punomoćniku ANTE RAJČIĆ; MILENKO MOČIĆ zastupanog po punomoćniku ANTE RAJČIĆ; MARTIN GRBAVICA zastupanog po punomoćniku ANTE RAJČIĆ; ANTE BARIŠIĆ zastupanog po punomoćniku ANTE RAJČIĆ; MARICA ARALICA zastupanog po punomoćniku ANTE RAJČIĆ; IVAN KRAVAR zastupanog po punomoćniku ANTE RAJČIĆ; SONJA KURTOVIĆ zastupanog po punomoćniku ANTE RAJČIĆ; MARIJA VREKALO zastupanog po punomoćniku ANTE RAJČIĆ; ANKA MIJIĆ zastupanog po punomoćniku ANTE RAJČIĆ</derivirana_varijabla>
  </DomainObject.Predmet.StrankaFormatedWithAdressOIB>
  <DomainObject.Predmet.StrankaWithAdress>
    <izvorni_sadrzaj>MARKO PRANIĆ ,IVAN MATIĆ ,TONČI RADELJAK ,VINKA PERVAN ,PETAR MOČIĆ ,RAJNA LUCIĆ ,NADA STIPIĆ ,MARKO JUKICA ,MILE SUNARA ,ZVONIMIR PERVAN ,GORAN ERCEGOVAC ,ANA LEDENKO ,PETAR BALOV ,ANTE MIHALJEVIĆ ,MILE BARIŠIĆ ,ŠIME BITUNJAC ,KATA VLAIĆ ,PETAR ŠARIĆ ,NEVENKA MUJAN ,ANTE BITUNJAC ,PETAR BILAĆ ,ŽELJKO BITUNJAC ,ZLATKO ŽIVKOVIĆ ,JAKOV MARJANOVIĆ ,DANICA SUNARA ,JOSIP JERKOVIĆ ,BOŽICA ŠKRAPIĆ ,SLAVKA KOSOR ,MARIJA RELJANOVIĆ ,ANTE ČAJIĆ ,MIRJANA KOSOR ,JOSIP KRANJAC ,ANĐELKA GALIĆ ,MILE BILIĆ ,MATE ŽERAVICA ,DANICA LJUBIĆ ,JOSIP JUKICA ,IVANA DŽALE ,JOSIP JERKOVIĆ ,MILE PERVAN ,JOSIP VIDOVIĆ ,RATKO STIPIĆ ,NIKICA MIHALJEVIĆ ,GORDANA BILIĆ ,JOSIP VLAIĆ ,JAKOV VLAIĆ ,MANDA BUHA ,ANTE ĆUPIĆ ,ANA ANDABAKA ,MAGDALENA ŠKARICA ,IVAN VUKUŠIĆ ,MARIJA ANDABAKA ,JAKOV BEGONJA ,ANTE BITUNJAC ,SLAVKA GROZDANIĆ ,ANTE GORETA ,IVICA VUKIČEVIĆ ,NADA KOSOR ,GORKA BULJEVIĆ ,JOSO BARIŠIĆ ,ŽELJKO MOČIĆ ,IVANA DADIĆ ,MIROSLAV MATIĆ ,MILE BARAN ,NADA MUJAN ,ANTE VLAJIĆ ,ZVONKO GROZDANIĆ ,JOSIP SKELIN ,DIJANA MOČIĆ ,MILENKO MOČIĆ ,MARTIN GRBAVICA ,ANTE BARIŠIĆ ,MARICA ARALICA ,IVAN KRAVAR ,SONJA KURTOVIĆ ,MARIJA VREKALO ,ANKA MIJIĆ </izvorni_sadrzaj>
    <derivirana_varijabla naziv="DomainObject.Predmet.StrankaWithAdress_1">MARKO PRANIĆ ,IVAN MATIĆ ,TONČI RADELJAK ,VINKA PERVAN ,PETAR MOČIĆ ,RAJNA LUCIĆ ,NADA STIPIĆ ,MARKO JUKICA ,MILE SUNARA ,ZVONIMIR PERVAN ,GORAN ERCEGOVAC ,ANA LEDENKO ,PETAR BALOV ,ANTE MIHALJEVIĆ ,MILE BARIŠIĆ ,ŠIME BITUNJAC ,KATA VLAIĆ ,PETAR ŠARIĆ ,NEVENKA MUJAN ,ANTE BITUNJAC ,PETAR BILAĆ ,ŽELJKO BITUNJAC ,ZLATKO ŽIVKOVIĆ ,JAKOV MARJANOVIĆ ,DANICA SUNARA ,JOSIP JERKOVIĆ ,BOŽICA ŠKRAPIĆ ,SLAVKA KOSOR ,MARIJA RELJANOVIĆ ,ANTE ČAJIĆ ,MIRJANA KOSOR ,JOSIP KRANJAC ,ANĐELKA GALIĆ ,MILE BILIĆ ,MATE ŽERAVICA ,DANICA LJUBIĆ ,JOSIP JUKICA ,IVANA DŽALE ,JOSIP JERKOVIĆ ,MILE PERVAN ,JOSIP VIDOVIĆ ,RATKO STIPIĆ ,NIKICA MIHALJEVIĆ ,GORDANA BILIĆ ,JOSIP VLAIĆ ,JAKOV VLAIĆ ,MANDA BUHA ,ANTE ĆUPIĆ ,ANA ANDABAKA ,MAGDALENA ŠKARICA ,IVAN VUKUŠIĆ ,MARIJA ANDABAKA ,JAKOV BEGONJA ,ANTE BITUNJAC ,SLAVKA GROZDANIĆ ,ANTE GORETA ,IVICA VUKIČEVIĆ ,NADA KOSOR ,GORKA BULJEVIĆ ,JOSO BARIŠIĆ ,ŽELJKO MOČIĆ ,IVANA DADIĆ ,MIROSLAV MATIĆ ,MILE BARAN ,NADA MUJAN ,ANTE VLAJIĆ ,ZVONKO GROZDANIĆ ,JOSIP SKELIN ,DIJANA MOČIĆ ,MILENKO MOČIĆ ,MARTIN GRBAVICA ,ANTE BARIŠIĆ ,MARICA ARALICA ,IVAN KRAVAR ,SONJA KURTOVIĆ ,MARIJA VREKALO ,ANKA MIJIĆ </derivirana_varijabla>
  </DomainObject.Predmet.StrankaWithAdress>
  <DomainObject.Predmet.StrankaWithAdressOIB>
    <izvorni_sadrzaj>MARKO PRANIĆ,IVAN MATIĆ,TONČI RADELJAK,VINKA PERVAN,PETAR MOČIĆ,RAJNA LUCIĆ,NADA STIPIĆ,MARKO JUKICA,MILE SUNARA,ZVONIMIR PERVAN,GORAN ERCEGOVAC,ANA LEDENKO,PETAR BALOV,ANTE MIHALJEVIĆ,MILE BARIŠIĆ,ŠIME BITUNJAC,KATA VLAIĆ,PETAR ŠARIĆ,NEVENKA MUJAN,ANTE BITUNJAC,PETAR BILAĆ,ŽELJKO BITUNJAC,ZLATKO ŽIVKOVIĆ,JAKOV MARJANOVIĆ,DANICA SUNARA,JOSIP JERKOVIĆ,BOŽICA ŠKRAPIĆ,SLAVKA KOSOR,MARIJA RELJANOVIĆ,ANTE ČAJIĆ,MIRJANA KOSOR,JOSIP KRANJAC,ANĐELKA GALIĆ,MILE BILIĆ,MATE ŽERAVICA,DANICA LJUBIĆ,JOSIP JUKICA,IVANA DŽALE,JOSIP JERKOVIĆ,MILE PERVAN,JOSIP VIDOVIĆ,RATKO STIPIĆ,NIKICA MIHALJEVIĆ,GORDANA BILIĆ,JOSIP VLAIĆ,JAKOV VLAIĆ,MANDA BUHA,ANTE ĆUPIĆ,ANA ANDABAKA,MAGDALENA ŠKARICA,IVAN VUKUŠIĆ,MARIJA ANDABAKA,JAKOV BEGONJA,ANTE BITUNJAC,SLAVKA GROZDANIĆ,ANTE GORETA,IVICA VUKIČEVIĆ,NADA KOSOR,GORKA BULJEVIĆ,JOSO BARIŠIĆ,ŽELJKO MOČIĆ,IVANA DADIĆ,MIROSLAV MATIĆ,MILE BARAN,NADA MUJAN,ANTE VLAJIĆ,ZVONKO GROZDANIĆ,JOSIP SKELIN,DIJANA MOČIĆ,MILENKO MOČIĆ,MARTIN GRBAVICA,ANTE BARIŠIĆ,MARICA ARALICA,IVAN KRAVAR,SONJA KURTOVIĆ,MARIJA VREKALO,ANKA MIJIĆ</izvorni_sadrzaj>
    <derivirana_varijabla naziv="DomainObject.Predmet.StrankaWithAdressOIB_1">MARKO PRANIĆ,IVAN MATIĆ,TONČI RADELJAK,VINKA PERVAN,PETAR MOČIĆ,RAJNA LUCIĆ,NADA STIPIĆ,MARKO JUKICA,MILE SUNARA,ZVONIMIR PERVAN,GORAN ERCEGOVAC,ANA LEDENKO,PETAR BALOV,ANTE MIHALJEVIĆ,MILE BARIŠIĆ,ŠIME BITUNJAC,KATA VLAIĆ,PETAR ŠARIĆ,NEVENKA MUJAN,ANTE BITUNJAC,PETAR BILAĆ,ŽELJKO BITUNJAC,ZLATKO ŽIVKOVIĆ,JAKOV MARJANOVIĆ,DANICA SUNARA,JOSIP JERKOVIĆ,BOŽICA ŠKRAPIĆ,SLAVKA KOSOR,MARIJA RELJANOVIĆ,ANTE ČAJIĆ,MIRJANA KOSOR,JOSIP KRANJAC,ANĐELKA GALIĆ,MILE BILIĆ,MATE ŽERAVICA,DANICA LJUBIĆ,JOSIP JUKICA,IVANA DŽALE,JOSIP JERKOVIĆ,MILE PERVAN,JOSIP VIDOVIĆ,RATKO STIPIĆ,NIKICA MIHALJEVIĆ,GORDANA BILIĆ,JOSIP VLAIĆ,JAKOV VLAIĆ,MANDA BUHA,ANTE ĆUPIĆ,ANA ANDABAKA,MAGDALENA ŠKARICA,IVAN VUKUŠIĆ,MARIJA ANDABAKA,JAKOV BEGONJA,ANTE BITUNJAC,SLAVKA GROZDANIĆ,ANTE GORETA,IVICA VUKIČEVIĆ,NADA KOSOR,GORKA BULJEVIĆ,JOSO BARIŠIĆ,ŽELJKO MOČIĆ,IVANA DADIĆ,MIROSLAV MATIĆ,MILE BARAN,NADA MUJAN,ANTE VLAJIĆ,ZVONKO GROZDANIĆ,JOSIP SKELIN,DIJANA MOČIĆ,MILENKO MOČIĆ,MARTIN GRBAVICA,ANTE BARIŠIĆ,MARICA ARALICA,IVAN KRAVAR,SONJA KURTOVIĆ,MARIJA VREKALO,ANKA MIJIĆ</derivirana_varijabla>
  </DomainObject.Predmet.StrankaWithAdressOIB>
  <DomainObject.Predmet.StrankaNazivFormated>
    <izvorni_sadrzaj>MARKO PRANIĆ,IVAN MATIĆ,TONČI RADELJAK,VINKA PERVAN,PETAR MOČIĆ,RAJNA LUCIĆ,NADA STIPIĆ,MARKO JUKICA,MILE SUNARA,ZVONIMIR PERVAN,GORAN ERCEGOVAC,ANA LEDENKO,PETAR BALOV,ANTE MIHALJEVIĆ,MILE BARIŠIĆ,ŠIME BITUNJAC,KATA VLAIĆ,PETAR ŠARIĆ,NEVENKA MUJAN,ANTE BITUNJAC,PETAR BILAĆ,ŽELJKO BITUNJAC,ZLATKO ŽIVKOVIĆ,JAKOV MARJANOVIĆ,DANICA SUNARA,JOSIP JERKOVIĆ,BOŽICA ŠKRAPIĆ,SLAVKA KOSOR,MARIJA RELJANOVIĆ,ANTE ČAJIĆ,MIRJANA KOSOR,JOSIP KRANJAC,ANĐELKA GALIĆ,MILE BILIĆ,MATE ŽERAVICA,DANICA LJUBIĆ,JOSIP JUKICA,IVANA DŽALE,JOSIP JERKOVIĆ,MILE PERVAN,JOSIP VIDOVIĆ,RATKO STIPIĆ,NIKICA MIHALJEVIĆ,GORDANA BILIĆ,JOSIP VLAIĆ,JAKOV VLAIĆ,MANDA BUHA,ANTE ĆUPIĆ,ANA ANDABAKA,MAGDALENA ŠKARICA,IVAN VUKUŠIĆ,MARIJA ANDABAKA,JAKOV BEGONJA,ANTE BITUNJAC,SLAVKA GROZDANIĆ,ANTE GORETA,IVICA VUKIČEVIĆ,NADA KOSOR,GORKA BULJEVIĆ,JOSO BARIŠIĆ,ŽELJKO MOČIĆ,IVANA DADIĆ,MIROSLAV MATIĆ,MILE BARAN,NADA MUJAN,ANTE VLAJIĆ,ZVONKO GROZDANIĆ,JOSIP SKELIN,DIJANA MOČIĆ,MILENKO MOČIĆ,MARTIN GRBAVICA,ANTE BARIŠIĆ,MARICA ARALICA,IVAN KRAVAR,SONJA KURTOVIĆ,MARIJA VREKALO,ANKA MIJIĆ</izvorni_sadrzaj>
    <derivirana_varijabla naziv="DomainObject.Predmet.StrankaNazivFormated_1">MARKO PRANIĆ,IVAN MATIĆ,TONČI RADELJAK,VINKA PERVAN,PETAR MOČIĆ,RAJNA LUCIĆ,NADA STIPIĆ,MARKO JUKICA,MILE SUNARA,ZVONIMIR PERVAN,GORAN ERCEGOVAC,ANA LEDENKO,PETAR BALOV,ANTE MIHALJEVIĆ,MILE BARIŠIĆ,ŠIME BITUNJAC,KATA VLAIĆ,PETAR ŠARIĆ,NEVENKA MUJAN,ANTE BITUNJAC,PETAR BILAĆ,ŽELJKO BITUNJAC,ZLATKO ŽIVKOVIĆ,JAKOV MARJANOVIĆ,DANICA SUNARA,JOSIP JERKOVIĆ,BOŽICA ŠKRAPIĆ,SLAVKA KOSOR,MARIJA RELJANOVIĆ,ANTE ČAJIĆ,MIRJANA KOSOR,JOSIP KRANJAC,ANĐELKA GALIĆ,MILE BILIĆ,MATE ŽERAVICA,DANICA LJUBIĆ,JOSIP JUKICA,IVANA DŽALE,JOSIP JERKOVIĆ,MILE PERVAN,JOSIP VIDOVIĆ,RATKO STIPIĆ,NIKICA MIHALJEVIĆ,GORDANA BILIĆ,JOSIP VLAIĆ,JAKOV VLAIĆ,MANDA BUHA,ANTE ĆUPIĆ,ANA ANDABAKA,MAGDALENA ŠKARICA,IVAN VUKUŠIĆ,MARIJA ANDABAKA,JAKOV BEGONJA,ANTE BITUNJAC,SLAVKA GROZDANIĆ,ANTE GORETA,IVICA VUKIČEVIĆ,NADA KOSOR,GORKA BULJEVIĆ,JOSO BARIŠIĆ,ŽELJKO MOČIĆ,IVANA DADIĆ,MIROSLAV MATIĆ,MILE BARAN,NADA MUJAN,ANTE VLAJIĆ,ZVONKO GROZDANIĆ,JOSIP SKELIN,DIJANA MOČIĆ,MILENKO MOČIĆ,MARTIN GRBAVICA,ANTE BARIŠIĆ,MARICA ARALICA,IVAN KRAVAR,SONJA KURTOVIĆ,MARIJA VREKALO,ANKA MIJIĆ</derivirana_varijabla>
  </DomainObject.Predmet.StrankaNazivFormated>
  <DomainObject.Predmet.StrankaNazivFormatedOIB>
    <izvorni_sadrzaj>MARKO PRANIĆ,IVAN MATIĆ,TONČI RADELJAK,VINKA PERVAN,PETAR MOČIĆ,RAJNA LUCIĆ,NADA STIPIĆ,MARKO JUKICA,MILE SUNARA,ZVONIMIR PERVAN,GORAN ERCEGOVAC,ANA LEDENKO,PETAR BALOV,ANTE MIHALJEVIĆ,MILE BARIŠIĆ,ŠIME BITUNJAC,KATA VLAIĆ,PETAR ŠARIĆ,NEVENKA MUJAN,ANTE BITUNJAC,PETAR BILAĆ,ŽELJKO BITUNJAC,ZLATKO ŽIVKOVIĆ,JAKOV MARJANOVIĆ,DANICA SUNARA,JOSIP JERKOVIĆ,BOŽICA ŠKRAPIĆ,SLAVKA KOSOR,MARIJA RELJANOVIĆ,ANTE ČAJIĆ,MIRJANA KOSOR,JOSIP KRANJAC,ANĐELKA GALIĆ,MILE BILIĆ,MATE ŽERAVICA,DANICA LJUBIĆ,JOSIP JUKICA,IVANA DŽALE,JOSIP JERKOVIĆ,MILE PERVAN,JOSIP VIDOVIĆ,RATKO STIPIĆ,NIKICA MIHALJEVIĆ,GORDANA BILIĆ,JOSIP VLAIĆ,JAKOV VLAIĆ,MANDA BUHA,ANTE ĆUPIĆ,ANA ANDABAKA,MAGDALENA ŠKARICA,IVAN VUKUŠIĆ,MARIJA ANDABAKA,JAKOV BEGONJA,ANTE BITUNJAC,SLAVKA GROZDANIĆ,ANTE GORETA,IVICA VUKIČEVIĆ,NADA KOSOR,GORKA BULJEVIĆ,JOSO BARIŠIĆ,ŽELJKO MOČIĆ,IVANA DADIĆ,MIROSLAV MATIĆ,MILE BARAN,NADA MUJAN,ANTE VLAJIĆ,ZVONKO GROZDANIĆ,JOSIP SKELIN,DIJANA MOČIĆ,MILENKO MOČIĆ,MARTIN GRBAVICA,ANTE BARIŠIĆ,MARICA ARALICA,IVAN KRAVAR,SONJA KURTOVIĆ,MARIJA VREKALO,ANKA MIJIĆ</izvorni_sadrzaj>
    <derivirana_varijabla naziv="DomainObject.Predmet.StrankaNazivFormatedOIB_1">MARKO PRANIĆ,IVAN MATIĆ,TONČI RADELJAK,VINKA PERVAN,PETAR MOČIĆ,RAJNA LUCIĆ,NADA STIPIĆ,MARKO JUKICA,MILE SUNARA,ZVONIMIR PERVAN,GORAN ERCEGOVAC,ANA LEDENKO,PETAR BALOV,ANTE MIHALJEVIĆ,MILE BARIŠIĆ,ŠIME BITUNJAC,KATA VLAIĆ,PETAR ŠARIĆ,NEVENKA MUJAN,ANTE BITUNJAC,PETAR BILAĆ,ŽELJKO BITUNJAC,ZLATKO ŽIVKOVIĆ,JAKOV MARJANOVIĆ,DANICA SUNARA,JOSIP JERKOVIĆ,BOŽICA ŠKRAPIĆ,SLAVKA KOSOR,MARIJA RELJANOVIĆ,ANTE ČAJIĆ,MIRJANA KOSOR,JOSIP KRANJAC,ANĐELKA GALIĆ,MILE BILIĆ,MATE ŽERAVICA,DANICA LJUBIĆ,JOSIP JUKICA,IVANA DŽALE,JOSIP JERKOVIĆ,MILE PERVAN,JOSIP VIDOVIĆ,RATKO STIPIĆ,NIKICA MIHALJEVIĆ,GORDANA BILIĆ,JOSIP VLAIĆ,JAKOV VLAIĆ,MANDA BUHA,ANTE ĆUPIĆ,ANA ANDABAKA,MAGDALENA ŠKARICA,IVAN VUKUŠIĆ,MARIJA ANDABAKA,JAKOV BEGONJA,ANTE BITUNJAC,SLAVKA GROZDANIĆ,ANTE GORETA,IVICA VUKIČEVIĆ,NADA KOSOR,GORKA BULJEVIĆ,JOSO BARIŠIĆ,ŽELJKO MOČIĆ,IVANA DADIĆ,MIROSLAV MATIĆ,MILE BARAN,NADA MUJAN,ANTE VLAJIĆ,ZVONKO GROZDANIĆ,JOSIP SKELIN,DIJANA MOČIĆ,MILENKO MOČIĆ,MARTIN GRBAVICA,ANTE BARIŠIĆ,MARICA ARALICA,IVAN KRAVAR,SONJA KURTOVIĆ,MARIJA VREKALO,ANKA MIJIĆ</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MARKO PRANIĆ zastupanog po punomoćniku ANTE RAJČIĆ</item>
      <item>IVAN MATIĆ zastupanog po punomoćniku ANTE RAJČIĆ</item>
      <item>TONČI RADELJAK zastupanog po punomoćniku ANTE RAJČIĆ</item>
      <item>VINKA PERVAN zastupanog po punomoćniku ANTE RAJČIĆ</item>
      <item>PETAR MOČIĆ zastupanog po punomoćniku ANTE RAJČIĆ</item>
      <item>RAJNA LUCIĆ zastupanog po punomoćniku ANTE RAJČIĆ</item>
      <item>NADA STIPIĆ zastupanog po punomoćniku ANTE RAJČIĆ</item>
      <item>MARKO JUKICA zastupanog po punomoćniku ANTE RAJČIĆ</item>
      <item>MILE SUNARA zastupanog po punomoćniku ANTE RAJČIĆ</item>
      <item>ZVONIMIR PERVAN zastupanog po punomoćniku ANTE RAJČIĆ</item>
      <item>GORAN ERCEGOVAC zastupanog po punomoćniku ANTE RAJČIĆ</item>
      <item>ANA LEDENKO zastupanog po punomoćniku ANTE RAJČIĆ</item>
      <item>PETAR BALOV zastupanog po punomoćniku ANTE RAJČIĆ</item>
      <item>ANTE MIHALJEVIĆ zastupanog po punomoćniku ANTE RAJČIĆ</item>
      <item>MILE BARIŠIĆ zastupanog po punomoćniku ANTE RAJČIĆ</item>
      <item>ŠIME BITUNJAC zastupanog po punomoćniku ANTE RAJČIĆ</item>
      <item>KATA VLAIĆ zastupanog po punomoćniku ANTE RAJČIĆ</item>
      <item>PETAR ŠARIĆ zastupanog po punomoćniku ANTE RAJČIĆ</item>
      <item>NEVENKA MUJAN zastupanog po punomoćniku ANTE RAJČIĆ</item>
      <item>ANTE BITUNJAC zastupanog po punomoćniku ANTE RAJČIĆ</item>
      <item>PETAR BILAĆ zastupanog po punomoćniku ANTE RAJČIĆ</item>
      <item>ŽELJKO BITUNJAC zastupanog po punomoćniku ANTE RAJČIĆ</item>
      <item>ZLATKO ŽIVKOVIĆ zastupanog po punomoćniku ANTE RAJČIĆ</item>
      <item>JAKOV MARJANOVIĆ zastupanog po punomoćniku ANTE RAJČIĆ</item>
      <item>DANICA SUNARA zastupanog po punomoćniku ANTE RAJČIĆ</item>
      <item>JOSIP JERKOVIĆ zastupanog po punomoćniku ANTE RAJČIĆ</item>
      <item>BOŽICA ŠKRAPIĆ zastupanog po punomoćniku ANTE RAJČIĆ</item>
      <item>SLAVKA KOSOR zastupanog po punomoćniku ANTE RAJČIĆ</item>
      <item>MARIJA RELJANOVIĆ zastupanog po punomoćniku ANTE RAJČIĆ</item>
      <item>ANTE ČAJIĆ zastupanog po punomoćniku ANTE RAJČIĆ</item>
      <item>MIRJANA KOSOR zastupanog po punomoćniku ANTE RAJČIĆ</item>
      <item>JOSIP KRANJAC zastupanog po punomoćniku ANTE RAJČIĆ</item>
      <item>ANĐELKA GALIĆ zastupanog po punomoćniku ANTE RAJČIĆ</item>
      <item>MILE BILIĆ zastupanog po punomoćniku ANTE RAJČIĆ</item>
      <item>MATE ŽERAVICA zastupanog po punomoćniku ANTE RAJČIĆ</item>
      <item>DANICA LJUBIĆ zastupanog po punomoćniku ANTE RAJČIĆ</item>
      <item>JOSIP JUKICA zastupanog po punomoćniku ANTE RAJČIĆ</item>
      <item>IVANA DŽALE zastupanog po punomoćniku ANTE RAJČIĆ</item>
      <item>JOSIP JERKOVIĆ zastupanog po punomoćniku ANTE RAJČIĆ</item>
      <item>MILE PERVAN zastupanog po punomoćniku ANTE RAJČIĆ</item>
      <item>JOSIP VIDOVIĆ zastupanog po punomoćniku ANTE RAJČIĆ</item>
      <item>RATKO STIPIĆ zastupanog po punomoćniku ANTE RAJČIĆ</item>
      <item>NIKICA MIHALJEVIĆ zastupanog po punomoćniku ANTE RAJČIĆ</item>
      <item>GORDANA BILIĆ zastupanog po punomoćniku ANTE RAJČIĆ</item>
      <item>JOSIP VLAIĆ zastupanog po punomoćniku ANTE RAJČIĆ</item>
      <item>JAKOV VLAIĆ zastupanog po punomoćniku ANTE RAJČIĆ</item>
      <item>MANDA BUHA zastupanog po punomoćniku ANTE RAJČIĆ</item>
      <item>ANTE ĆUPIĆ zastupanog po punomoćniku ANTE RAJČIĆ</item>
      <item>ANA ANDABAKA zastupanog po punomoćniku ANTE RAJČIĆ</item>
      <item>MAGDALENA ŠKARICA zastupanog po punomoćniku ANTE RAJČIĆ</item>
      <item>IVAN VUKUŠIĆ zastupanog po punomoćniku ANTE RAJČIĆ</item>
      <item>MARIJA ANDABAKA zastupanog po punomoćniku ANTE RAJČIĆ</item>
      <item>JAKOV BEGONJA zastupanog po punomoćniku ANTE RAJČIĆ</item>
      <item>ANTE BITUNJAC zastupanog po punomoćniku ANTE RAJČIĆ</item>
      <item>SLAVKA GROZDANIĆ zastupanog po punomoćniku ANTE RAJČIĆ</item>
      <item>ANTE GORETA zastupanog po punomoćniku ANTE RAJČIĆ</item>
      <item>IVICA VUKIČEVIĆ zastupanog po punomoćniku ANTE RAJČIĆ</item>
      <item>NADA KOSOR zastupanog po punomoćniku ANTE RAJČIĆ</item>
      <item>GORKA BULJEVIĆ zastupanog po punomoćniku ANTE RAJČIĆ</item>
      <item>JOSO BARIŠIĆ zastupanog po punomoćniku ANTE RAJČIĆ</item>
      <item>ŽELJKO MOČIĆ zastupanog po punomoćniku ANTE RAJČIĆ</item>
      <item>IVANA DADIĆ zastupanog po punomoćniku ANTE RAJČIĆ</item>
      <item>MIROSLAV MATIĆ zastupanog po punomoćniku ANTE RAJČIĆ</item>
      <item>MILE BARAN zastupanog po punomoćniku ANTE RAJČIĆ</item>
      <item>NADA MUJAN zastupanog po punomoćniku ANTE RAJČIĆ</item>
      <item>ANTE VLAJIĆ zastupanog po punomoćniku ANTE RAJČIĆ</item>
      <item>ZVONKO GROZDANIĆ zastupanog po punomoćniku ANTE RAJČIĆ</item>
      <item>JOSIP SKELIN zastupanog po punomoćniku ANTE RAJČIĆ</item>
      <item>DIJANA MOČIĆ zastupanog po punomoćniku ANTE RAJČIĆ</item>
      <item>MILENKO MOČIĆ zastupanog po punomoćniku ANTE RAJČIĆ</item>
      <item>MARTIN GRBAVICA zastupanog po punomoćniku ANTE RAJČIĆ</item>
      <item>ANTE BARIŠIĆ zastupanog po punomoćniku ANTE RAJČIĆ</item>
      <item>MARICA ARALICA zastupanog po punomoćniku ANTE RAJČIĆ</item>
      <item>IVAN KRAVAR zastupanog po punomoćniku ANTE RAJČIĆ</item>
      <item>SONJA KURTOVIĆ zastupanog po punomoćniku ANTE RAJČIĆ</item>
      <item>MARIJA VREKALO zastupanog po punomoćniku ANTE RAJČIĆ</item>
      <item>ANKA MIJIĆ zastupanog po punomoćniku ANTE RAJČIĆ</item>
    </izvorni_sadrzaj>
    <derivirana_varijabla naziv="DomainObject.Predmet.StrankaListFormated_1">
      <item>MARKO PRANIĆ zastupanog po punomoćniku ANTE RAJČIĆ</item>
      <item>IVAN MATIĆ zastupanog po punomoćniku ANTE RAJČIĆ</item>
      <item>TONČI RADELJAK zastupanog po punomoćniku ANTE RAJČIĆ</item>
      <item>VINKA PERVAN zastupanog po punomoćniku ANTE RAJČIĆ</item>
      <item>PETAR MOČIĆ zastupanog po punomoćniku ANTE RAJČIĆ</item>
      <item>RAJNA LUCIĆ zastupanog po punomoćniku ANTE RAJČIĆ</item>
      <item>NADA STIPIĆ zastupanog po punomoćniku ANTE RAJČIĆ</item>
      <item>MARKO JUKICA zastupanog po punomoćniku ANTE RAJČIĆ</item>
      <item>MILE SUNARA zastupanog po punomoćniku ANTE RAJČIĆ</item>
      <item>ZVONIMIR PERVAN zastupanog po punomoćniku ANTE RAJČIĆ</item>
      <item>GORAN ERCEGOVAC zastupanog po punomoćniku ANTE RAJČIĆ</item>
      <item>ANA LEDENKO zastupanog po punomoćniku ANTE RAJČIĆ</item>
      <item>PETAR BALOV zastupanog po punomoćniku ANTE RAJČIĆ</item>
      <item>ANTE MIHALJEVIĆ zastupanog po punomoćniku ANTE RAJČIĆ</item>
      <item>MILE BARIŠIĆ zastupanog po punomoćniku ANTE RAJČIĆ</item>
      <item>ŠIME BITUNJAC zastupanog po punomoćniku ANTE RAJČIĆ</item>
      <item>KATA VLAIĆ zastupanog po punomoćniku ANTE RAJČIĆ</item>
      <item>PETAR ŠARIĆ zastupanog po punomoćniku ANTE RAJČIĆ</item>
      <item>NEVENKA MUJAN zastupanog po punomoćniku ANTE RAJČIĆ</item>
      <item>ANTE BITUNJAC zastupanog po punomoćniku ANTE RAJČIĆ</item>
      <item>PETAR BILAĆ zastupanog po punomoćniku ANTE RAJČIĆ</item>
      <item>ŽELJKO BITUNJAC zastupanog po punomoćniku ANTE RAJČIĆ</item>
      <item>ZLATKO ŽIVKOVIĆ zastupanog po punomoćniku ANTE RAJČIĆ</item>
      <item>JAKOV MARJANOVIĆ zastupanog po punomoćniku ANTE RAJČIĆ</item>
      <item>DANICA SUNARA zastupanog po punomoćniku ANTE RAJČIĆ</item>
      <item>JOSIP JERKOVIĆ zastupanog po punomoćniku ANTE RAJČIĆ</item>
      <item>BOŽICA ŠKRAPIĆ zastupanog po punomoćniku ANTE RAJČIĆ</item>
      <item>SLAVKA KOSOR zastupanog po punomoćniku ANTE RAJČIĆ</item>
      <item>MARIJA RELJANOVIĆ zastupanog po punomoćniku ANTE RAJČIĆ</item>
      <item>ANTE ČAJIĆ zastupanog po punomoćniku ANTE RAJČIĆ</item>
      <item>MIRJANA KOSOR zastupanog po punomoćniku ANTE RAJČIĆ</item>
      <item>JOSIP KRANJAC zastupanog po punomoćniku ANTE RAJČIĆ</item>
      <item>ANĐELKA GALIĆ zastupanog po punomoćniku ANTE RAJČIĆ</item>
      <item>MILE BILIĆ zastupanog po punomoćniku ANTE RAJČIĆ</item>
      <item>MATE ŽERAVICA zastupanog po punomoćniku ANTE RAJČIĆ</item>
      <item>DANICA LJUBIĆ zastupanog po punomoćniku ANTE RAJČIĆ</item>
      <item>JOSIP JUKICA zastupanog po punomoćniku ANTE RAJČIĆ</item>
      <item>IVANA DŽALE zastupanog po punomoćniku ANTE RAJČIĆ</item>
      <item>JOSIP JERKOVIĆ zastupanog po punomoćniku ANTE RAJČIĆ</item>
      <item>MILE PERVAN zastupanog po punomoćniku ANTE RAJČIĆ</item>
      <item>JOSIP VIDOVIĆ zastupanog po punomoćniku ANTE RAJČIĆ</item>
      <item>RATKO STIPIĆ zastupanog po punomoćniku ANTE RAJČIĆ</item>
      <item>NIKICA MIHALJEVIĆ zastupanog po punomoćniku ANTE RAJČIĆ</item>
      <item>GORDANA BILIĆ zastupanog po punomoćniku ANTE RAJČIĆ</item>
      <item>JOSIP VLAIĆ zastupanog po punomoćniku ANTE RAJČIĆ</item>
      <item>JAKOV VLAIĆ zastupanog po punomoćniku ANTE RAJČIĆ</item>
      <item>MANDA BUHA zastupanog po punomoćniku ANTE RAJČIĆ</item>
      <item>ANTE ĆUPIĆ zastupanog po punomoćniku ANTE RAJČIĆ</item>
      <item>ANA ANDABAKA zastupanog po punomoćniku ANTE RAJČIĆ</item>
      <item>MAGDALENA ŠKARICA zastupanog po punomoćniku ANTE RAJČIĆ</item>
      <item>IVAN VUKUŠIĆ zastupanog po punomoćniku ANTE RAJČIĆ</item>
      <item>MARIJA ANDABAKA zastupanog po punomoćniku ANTE RAJČIĆ</item>
      <item>JAKOV BEGONJA zastupanog po punomoćniku ANTE RAJČIĆ</item>
      <item>ANTE BITUNJAC zastupanog po punomoćniku ANTE RAJČIĆ</item>
      <item>SLAVKA GROZDANIĆ zastupanog po punomoćniku ANTE RAJČIĆ</item>
      <item>ANTE GORETA zastupanog po punomoćniku ANTE RAJČIĆ</item>
      <item>IVICA VUKIČEVIĆ zastupanog po punomoćniku ANTE RAJČIĆ</item>
      <item>NADA KOSOR zastupanog po punomoćniku ANTE RAJČIĆ</item>
      <item>GORKA BULJEVIĆ zastupanog po punomoćniku ANTE RAJČIĆ</item>
      <item>JOSO BARIŠIĆ zastupanog po punomoćniku ANTE RAJČIĆ</item>
      <item>ŽELJKO MOČIĆ zastupanog po punomoćniku ANTE RAJČIĆ</item>
      <item>IVANA DADIĆ zastupanog po punomoćniku ANTE RAJČIĆ</item>
      <item>MIROSLAV MATIĆ zastupanog po punomoćniku ANTE RAJČIĆ</item>
      <item>MILE BARAN zastupanog po punomoćniku ANTE RAJČIĆ</item>
      <item>NADA MUJAN zastupanog po punomoćniku ANTE RAJČIĆ</item>
      <item>ANTE VLAJIĆ zastupanog po punomoćniku ANTE RAJČIĆ</item>
      <item>ZVONKO GROZDANIĆ zastupanog po punomoćniku ANTE RAJČIĆ</item>
      <item>JOSIP SKELIN zastupanog po punomoćniku ANTE RAJČIĆ</item>
      <item>DIJANA MOČIĆ zastupanog po punomoćniku ANTE RAJČIĆ</item>
      <item>MILENKO MOČIĆ zastupanog po punomoćniku ANTE RAJČIĆ</item>
      <item>MARTIN GRBAVICA zastupanog po punomoćniku ANTE RAJČIĆ</item>
      <item>ANTE BARIŠIĆ zastupanog po punomoćniku ANTE RAJČIĆ</item>
      <item>MARICA ARALICA zastupanog po punomoćniku ANTE RAJČIĆ</item>
      <item>IVAN KRAVAR zastupanog po punomoćniku ANTE RAJČIĆ</item>
      <item>SONJA KURTOVIĆ zastupanog po punomoćniku ANTE RAJČIĆ</item>
      <item>MARIJA VREKALO zastupanog po punomoćniku ANTE RAJČIĆ</item>
      <item>ANKA MIJIĆ zastupanog po punomoćniku ANTE RAJČIĆ</item>
    </derivirana_varijabla>
  </DomainObject.Predmet.StrankaListFormated>
  <DomainObject.Predmet.StrankaListFormatedOIB>
    <izvorni_sadrzaj>
      <item>MARKO PRANIĆ zastupanog po punomoćniku ANTE RAJČIĆ</item>
      <item>IVAN MATIĆ zastupanog po punomoćniku ANTE RAJČIĆ</item>
      <item>TONČI RADELJAK zastupanog po punomoćniku ANTE RAJČIĆ</item>
      <item>VINKA PERVAN zastupanog po punomoćniku ANTE RAJČIĆ</item>
      <item>PETAR MOČIĆ zastupanog po punomoćniku ANTE RAJČIĆ</item>
      <item>RAJNA LUCIĆ zastupanog po punomoćniku ANTE RAJČIĆ</item>
      <item>NADA STIPIĆ zastupanog po punomoćniku ANTE RAJČIĆ</item>
      <item>MARKO JUKICA zastupanog po punomoćniku ANTE RAJČIĆ</item>
      <item>MILE SUNARA zastupanog po punomoćniku ANTE RAJČIĆ</item>
      <item>ZVONIMIR PERVAN zastupanog po punomoćniku ANTE RAJČIĆ</item>
      <item>GORAN ERCEGOVAC zastupanog po punomoćniku ANTE RAJČIĆ</item>
      <item>ANA LEDENKO zastupanog po punomoćniku ANTE RAJČIĆ</item>
      <item>PETAR BALOV zastupanog po punomoćniku ANTE RAJČIĆ</item>
      <item>ANTE MIHALJEVIĆ zastupanog po punomoćniku ANTE RAJČIĆ</item>
      <item>MILE BARIŠIĆ zastupanog po punomoćniku ANTE RAJČIĆ</item>
      <item>ŠIME BITUNJAC zastupanog po punomoćniku ANTE RAJČIĆ</item>
      <item>KATA VLAIĆ zastupanog po punomoćniku ANTE RAJČIĆ</item>
      <item>PETAR ŠARIĆ zastupanog po punomoćniku ANTE RAJČIĆ</item>
      <item>NEVENKA MUJAN zastupanog po punomoćniku ANTE RAJČIĆ</item>
      <item>ANTE BITUNJAC zastupanog po punomoćniku ANTE RAJČIĆ</item>
      <item>PETAR BILAĆ zastupanog po punomoćniku ANTE RAJČIĆ</item>
      <item>ŽELJKO BITUNJAC zastupanog po punomoćniku ANTE RAJČIĆ</item>
      <item>ZLATKO ŽIVKOVIĆ zastupanog po punomoćniku ANTE RAJČIĆ</item>
      <item>JAKOV MARJANOVIĆ zastupanog po punomoćniku ANTE RAJČIĆ</item>
      <item>DANICA SUNARA zastupanog po punomoćniku ANTE RAJČIĆ</item>
      <item>JOSIP JERKOVIĆ zastupanog po punomoćniku ANTE RAJČIĆ</item>
      <item>BOŽICA ŠKRAPIĆ zastupanog po punomoćniku ANTE RAJČIĆ</item>
      <item>SLAVKA KOSOR zastupanog po punomoćniku ANTE RAJČIĆ</item>
      <item>MARIJA RELJANOVIĆ zastupanog po punomoćniku ANTE RAJČIĆ</item>
      <item>ANTE ČAJIĆ zastupanog po punomoćniku ANTE RAJČIĆ</item>
      <item>MIRJANA KOSOR zastupanog po punomoćniku ANTE RAJČIĆ</item>
      <item>JOSIP KRANJAC zastupanog po punomoćniku ANTE RAJČIĆ</item>
      <item>ANĐELKA GALIĆ zastupanog po punomoćniku ANTE RAJČIĆ</item>
      <item>MILE BILIĆ zastupanog po punomoćniku ANTE RAJČIĆ</item>
      <item>MATE ŽERAVICA zastupanog po punomoćniku ANTE RAJČIĆ</item>
      <item>DANICA LJUBIĆ zastupanog po punomoćniku ANTE RAJČIĆ</item>
      <item>JOSIP JUKICA zastupanog po punomoćniku ANTE RAJČIĆ</item>
      <item>IVANA DŽALE zastupanog po punomoćniku ANTE RAJČIĆ</item>
      <item>JOSIP JERKOVIĆ zastupanog po punomoćniku ANTE RAJČIĆ</item>
      <item>MILE PERVAN zastupanog po punomoćniku ANTE RAJČIĆ</item>
      <item>JOSIP VIDOVIĆ zastupanog po punomoćniku ANTE RAJČIĆ</item>
      <item>RATKO STIPIĆ zastupanog po punomoćniku ANTE RAJČIĆ</item>
      <item>NIKICA MIHALJEVIĆ zastupanog po punomoćniku ANTE RAJČIĆ</item>
      <item>GORDANA BILIĆ zastupanog po punomoćniku ANTE RAJČIĆ</item>
      <item>JOSIP VLAIĆ zastupanog po punomoćniku ANTE RAJČIĆ</item>
      <item>JAKOV VLAIĆ zastupanog po punomoćniku ANTE RAJČIĆ</item>
      <item>MANDA BUHA zastupanog po punomoćniku ANTE RAJČIĆ</item>
      <item>ANTE ĆUPIĆ zastupanog po punomoćniku ANTE RAJČIĆ</item>
      <item>ANA ANDABAKA zastupanog po punomoćniku ANTE RAJČIĆ</item>
      <item>MAGDALENA ŠKARICA zastupanog po punomoćniku ANTE RAJČIĆ</item>
      <item>IVAN VUKUŠIĆ zastupanog po punomoćniku ANTE RAJČIĆ</item>
      <item>MARIJA ANDABAKA zastupanog po punomoćniku ANTE RAJČIĆ</item>
      <item>JAKOV BEGONJA zastupanog po punomoćniku ANTE RAJČIĆ</item>
      <item>ANTE BITUNJAC zastupanog po punomoćniku ANTE RAJČIĆ</item>
      <item>SLAVKA GROZDANIĆ zastupanog po punomoćniku ANTE RAJČIĆ</item>
      <item>ANTE GORETA zastupanog po punomoćniku ANTE RAJČIĆ</item>
      <item>IVICA VUKIČEVIĆ zastupanog po punomoćniku ANTE RAJČIĆ</item>
      <item>NADA KOSOR zastupanog po punomoćniku ANTE RAJČIĆ</item>
      <item>GORKA BULJEVIĆ zastupanog po punomoćniku ANTE RAJČIĆ</item>
      <item>JOSO BARIŠIĆ zastupanog po punomoćniku ANTE RAJČIĆ</item>
      <item>ŽELJKO MOČIĆ zastupanog po punomoćniku ANTE RAJČIĆ</item>
      <item>IVANA DADIĆ zastupanog po punomoćniku ANTE RAJČIĆ</item>
      <item>MIROSLAV MATIĆ zastupanog po punomoćniku ANTE RAJČIĆ</item>
      <item>MILE BARAN zastupanog po punomoćniku ANTE RAJČIĆ</item>
      <item>NADA MUJAN zastupanog po punomoćniku ANTE RAJČIĆ</item>
      <item>ANTE VLAJIĆ zastupanog po punomoćniku ANTE RAJČIĆ</item>
      <item>ZVONKO GROZDANIĆ zastupanog po punomoćniku ANTE RAJČIĆ</item>
      <item>JOSIP SKELIN zastupanog po punomoćniku ANTE RAJČIĆ</item>
      <item>DIJANA MOČIĆ zastupanog po punomoćniku ANTE RAJČIĆ</item>
      <item>MILENKO MOČIĆ zastupanog po punomoćniku ANTE RAJČIĆ</item>
      <item>MARTIN GRBAVICA zastupanog po punomoćniku ANTE RAJČIĆ</item>
      <item>ANTE BARIŠIĆ zastupanog po punomoćniku ANTE RAJČIĆ</item>
      <item>MARICA ARALICA zastupanog po punomoćniku ANTE RAJČIĆ</item>
      <item>IVAN KRAVAR zastupanog po punomoćniku ANTE RAJČIĆ</item>
      <item>SONJA KURTOVIĆ zastupanog po punomoćniku ANTE RAJČIĆ</item>
      <item>MARIJA VREKALO zastupanog po punomoćniku ANTE RAJČIĆ</item>
      <item>ANKA MIJIĆ zastupanog po punomoćniku ANTE RAJČIĆ</item>
    </izvorni_sadrzaj>
    <derivirana_varijabla naziv="DomainObject.Predmet.StrankaListFormatedOIB_1">
      <item>MARKO PRANIĆ zastupanog po punomoćniku ANTE RAJČIĆ</item>
      <item>IVAN MATIĆ zastupanog po punomoćniku ANTE RAJČIĆ</item>
      <item>TONČI RADELJAK zastupanog po punomoćniku ANTE RAJČIĆ</item>
      <item>VINKA PERVAN zastupanog po punomoćniku ANTE RAJČIĆ</item>
      <item>PETAR MOČIĆ zastupanog po punomoćniku ANTE RAJČIĆ</item>
      <item>RAJNA LUCIĆ zastupanog po punomoćniku ANTE RAJČIĆ</item>
      <item>NADA STIPIĆ zastupanog po punomoćniku ANTE RAJČIĆ</item>
      <item>MARKO JUKICA zastupanog po punomoćniku ANTE RAJČIĆ</item>
      <item>MILE SUNARA zastupanog po punomoćniku ANTE RAJČIĆ</item>
      <item>ZVONIMIR PERVAN zastupanog po punomoćniku ANTE RAJČIĆ</item>
      <item>GORAN ERCEGOVAC zastupanog po punomoćniku ANTE RAJČIĆ</item>
      <item>ANA LEDENKO zastupanog po punomoćniku ANTE RAJČIĆ</item>
      <item>PETAR BALOV zastupanog po punomoćniku ANTE RAJČIĆ</item>
      <item>ANTE MIHALJEVIĆ zastupanog po punomoćniku ANTE RAJČIĆ</item>
      <item>MILE BARIŠIĆ zastupanog po punomoćniku ANTE RAJČIĆ</item>
      <item>ŠIME BITUNJAC zastupanog po punomoćniku ANTE RAJČIĆ</item>
      <item>KATA VLAIĆ zastupanog po punomoćniku ANTE RAJČIĆ</item>
      <item>PETAR ŠARIĆ zastupanog po punomoćniku ANTE RAJČIĆ</item>
      <item>NEVENKA MUJAN zastupanog po punomoćniku ANTE RAJČIĆ</item>
      <item>ANTE BITUNJAC zastupanog po punomoćniku ANTE RAJČIĆ</item>
      <item>PETAR BILAĆ zastupanog po punomoćniku ANTE RAJČIĆ</item>
      <item>ŽELJKO BITUNJAC zastupanog po punomoćniku ANTE RAJČIĆ</item>
      <item>ZLATKO ŽIVKOVIĆ zastupanog po punomoćniku ANTE RAJČIĆ</item>
      <item>JAKOV MARJANOVIĆ zastupanog po punomoćniku ANTE RAJČIĆ</item>
      <item>DANICA SUNARA zastupanog po punomoćniku ANTE RAJČIĆ</item>
      <item>JOSIP JERKOVIĆ zastupanog po punomoćniku ANTE RAJČIĆ</item>
      <item>BOŽICA ŠKRAPIĆ zastupanog po punomoćniku ANTE RAJČIĆ</item>
      <item>SLAVKA KOSOR zastupanog po punomoćniku ANTE RAJČIĆ</item>
      <item>MARIJA RELJANOVIĆ zastupanog po punomoćniku ANTE RAJČIĆ</item>
      <item>ANTE ČAJIĆ zastupanog po punomoćniku ANTE RAJČIĆ</item>
      <item>MIRJANA KOSOR zastupanog po punomoćniku ANTE RAJČIĆ</item>
      <item>JOSIP KRANJAC zastupanog po punomoćniku ANTE RAJČIĆ</item>
      <item>ANĐELKA GALIĆ zastupanog po punomoćniku ANTE RAJČIĆ</item>
      <item>MILE BILIĆ zastupanog po punomoćniku ANTE RAJČIĆ</item>
      <item>MATE ŽERAVICA zastupanog po punomoćniku ANTE RAJČIĆ</item>
      <item>DANICA LJUBIĆ zastupanog po punomoćniku ANTE RAJČIĆ</item>
      <item>JOSIP JUKICA zastupanog po punomoćniku ANTE RAJČIĆ</item>
      <item>IVANA DŽALE zastupanog po punomoćniku ANTE RAJČIĆ</item>
      <item>JOSIP JERKOVIĆ zastupanog po punomoćniku ANTE RAJČIĆ</item>
      <item>MILE PERVAN zastupanog po punomoćniku ANTE RAJČIĆ</item>
      <item>JOSIP VIDOVIĆ zastupanog po punomoćniku ANTE RAJČIĆ</item>
      <item>RATKO STIPIĆ zastupanog po punomoćniku ANTE RAJČIĆ</item>
      <item>NIKICA MIHALJEVIĆ zastupanog po punomoćniku ANTE RAJČIĆ</item>
      <item>GORDANA BILIĆ zastupanog po punomoćniku ANTE RAJČIĆ</item>
      <item>JOSIP VLAIĆ zastupanog po punomoćniku ANTE RAJČIĆ</item>
      <item>JAKOV VLAIĆ zastupanog po punomoćniku ANTE RAJČIĆ</item>
      <item>MANDA BUHA zastupanog po punomoćniku ANTE RAJČIĆ</item>
      <item>ANTE ĆUPIĆ zastupanog po punomoćniku ANTE RAJČIĆ</item>
      <item>ANA ANDABAKA zastupanog po punomoćniku ANTE RAJČIĆ</item>
      <item>MAGDALENA ŠKARICA zastupanog po punomoćniku ANTE RAJČIĆ</item>
      <item>IVAN VUKUŠIĆ zastupanog po punomoćniku ANTE RAJČIĆ</item>
      <item>MARIJA ANDABAKA zastupanog po punomoćniku ANTE RAJČIĆ</item>
      <item>JAKOV BEGONJA zastupanog po punomoćniku ANTE RAJČIĆ</item>
      <item>ANTE BITUNJAC zastupanog po punomoćniku ANTE RAJČIĆ</item>
      <item>SLAVKA GROZDANIĆ zastupanog po punomoćniku ANTE RAJČIĆ</item>
      <item>ANTE GORETA zastupanog po punomoćniku ANTE RAJČIĆ</item>
      <item>IVICA VUKIČEVIĆ zastupanog po punomoćniku ANTE RAJČIĆ</item>
      <item>NADA KOSOR zastupanog po punomoćniku ANTE RAJČIĆ</item>
      <item>GORKA BULJEVIĆ zastupanog po punomoćniku ANTE RAJČIĆ</item>
      <item>JOSO BARIŠIĆ zastupanog po punomoćniku ANTE RAJČIĆ</item>
      <item>ŽELJKO MOČIĆ zastupanog po punomoćniku ANTE RAJČIĆ</item>
      <item>IVANA DADIĆ zastupanog po punomoćniku ANTE RAJČIĆ</item>
      <item>MIROSLAV MATIĆ zastupanog po punomoćniku ANTE RAJČIĆ</item>
      <item>MILE BARAN zastupanog po punomoćniku ANTE RAJČIĆ</item>
      <item>NADA MUJAN zastupanog po punomoćniku ANTE RAJČIĆ</item>
      <item>ANTE VLAJIĆ zastupanog po punomoćniku ANTE RAJČIĆ</item>
      <item>ZVONKO GROZDANIĆ zastupanog po punomoćniku ANTE RAJČIĆ</item>
      <item>JOSIP SKELIN zastupanog po punomoćniku ANTE RAJČIĆ</item>
      <item>DIJANA MOČIĆ zastupanog po punomoćniku ANTE RAJČIĆ</item>
      <item>MILENKO MOČIĆ zastupanog po punomoćniku ANTE RAJČIĆ</item>
      <item>MARTIN GRBAVICA zastupanog po punomoćniku ANTE RAJČIĆ</item>
      <item>ANTE BARIŠIĆ zastupanog po punomoćniku ANTE RAJČIĆ</item>
      <item>MARICA ARALICA zastupanog po punomoćniku ANTE RAJČIĆ</item>
      <item>IVAN KRAVAR zastupanog po punomoćniku ANTE RAJČIĆ</item>
      <item>SONJA KURTOVIĆ zastupanog po punomoćniku ANTE RAJČIĆ</item>
      <item>MARIJA VREKALO zastupanog po punomoćniku ANTE RAJČIĆ</item>
      <item>ANKA MIJIĆ zastupanog po punomoćniku ANTE RAJČIĆ</item>
    </derivirana_varijabla>
  </DomainObject.Predmet.StrankaListFormatedOIB>
  <DomainObject.Predmet.StrankaListFormatedWithAdress>
    <izvorni_sadrzaj>
      <item>MARKO PRANIĆ zastupanog po punomoćniku ANTE RAJČIĆ</item>
      <item>IVAN MATIĆ zastupanog po punomoćniku ANTE RAJČIĆ</item>
      <item>TONČI RADELJAK zastupanog po punomoćniku ANTE RAJČIĆ</item>
      <item>VINKA PERVAN zastupanog po punomoćniku ANTE RAJČIĆ</item>
      <item>PETAR MOČIĆ zastupanog po punomoćniku ANTE RAJČIĆ</item>
      <item>RAJNA LUCIĆ zastupanog po punomoćniku ANTE RAJČIĆ</item>
      <item>NADA STIPIĆ zastupanog po punomoćniku ANTE RAJČIĆ</item>
      <item>MARKO JUKICA zastupanog po punomoćniku ANTE RAJČIĆ</item>
      <item>MILE SUNARA zastupanog po punomoćniku ANTE RAJČIĆ</item>
      <item>ZVONIMIR PERVAN zastupanog po punomoćniku ANTE RAJČIĆ</item>
      <item>GORAN ERCEGOVAC zastupanog po punomoćniku ANTE RAJČIĆ</item>
      <item>ANA LEDENKO zastupanog po punomoćniku ANTE RAJČIĆ</item>
      <item>PETAR BALOV zastupanog po punomoćniku ANTE RAJČIĆ</item>
      <item>ANTE MIHALJEVIĆ zastupanog po punomoćniku ANTE RAJČIĆ</item>
      <item>MILE BARIŠIĆ zastupanog po punomoćniku ANTE RAJČIĆ</item>
      <item>ŠIME BITUNJAC zastupanog po punomoćniku ANTE RAJČIĆ</item>
      <item>KATA VLAIĆ zastupanog po punomoćniku ANTE RAJČIĆ</item>
      <item>PETAR ŠARIĆ zastupanog po punomoćniku ANTE RAJČIĆ</item>
      <item>NEVENKA MUJAN zastupanog po punomoćniku ANTE RAJČIĆ</item>
      <item>ANTE BITUNJAC zastupanog po punomoćniku ANTE RAJČIĆ</item>
      <item>PETAR BILAĆ zastupanog po punomoćniku ANTE RAJČIĆ</item>
      <item>ŽELJKO BITUNJAC zastupanog po punomoćniku ANTE RAJČIĆ</item>
      <item>ZLATKO ŽIVKOVIĆ zastupanog po punomoćniku ANTE RAJČIĆ</item>
      <item>JAKOV MARJANOVIĆ zastupanog po punomoćniku ANTE RAJČIĆ</item>
      <item>DANICA SUNARA zastupanog po punomoćniku ANTE RAJČIĆ</item>
      <item>JOSIP JERKOVIĆ zastupanog po punomoćniku ANTE RAJČIĆ</item>
      <item>BOŽICA ŠKRAPIĆ zastupanog po punomoćniku ANTE RAJČIĆ</item>
      <item>SLAVKA KOSOR zastupanog po punomoćniku ANTE RAJČIĆ</item>
      <item>MARIJA RELJANOVIĆ zastupanog po punomoćniku ANTE RAJČIĆ</item>
      <item>ANTE ČAJIĆ zastupanog po punomoćniku ANTE RAJČIĆ</item>
      <item>MIRJANA KOSOR zastupanog po punomoćniku ANTE RAJČIĆ</item>
      <item>JOSIP KRANJAC zastupanog po punomoćniku ANTE RAJČIĆ</item>
      <item>ANĐELKA GALIĆ zastupanog po punomoćniku ANTE RAJČIĆ</item>
      <item>MILE BILIĆ zastupanog po punomoćniku ANTE RAJČIĆ</item>
      <item>MATE ŽERAVICA zastupanog po punomoćniku ANTE RAJČIĆ</item>
      <item>DANICA LJUBIĆ zastupanog po punomoćniku ANTE RAJČIĆ</item>
      <item>JOSIP JUKICA zastupanog po punomoćniku ANTE RAJČIĆ</item>
      <item>IVANA DŽALE zastupanog po punomoćniku ANTE RAJČIĆ</item>
      <item>JOSIP JERKOVIĆ zastupanog po punomoćniku ANTE RAJČIĆ</item>
      <item>MILE PERVAN zastupanog po punomoćniku ANTE RAJČIĆ</item>
      <item>JOSIP VIDOVIĆ zastupanog po punomoćniku ANTE RAJČIĆ</item>
      <item>RATKO STIPIĆ zastupanog po punomoćniku ANTE RAJČIĆ</item>
      <item>NIKICA MIHALJEVIĆ zastupanog po punomoćniku ANTE RAJČIĆ</item>
      <item>GORDANA BILIĆ zastupanog po punomoćniku ANTE RAJČIĆ</item>
      <item>JOSIP VLAIĆ zastupanog po punomoćniku ANTE RAJČIĆ</item>
      <item>JAKOV VLAIĆ zastupanog po punomoćniku ANTE RAJČIĆ</item>
      <item>MANDA BUHA zastupanog po punomoćniku ANTE RAJČIĆ</item>
      <item>ANTE ĆUPIĆ zastupanog po punomoćniku ANTE RAJČIĆ</item>
      <item>ANA ANDABAKA zastupanog po punomoćniku ANTE RAJČIĆ</item>
      <item>MAGDALENA ŠKARICA zastupanog po punomoćniku ANTE RAJČIĆ</item>
      <item>IVAN VUKUŠIĆ zastupanog po punomoćniku ANTE RAJČIĆ</item>
      <item>MARIJA ANDABAKA zastupanog po punomoćniku ANTE RAJČIĆ</item>
      <item>JAKOV BEGONJA zastupanog po punomoćniku ANTE RAJČIĆ</item>
      <item>ANTE BITUNJAC zastupanog po punomoćniku ANTE RAJČIĆ</item>
      <item>SLAVKA GROZDANIĆ zastupanog po punomoćniku ANTE RAJČIĆ</item>
      <item>ANTE GORETA zastupanog po punomoćniku ANTE RAJČIĆ</item>
      <item>IVICA VUKIČEVIĆ zastupanog po punomoćniku ANTE RAJČIĆ</item>
      <item>NADA KOSOR zastupanog po punomoćniku ANTE RAJČIĆ</item>
      <item>GORKA BULJEVIĆ zastupanog po punomoćniku ANTE RAJČIĆ</item>
      <item>JOSO BARIŠIĆ zastupanog po punomoćniku ANTE RAJČIĆ</item>
      <item>ŽELJKO MOČIĆ zastupanog po punomoćniku ANTE RAJČIĆ</item>
      <item>IVANA DADIĆ zastupanog po punomoćniku ANTE RAJČIĆ</item>
      <item>MIROSLAV MATIĆ zastupanog po punomoćniku ANTE RAJČIĆ</item>
      <item>MILE BARAN zastupanog po punomoćniku ANTE RAJČIĆ</item>
      <item>NADA MUJAN zastupanog po punomoćniku ANTE RAJČIĆ</item>
      <item>ANTE VLAJIĆ zastupanog po punomoćniku ANTE RAJČIĆ</item>
      <item>ZVONKO GROZDANIĆ zastupanog po punomoćniku ANTE RAJČIĆ</item>
      <item>JOSIP SKELIN zastupanog po punomoćniku ANTE RAJČIĆ</item>
      <item>DIJANA MOČIĆ zastupanog po punomoćniku ANTE RAJČIĆ</item>
      <item>MILENKO MOČIĆ zastupanog po punomoćniku ANTE RAJČIĆ</item>
      <item>MARTIN GRBAVICA zastupanog po punomoćniku ANTE RAJČIĆ</item>
      <item>ANTE BARIŠIĆ zastupanog po punomoćniku ANTE RAJČIĆ</item>
      <item>MARICA ARALICA zastupanog po punomoćniku ANTE RAJČIĆ</item>
      <item>IVAN KRAVAR zastupanog po punomoćniku ANTE RAJČIĆ</item>
      <item>SONJA KURTOVIĆ zastupanog po punomoćniku ANTE RAJČIĆ</item>
      <item>MARIJA VREKALO zastupanog po punomoćniku ANTE RAJČIĆ</item>
      <item>ANKA MIJIĆ zastupanog po punomoćniku ANTE RAJČIĆ</item>
    </izvorni_sadrzaj>
    <derivirana_varijabla naziv="DomainObject.Predmet.StrankaListFormatedWithAdress_1">
      <item>MARKO PRANIĆ zastupanog po punomoćniku ANTE RAJČIĆ</item>
      <item>IVAN MATIĆ zastupanog po punomoćniku ANTE RAJČIĆ</item>
      <item>TONČI RADELJAK zastupanog po punomoćniku ANTE RAJČIĆ</item>
      <item>VINKA PERVAN zastupanog po punomoćniku ANTE RAJČIĆ</item>
      <item>PETAR MOČIĆ zastupanog po punomoćniku ANTE RAJČIĆ</item>
      <item>RAJNA LUCIĆ zastupanog po punomoćniku ANTE RAJČIĆ</item>
      <item>NADA STIPIĆ zastupanog po punomoćniku ANTE RAJČIĆ</item>
      <item>MARKO JUKICA zastupanog po punomoćniku ANTE RAJČIĆ</item>
      <item>MILE SUNARA zastupanog po punomoćniku ANTE RAJČIĆ</item>
      <item>ZVONIMIR PERVAN zastupanog po punomoćniku ANTE RAJČIĆ</item>
      <item>GORAN ERCEGOVAC zastupanog po punomoćniku ANTE RAJČIĆ</item>
      <item>ANA LEDENKO zastupanog po punomoćniku ANTE RAJČIĆ</item>
      <item>PETAR BALOV zastupanog po punomoćniku ANTE RAJČIĆ</item>
      <item>ANTE MIHALJEVIĆ zastupanog po punomoćniku ANTE RAJČIĆ</item>
      <item>MILE BARIŠIĆ zastupanog po punomoćniku ANTE RAJČIĆ</item>
      <item>ŠIME BITUNJAC zastupanog po punomoćniku ANTE RAJČIĆ</item>
      <item>KATA VLAIĆ zastupanog po punomoćniku ANTE RAJČIĆ</item>
      <item>PETAR ŠARIĆ zastupanog po punomoćniku ANTE RAJČIĆ</item>
      <item>NEVENKA MUJAN zastupanog po punomoćniku ANTE RAJČIĆ</item>
      <item>ANTE BITUNJAC zastupanog po punomoćniku ANTE RAJČIĆ</item>
      <item>PETAR BILAĆ zastupanog po punomoćniku ANTE RAJČIĆ</item>
      <item>ŽELJKO BITUNJAC zastupanog po punomoćniku ANTE RAJČIĆ</item>
      <item>ZLATKO ŽIVKOVIĆ zastupanog po punomoćniku ANTE RAJČIĆ</item>
      <item>JAKOV MARJANOVIĆ zastupanog po punomoćniku ANTE RAJČIĆ</item>
      <item>DANICA SUNARA zastupanog po punomoćniku ANTE RAJČIĆ</item>
      <item>JOSIP JERKOVIĆ zastupanog po punomoćniku ANTE RAJČIĆ</item>
      <item>BOŽICA ŠKRAPIĆ zastupanog po punomoćniku ANTE RAJČIĆ</item>
      <item>SLAVKA KOSOR zastupanog po punomoćniku ANTE RAJČIĆ</item>
      <item>MARIJA RELJANOVIĆ zastupanog po punomoćniku ANTE RAJČIĆ</item>
      <item>ANTE ČAJIĆ zastupanog po punomoćniku ANTE RAJČIĆ</item>
      <item>MIRJANA KOSOR zastupanog po punomoćniku ANTE RAJČIĆ</item>
      <item>JOSIP KRANJAC zastupanog po punomoćniku ANTE RAJČIĆ</item>
      <item>ANĐELKA GALIĆ zastupanog po punomoćniku ANTE RAJČIĆ</item>
      <item>MILE BILIĆ zastupanog po punomoćniku ANTE RAJČIĆ</item>
      <item>MATE ŽERAVICA zastupanog po punomoćniku ANTE RAJČIĆ</item>
      <item>DANICA LJUBIĆ zastupanog po punomoćniku ANTE RAJČIĆ</item>
      <item>JOSIP JUKICA zastupanog po punomoćniku ANTE RAJČIĆ</item>
      <item>IVANA DŽALE zastupanog po punomoćniku ANTE RAJČIĆ</item>
      <item>JOSIP JERKOVIĆ zastupanog po punomoćniku ANTE RAJČIĆ</item>
      <item>MILE PERVAN zastupanog po punomoćniku ANTE RAJČIĆ</item>
      <item>JOSIP VIDOVIĆ zastupanog po punomoćniku ANTE RAJČIĆ</item>
      <item>RATKO STIPIĆ zastupanog po punomoćniku ANTE RAJČIĆ</item>
      <item>NIKICA MIHALJEVIĆ zastupanog po punomoćniku ANTE RAJČIĆ</item>
      <item>GORDANA BILIĆ zastupanog po punomoćniku ANTE RAJČIĆ</item>
      <item>JOSIP VLAIĆ zastupanog po punomoćniku ANTE RAJČIĆ</item>
      <item>JAKOV VLAIĆ zastupanog po punomoćniku ANTE RAJČIĆ</item>
      <item>MANDA BUHA zastupanog po punomoćniku ANTE RAJČIĆ</item>
      <item>ANTE ĆUPIĆ zastupanog po punomoćniku ANTE RAJČIĆ</item>
      <item>ANA ANDABAKA zastupanog po punomoćniku ANTE RAJČIĆ</item>
      <item>MAGDALENA ŠKARICA zastupanog po punomoćniku ANTE RAJČIĆ</item>
      <item>IVAN VUKUŠIĆ zastupanog po punomoćniku ANTE RAJČIĆ</item>
      <item>MARIJA ANDABAKA zastupanog po punomoćniku ANTE RAJČIĆ</item>
      <item>JAKOV BEGONJA zastupanog po punomoćniku ANTE RAJČIĆ</item>
      <item>ANTE BITUNJAC zastupanog po punomoćniku ANTE RAJČIĆ</item>
      <item>SLAVKA GROZDANIĆ zastupanog po punomoćniku ANTE RAJČIĆ</item>
      <item>ANTE GORETA zastupanog po punomoćniku ANTE RAJČIĆ</item>
      <item>IVICA VUKIČEVIĆ zastupanog po punomoćniku ANTE RAJČIĆ</item>
      <item>NADA KOSOR zastupanog po punomoćniku ANTE RAJČIĆ</item>
      <item>GORKA BULJEVIĆ zastupanog po punomoćniku ANTE RAJČIĆ</item>
      <item>JOSO BARIŠIĆ zastupanog po punomoćniku ANTE RAJČIĆ</item>
      <item>ŽELJKO MOČIĆ zastupanog po punomoćniku ANTE RAJČIĆ</item>
      <item>IVANA DADIĆ zastupanog po punomoćniku ANTE RAJČIĆ</item>
      <item>MIROSLAV MATIĆ zastupanog po punomoćniku ANTE RAJČIĆ</item>
      <item>MILE BARAN zastupanog po punomoćniku ANTE RAJČIĆ</item>
      <item>NADA MUJAN zastupanog po punomoćniku ANTE RAJČIĆ</item>
      <item>ANTE VLAJIĆ zastupanog po punomoćniku ANTE RAJČIĆ</item>
      <item>ZVONKO GROZDANIĆ zastupanog po punomoćniku ANTE RAJČIĆ</item>
      <item>JOSIP SKELIN zastupanog po punomoćniku ANTE RAJČIĆ</item>
      <item>DIJANA MOČIĆ zastupanog po punomoćniku ANTE RAJČIĆ</item>
      <item>MILENKO MOČIĆ zastupanog po punomoćniku ANTE RAJČIĆ</item>
      <item>MARTIN GRBAVICA zastupanog po punomoćniku ANTE RAJČIĆ</item>
      <item>ANTE BARIŠIĆ zastupanog po punomoćniku ANTE RAJČIĆ</item>
      <item>MARICA ARALICA zastupanog po punomoćniku ANTE RAJČIĆ</item>
      <item>IVAN KRAVAR zastupanog po punomoćniku ANTE RAJČIĆ</item>
      <item>SONJA KURTOVIĆ zastupanog po punomoćniku ANTE RAJČIĆ</item>
      <item>MARIJA VREKALO zastupanog po punomoćniku ANTE RAJČIĆ</item>
      <item>ANKA MIJIĆ zastupanog po punomoćniku ANTE RAJČIĆ</item>
    </derivirana_varijabla>
  </DomainObject.Predmet.StrankaListFormatedWithAdress>
  <DomainObject.Predmet.StrankaListFormatedWithAdressOIB>
    <izvorni_sadrzaj>
      <item>MARKO PRANIĆ zastupanog po punomoćniku ANTE RAJČIĆ</item>
      <item>IVAN MATIĆ zastupanog po punomoćniku ANTE RAJČIĆ</item>
      <item>TONČI RADELJAK zastupanog po punomoćniku ANTE RAJČIĆ</item>
      <item>VINKA PERVAN zastupanog po punomoćniku ANTE RAJČIĆ</item>
      <item>PETAR MOČIĆ zastupanog po punomoćniku ANTE RAJČIĆ</item>
      <item>RAJNA LUCIĆ zastupanog po punomoćniku ANTE RAJČIĆ</item>
      <item>NADA STIPIĆ zastupanog po punomoćniku ANTE RAJČIĆ</item>
      <item>MARKO JUKICA zastupanog po punomoćniku ANTE RAJČIĆ</item>
      <item>MILE SUNARA zastupanog po punomoćniku ANTE RAJČIĆ</item>
      <item>ZVONIMIR PERVAN zastupanog po punomoćniku ANTE RAJČIĆ</item>
      <item>GORAN ERCEGOVAC zastupanog po punomoćniku ANTE RAJČIĆ</item>
      <item>ANA LEDENKO zastupanog po punomoćniku ANTE RAJČIĆ</item>
      <item>PETAR BALOV zastupanog po punomoćniku ANTE RAJČIĆ</item>
      <item>ANTE MIHALJEVIĆ zastupanog po punomoćniku ANTE RAJČIĆ</item>
      <item>MILE BARIŠIĆ zastupanog po punomoćniku ANTE RAJČIĆ</item>
      <item>ŠIME BITUNJAC zastupanog po punomoćniku ANTE RAJČIĆ</item>
      <item>KATA VLAIĆ zastupanog po punomoćniku ANTE RAJČIĆ</item>
      <item>PETAR ŠARIĆ zastupanog po punomoćniku ANTE RAJČIĆ</item>
      <item>NEVENKA MUJAN zastupanog po punomoćniku ANTE RAJČIĆ</item>
      <item>ANTE BITUNJAC zastupanog po punomoćniku ANTE RAJČIĆ</item>
      <item>PETAR BILAĆ zastupanog po punomoćniku ANTE RAJČIĆ</item>
      <item>ŽELJKO BITUNJAC zastupanog po punomoćniku ANTE RAJČIĆ</item>
      <item>ZLATKO ŽIVKOVIĆ zastupanog po punomoćniku ANTE RAJČIĆ</item>
      <item>JAKOV MARJANOVIĆ zastupanog po punomoćniku ANTE RAJČIĆ</item>
      <item>DANICA SUNARA zastupanog po punomoćniku ANTE RAJČIĆ</item>
      <item>JOSIP JERKOVIĆ zastupanog po punomoćniku ANTE RAJČIĆ</item>
      <item>BOŽICA ŠKRAPIĆ zastupanog po punomoćniku ANTE RAJČIĆ</item>
      <item>SLAVKA KOSOR zastupanog po punomoćniku ANTE RAJČIĆ</item>
      <item>MARIJA RELJANOVIĆ zastupanog po punomoćniku ANTE RAJČIĆ</item>
      <item>ANTE ČAJIĆ zastupanog po punomoćniku ANTE RAJČIĆ</item>
      <item>MIRJANA KOSOR zastupanog po punomoćniku ANTE RAJČIĆ</item>
      <item>JOSIP KRANJAC zastupanog po punomoćniku ANTE RAJČIĆ</item>
      <item>ANĐELKA GALIĆ zastupanog po punomoćniku ANTE RAJČIĆ</item>
      <item>MILE BILIĆ zastupanog po punomoćniku ANTE RAJČIĆ</item>
      <item>MATE ŽERAVICA zastupanog po punomoćniku ANTE RAJČIĆ</item>
      <item>DANICA LJUBIĆ zastupanog po punomoćniku ANTE RAJČIĆ</item>
      <item>JOSIP JUKICA zastupanog po punomoćniku ANTE RAJČIĆ</item>
      <item>IVANA DŽALE zastupanog po punomoćniku ANTE RAJČIĆ</item>
      <item>JOSIP JERKOVIĆ zastupanog po punomoćniku ANTE RAJČIĆ</item>
      <item>MILE PERVAN zastupanog po punomoćniku ANTE RAJČIĆ</item>
      <item>JOSIP VIDOVIĆ zastupanog po punomoćniku ANTE RAJČIĆ</item>
      <item>RATKO STIPIĆ zastupanog po punomoćniku ANTE RAJČIĆ</item>
      <item>NIKICA MIHALJEVIĆ zastupanog po punomoćniku ANTE RAJČIĆ</item>
      <item>GORDANA BILIĆ zastupanog po punomoćniku ANTE RAJČIĆ</item>
      <item>JOSIP VLAIĆ zastupanog po punomoćniku ANTE RAJČIĆ</item>
      <item>JAKOV VLAIĆ zastupanog po punomoćniku ANTE RAJČIĆ</item>
      <item>MANDA BUHA zastupanog po punomoćniku ANTE RAJČIĆ</item>
      <item>ANTE ĆUPIĆ zastupanog po punomoćniku ANTE RAJČIĆ</item>
      <item>ANA ANDABAKA zastupanog po punomoćniku ANTE RAJČIĆ</item>
      <item>MAGDALENA ŠKARICA zastupanog po punomoćniku ANTE RAJČIĆ</item>
      <item>IVAN VUKUŠIĆ zastupanog po punomoćniku ANTE RAJČIĆ</item>
      <item>MARIJA ANDABAKA zastupanog po punomoćniku ANTE RAJČIĆ</item>
      <item>JAKOV BEGONJA zastupanog po punomoćniku ANTE RAJČIĆ</item>
      <item>ANTE BITUNJAC zastupanog po punomoćniku ANTE RAJČIĆ</item>
      <item>SLAVKA GROZDANIĆ zastupanog po punomoćniku ANTE RAJČIĆ</item>
      <item>ANTE GORETA zastupanog po punomoćniku ANTE RAJČIĆ</item>
      <item>IVICA VUKIČEVIĆ zastupanog po punomoćniku ANTE RAJČIĆ</item>
      <item>NADA KOSOR zastupanog po punomoćniku ANTE RAJČIĆ</item>
      <item>GORKA BULJEVIĆ zastupanog po punomoćniku ANTE RAJČIĆ</item>
      <item>JOSO BARIŠIĆ zastupanog po punomoćniku ANTE RAJČIĆ</item>
      <item>ŽELJKO MOČIĆ zastupanog po punomoćniku ANTE RAJČIĆ</item>
      <item>IVANA DADIĆ zastupanog po punomoćniku ANTE RAJČIĆ</item>
      <item>MIROSLAV MATIĆ zastupanog po punomoćniku ANTE RAJČIĆ</item>
      <item>MILE BARAN zastupanog po punomoćniku ANTE RAJČIĆ</item>
      <item>NADA MUJAN zastupanog po punomoćniku ANTE RAJČIĆ</item>
      <item>ANTE VLAJIĆ zastupanog po punomoćniku ANTE RAJČIĆ</item>
      <item>ZVONKO GROZDANIĆ zastupanog po punomoćniku ANTE RAJČIĆ</item>
      <item>JOSIP SKELIN zastupanog po punomoćniku ANTE RAJČIĆ</item>
      <item>DIJANA MOČIĆ zastupanog po punomoćniku ANTE RAJČIĆ</item>
      <item>MILENKO MOČIĆ zastupanog po punomoćniku ANTE RAJČIĆ</item>
      <item>MARTIN GRBAVICA zastupanog po punomoćniku ANTE RAJČIĆ</item>
      <item>ANTE BARIŠIĆ zastupanog po punomoćniku ANTE RAJČIĆ</item>
      <item>MARICA ARALICA zastupanog po punomoćniku ANTE RAJČIĆ</item>
      <item>IVAN KRAVAR zastupanog po punomoćniku ANTE RAJČIĆ</item>
      <item>SONJA KURTOVIĆ zastupanog po punomoćniku ANTE RAJČIĆ</item>
      <item>MARIJA VREKALO zastupanog po punomoćniku ANTE RAJČIĆ</item>
      <item>ANKA MIJIĆ zastupanog po punomoćniku ANTE RAJČIĆ</item>
    </izvorni_sadrzaj>
    <derivirana_varijabla naziv="DomainObject.Predmet.StrankaListFormatedWithAdressOIB_1">
      <item>MARKO PRANIĆ zastupanog po punomoćniku ANTE RAJČIĆ</item>
      <item>IVAN MATIĆ zastupanog po punomoćniku ANTE RAJČIĆ</item>
      <item>TONČI RADELJAK zastupanog po punomoćniku ANTE RAJČIĆ</item>
      <item>VINKA PERVAN zastupanog po punomoćniku ANTE RAJČIĆ</item>
      <item>PETAR MOČIĆ zastupanog po punomoćniku ANTE RAJČIĆ</item>
      <item>RAJNA LUCIĆ zastupanog po punomoćniku ANTE RAJČIĆ</item>
      <item>NADA STIPIĆ zastupanog po punomoćniku ANTE RAJČIĆ</item>
      <item>MARKO JUKICA zastupanog po punomoćniku ANTE RAJČIĆ</item>
      <item>MILE SUNARA zastupanog po punomoćniku ANTE RAJČIĆ</item>
      <item>ZVONIMIR PERVAN zastupanog po punomoćniku ANTE RAJČIĆ</item>
      <item>GORAN ERCEGOVAC zastupanog po punomoćniku ANTE RAJČIĆ</item>
      <item>ANA LEDENKO zastupanog po punomoćniku ANTE RAJČIĆ</item>
      <item>PETAR BALOV zastupanog po punomoćniku ANTE RAJČIĆ</item>
      <item>ANTE MIHALJEVIĆ zastupanog po punomoćniku ANTE RAJČIĆ</item>
      <item>MILE BARIŠIĆ zastupanog po punomoćniku ANTE RAJČIĆ</item>
      <item>ŠIME BITUNJAC zastupanog po punomoćniku ANTE RAJČIĆ</item>
      <item>KATA VLAIĆ zastupanog po punomoćniku ANTE RAJČIĆ</item>
      <item>PETAR ŠARIĆ zastupanog po punomoćniku ANTE RAJČIĆ</item>
      <item>NEVENKA MUJAN zastupanog po punomoćniku ANTE RAJČIĆ</item>
      <item>ANTE BITUNJAC zastupanog po punomoćniku ANTE RAJČIĆ</item>
      <item>PETAR BILAĆ zastupanog po punomoćniku ANTE RAJČIĆ</item>
      <item>ŽELJKO BITUNJAC zastupanog po punomoćniku ANTE RAJČIĆ</item>
      <item>ZLATKO ŽIVKOVIĆ zastupanog po punomoćniku ANTE RAJČIĆ</item>
      <item>JAKOV MARJANOVIĆ zastupanog po punomoćniku ANTE RAJČIĆ</item>
      <item>DANICA SUNARA zastupanog po punomoćniku ANTE RAJČIĆ</item>
      <item>JOSIP JERKOVIĆ zastupanog po punomoćniku ANTE RAJČIĆ</item>
      <item>BOŽICA ŠKRAPIĆ zastupanog po punomoćniku ANTE RAJČIĆ</item>
      <item>SLAVKA KOSOR zastupanog po punomoćniku ANTE RAJČIĆ</item>
      <item>MARIJA RELJANOVIĆ zastupanog po punomoćniku ANTE RAJČIĆ</item>
      <item>ANTE ČAJIĆ zastupanog po punomoćniku ANTE RAJČIĆ</item>
      <item>MIRJANA KOSOR zastupanog po punomoćniku ANTE RAJČIĆ</item>
      <item>JOSIP KRANJAC zastupanog po punomoćniku ANTE RAJČIĆ</item>
      <item>ANĐELKA GALIĆ zastupanog po punomoćniku ANTE RAJČIĆ</item>
      <item>MILE BILIĆ zastupanog po punomoćniku ANTE RAJČIĆ</item>
      <item>MATE ŽERAVICA zastupanog po punomoćniku ANTE RAJČIĆ</item>
      <item>DANICA LJUBIĆ zastupanog po punomoćniku ANTE RAJČIĆ</item>
      <item>JOSIP JUKICA zastupanog po punomoćniku ANTE RAJČIĆ</item>
      <item>IVANA DŽALE zastupanog po punomoćniku ANTE RAJČIĆ</item>
      <item>JOSIP JERKOVIĆ zastupanog po punomoćniku ANTE RAJČIĆ</item>
      <item>MILE PERVAN zastupanog po punomoćniku ANTE RAJČIĆ</item>
      <item>JOSIP VIDOVIĆ zastupanog po punomoćniku ANTE RAJČIĆ</item>
      <item>RATKO STIPIĆ zastupanog po punomoćniku ANTE RAJČIĆ</item>
      <item>NIKICA MIHALJEVIĆ zastupanog po punomoćniku ANTE RAJČIĆ</item>
      <item>GORDANA BILIĆ zastupanog po punomoćniku ANTE RAJČIĆ</item>
      <item>JOSIP VLAIĆ zastupanog po punomoćniku ANTE RAJČIĆ</item>
      <item>JAKOV VLAIĆ zastupanog po punomoćniku ANTE RAJČIĆ</item>
      <item>MANDA BUHA zastupanog po punomoćniku ANTE RAJČIĆ</item>
      <item>ANTE ĆUPIĆ zastupanog po punomoćniku ANTE RAJČIĆ</item>
      <item>ANA ANDABAKA zastupanog po punomoćniku ANTE RAJČIĆ</item>
      <item>MAGDALENA ŠKARICA zastupanog po punomoćniku ANTE RAJČIĆ</item>
      <item>IVAN VUKUŠIĆ zastupanog po punomoćniku ANTE RAJČIĆ</item>
      <item>MARIJA ANDABAKA zastupanog po punomoćniku ANTE RAJČIĆ</item>
      <item>JAKOV BEGONJA zastupanog po punomoćniku ANTE RAJČIĆ</item>
      <item>ANTE BITUNJAC zastupanog po punomoćniku ANTE RAJČIĆ</item>
      <item>SLAVKA GROZDANIĆ zastupanog po punomoćniku ANTE RAJČIĆ</item>
      <item>ANTE GORETA zastupanog po punomoćniku ANTE RAJČIĆ</item>
      <item>IVICA VUKIČEVIĆ zastupanog po punomoćniku ANTE RAJČIĆ</item>
      <item>NADA KOSOR zastupanog po punomoćniku ANTE RAJČIĆ</item>
      <item>GORKA BULJEVIĆ zastupanog po punomoćniku ANTE RAJČIĆ</item>
      <item>JOSO BARIŠIĆ zastupanog po punomoćniku ANTE RAJČIĆ</item>
      <item>ŽELJKO MOČIĆ zastupanog po punomoćniku ANTE RAJČIĆ</item>
      <item>IVANA DADIĆ zastupanog po punomoćniku ANTE RAJČIĆ</item>
      <item>MIROSLAV MATIĆ zastupanog po punomoćniku ANTE RAJČIĆ</item>
      <item>MILE BARAN zastupanog po punomoćniku ANTE RAJČIĆ</item>
      <item>NADA MUJAN zastupanog po punomoćniku ANTE RAJČIĆ</item>
      <item>ANTE VLAJIĆ zastupanog po punomoćniku ANTE RAJČIĆ</item>
      <item>ZVONKO GROZDANIĆ zastupanog po punomoćniku ANTE RAJČIĆ</item>
      <item>JOSIP SKELIN zastupanog po punomoćniku ANTE RAJČIĆ</item>
      <item>DIJANA MOČIĆ zastupanog po punomoćniku ANTE RAJČIĆ</item>
      <item>MILENKO MOČIĆ zastupanog po punomoćniku ANTE RAJČIĆ</item>
      <item>MARTIN GRBAVICA zastupanog po punomoćniku ANTE RAJČIĆ</item>
      <item>ANTE BARIŠIĆ zastupanog po punomoćniku ANTE RAJČIĆ</item>
      <item>MARICA ARALICA zastupanog po punomoćniku ANTE RAJČIĆ</item>
      <item>IVAN KRAVAR zastupanog po punomoćniku ANTE RAJČIĆ</item>
      <item>SONJA KURTOVIĆ zastupanog po punomoćniku ANTE RAJČIĆ</item>
      <item>MARIJA VREKALO zastupanog po punomoćniku ANTE RAJČIĆ</item>
      <item>ANKA MIJIĆ zastupanog po punomoćniku ANTE RAJČIĆ</item>
    </derivirana_varijabla>
  </DomainObject.Predmet.StrankaListFormatedWithAdressOIB>
  <DomainObject.Predmet.StrankaListNazivFormated>
    <izvorni_sadrzaj>
      <item>MARKO PRANIĆ</item>
      <item>IVAN MATIĆ</item>
      <item>TONČI RADELJAK</item>
      <item>VINKA PERVAN</item>
      <item>PETAR MOČIĆ</item>
      <item>RAJNA LUCIĆ</item>
      <item>NADA STIPIĆ</item>
      <item>MARKO JUKICA</item>
      <item>MILE SUNARA</item>
      <item>ZVONIMIR PERVAN</item>
      <item>GORAN ERCEGOVAC</item>
      <item>ANA LEDENKO</item>
      <item>PETAR BALOV</item>
      <item>ANTE MIHALJEVIĆ</item>
      <item>MILE BARIŠIĆ</item>
      <item>ŠIME BITUNJAC</item>
      <item>KATA VLAIĆ</item>
      <item>PETAR ŠARIĆ</item>
      <item>NEVENKA MUJAN</item>
      <item>ANTE BITUNJAC</item>
      <item>PETAR BILAĆ</item>
      <item>ŽELJKO BITUNJAC</item>
      <item>ZLATKO ŽIVKOVIĆ</item>
      <item>JAKOV MARJANOVIĆ</item>
      <item>DANICA SUNARA</item>
      <item>JOSIP JERKOVIĆ</item>
      <item>BOŽICA ŠKRAPIĆ</item>
      <item>SLAVKA KOSOR</item>
      <item>MARIJA RELJANOVIĆ</item>
      <item>ANTE ČAJIĆ</item>
      <item>MIRJANA KOSOR</item>
      <item>JOSIP KRANJAC</item>
      <item>ANĐELKA GALIĆ</item>
      <item>MILE BILIĆ</item>
      <item>MATE ŽERAVICA</item>
      <item>DANICA LJUBIĆ</item>
      <item>JOSIP JUKICA</item>
      <item>IVANA DŽALE</item>
      <item>JOSIP JERKOVIĆ</item>
      <item>MILE PERVAN</item>
      <item>JOSIP VIDOVIĆ</item>
      <item>RATKO STIPIĆ</item>
      <item>NIKICA MIHALJEVIĆ</item>
      <item>GORDANA BILIĆ</item>
      <item>JOSIP VLAIĆ</item>
      <item>JAKOV VLAIĆ</item>
      <item>MANDA BUHA</item>
      <item>ANTE ĆUPIĆ</item>
      <item>ANA ANDABAKA</item>
      <item>MAGDALENA ŠKARICA</item>
      <item>IVAN VUKUŠIĆ</item>
      <item>MARIJA ANDABAKA</item>
      <item>JAKOV BEGONJA</item>
      <item>ANTE BITUNJAC</item>
      <item>SLAVKA GROZDANIĆ</item>
      <item>ANTE GORETA</item>
      <item>IVICA VUKIČEVIĆ</item>
      <item>NADA KOSOR</item>
      <item>GORKA BULJEVIĆ</item>
      <item>JOSO BARIŠIĆ</item>
      <item>ŽELJKO MOČIĆ</item>
      <item>IVANA DADIĆ</item>
      <item>MIROSLAV MATIĆ</item>
      <item>MILE BARAN</item>
      <item>NADA MUJAN</item>
      <item>ANTE VLAJIĆ</item>
      <item>ZVONKO GROZDANIĆ</item>
      <item>JOSIP SKELIN</item>
      <item>DIJANA MOČIĆ</item>
      <item>MILENKO MOČIĆ</item>
      <item>MARTIN GRBAVICA</item>
      <item>ANTE BARIŠIĆ</item>
      <item>MARICA ARALICA</item>
      <item>IVAN KRAVAR</item>
      <item>SONJA KURTOVIĆ</item>
      <item>MARIJA VREKALO</item>
      <item>ANKA MIJIĆ</item>
    </izvorni_sadrzaj>
    <derivirana_varijabla naziv="DomainObject.Predmet.StrankaListNazivFormated_1">
      <item>MARKO PRANIĆ</item>
      <item>IVAN MATIĆ</item>
      <item>TONČI RADELJAK</item>
      <item>VINKA PERVAN</item>
      <item>PETAR MOČIĆ</item>
      <item>RAJNA LUCIĆ</item>
      <item>NADA STIPIĆ</item>
      <item>MARKO JUKICA</item>
      <item>MILE SUNARA</item>
      <item>ZVONIMIR PERVAN</item>
      <item>GORAN ERCEGOVAC</item>
      <item>ANA LEDENKO</item>
      <item>PETAR BALOV</item>
      <item>ANTE MIHALJEVIĆ</item>
      <item>MILE BARIŠIĆ</item>
      <item>ŠIME BITUNJAC</item>
      <item>KATA VLAIĆ</item>
      <item>PETAR ŠARIĆ</item>
      <item>NEVENKA MUJAN</item>
      <item>ANTE BITUNJAC</item>
      <item>PETAR BILAĆ</item>
      <item>ŽELJKO BITUNJAC</item>
      <item>ZLATKO ŽIVKOVIĆ</item>
      <item>JAKOV MARJANOVIĆ</item>
      <item>DANICA SUNARA</item>
      <item>JOSIP JERKOVIĆ</item>
      <item>BOŽICA ŠKRAPIĆ</item>
      <item>SLAVKA KOSOR</item>
      <item>MARIJA RELJANOVIĆ</item>
      <item>ANTE ČAJIĆ</item>
      <item>MIRJANA KOSOR</item>
      <item>JOSIP KRANJAC</item>
      <item>ANĐELKA GALIĆ</item>
      <item>MILE BILIĆ</item>
      <item>MATE ŽERAVICA</item>
      <item>DANICA LJUBIĆ</item>
      <item>JOSIP JUKICA</item>
      <item>IVANA DŽALE</item>
      <item>JOSIP JERKOVIĆ</item>
      <item>MILE PERVAN</item>
      <item>JOSIP VIDOVIĆ</item>
      <item>RATKO STIPIĆ</item>
      <item>NIKICA MIHALJEVIĆ</item>
      <item>GORDANA BILIĆ</item>
      <item>JOSIP VLAIĆ</item>
      <item>JAKOV VLAIĆ</item>
      <item>MANDA BUHA</item>
      <item>ANTE ĆUPIĆ</item>
      <item>ANA ANDABAKA</item>
      <item>MAGDALENA ŠKARICA</item>
      <item>IVAN VUKUŠIĆ</item>
      <item>MARIJA ANDABAKA</item>
      <item>JAKOV BEGONJA</item>
      <item>ANTE BITUNJAC</item>
      <item>SLAVKA GROZDANIĆ</item>
      <item>ANTE GORETA</item>
      <item>IVICA VUKIČEVIĆ</item>
      <item>NADA KOSOR</item>
      <item>GORKA BULJEVIĆ</item>
      <item>JOSO BARIŠIĆ</item>
      <item>ŽELJKO MOČIĆ</item>
      <item>IVANA DADIĆ</item>
      <item>MIROSLAV MATIĆ</item>
      <item>MILE BARAN</item>
      <item>NADA MUJAN</item>
      <item>ANTE VLAJIĆ</item>
      <item>ZVONKO GROZDANIĆ</item>
      <item>JOSIP SKELIN</item>
      <item>DIJANA MOČIĆ</item>
      <item>MILENKO MOČIĆ</item>
      <item>MARTIN GRBAVICA</item>
      <item>ANTE BARIŠIĆ</item>
      <item>MARICA ARALICA</item>
      <item>IVAN KRAVAR</item>
      <item>SONJA KURTOVIĆ</item>
      <item>MARIJA VREKALO</item>
      <item>ANKA MIJIĆ</item>
    </derivirana_varijabla>
  </DomainObject.Predmet.StrankaListNazivFormated>
  <DomainObject.Predmet.StrankaListNazivFormatedOIB>
    <izvorni_sadrzaj>
      <item>MARKO PRANIĆ</item>
      <item>IVAN MATIĆ</item>
      <item>TONČI RADELJAK</item>
      <item>VINKA PERVAN</item>
      <item>PETAR MOČIĆ</item>
      <item>RAJNA LUCIĆ</item>
      <item>NADA STIPIĆ</item>
      <item>MARKO JUKICA</item>
      <item>MILE SUNARA</item>
      <item>ZVONIMIR PERVAN</item>
      <item>GORAN ERCEGOVAC</item>
      <item>ANA LEDENKO</item>
      <item>PETAR BALOV</item>
      <item>ANTE MIHALJEVIĆ</item>
      <item>MILE BARIŠIĆ</item>
      <item>ŠIME BITUNJAC</item>
      <item>KATA VLAIĆ</item>
      <item>PETAR ŠARIĆ</item>
      <item>NEVENKA MUJAN</item>
      <item>ANTE BITUNJAC</item>
      <item>PETAR BILAĆ</item>
      <item>ŽELJKO BITUNJAC</item>
      <item>ZLATKO ŽIVKOVIĆ</item>
      <item>JAKOV MARJANOVIĆ</item>
      <item>DANICA SUNARA</item>
      <item>JOSIP JERKOVIĆ</item>
      <item>BOŽICA ŠKRAPIĆ</item>
      <item>SLAVKA KOSOR</item>
      <item>MARIJA RELJANOVIĆ</item>
      <item>ANTE ČAJIĆ</item>
      <item>MIRJANA KOSOR</item>
      <item>JOSIP KRANJAC</item>
      <item>ANĐELKA GALIĆ</item>
      <item>MILE BILIĆ</item>
      <item>MATE ŽERAVICA</item>
      <item>DANICA LJUBIĆ</item>
      <item>JOSIP JUKICA</item>
      <item>IVANA DŽALE</item>
      <item>JOSIP JERKOVIĆ</item>
      <item>MILE PERVAN</item>
      <item>JOSIP VIDOVIĆ</item>
      <item>RATKO STIPIĆ</item>
      <item>NIKICA MIHALJEVIĆ</item>
      <item>GORDANA BILIĆ</item>
      <item>JOSIP VLAIĆ</item>
      <item>JAKOV VLAIĆ</item>
      <item>MANDA BUHA</item>
      <item>ANTE ĆUPIĆ</item>
      <item>ANA ANDABAKA</item>
      <item>MAGDALENA ŠKARICA</item>
      <item>IVAN VUKUŠIĆ</item>
      <item>MARIJA ANDABAKA</item>
      <item>JAKOV BEGONJA</item>
      <item>ANTE BITUNJAC</item>
      <item>SLAVKA GROZDANIĆ</item>
      <item>ANTE GORETA</item>
      <item>IVICA VUKIČEVIĆ</item>
      <item>NADA KOSOR</item>
      <item>GORKA BULJEVIĆ</item>
      <item>JOSO BARIŠIĆ</item>
      <item>ŽELJKO MOČIĆ</item>
      <item>IVANA DADIĆ</item>
      <item>MIROSLAV MATIĆ</item>
      <item>MILE BARAN</item>
      <item>NADA MUJAN</item>
      <item>ANTE VLAJIĆ</item>
      <item>ZVONKO GROZDANIĆ</item>
      <item>JOSIP SKELIN</item>
      <item>DIJANA MOČIĆ</item>
      <item>MILENKO MOČIĆ</item>
      <item>MARTIN GRBAVICA</item>
      <item>ANTE BARIŠIĆ</item>
      <item>MARICA ARALICA</item>
      <item>IVAN KRAVAR</item>
      <item>SONJA KURTOVIĆ</item>
      <item>MARIJA VREKALO</item>
      <item>ANKA MIJIĆ</item>
    </izvorni_sadrzaj>
    <derivirana_varijabla naziv="DomainObject.Predmet.StrankaListNazivFormatedOIB_1">
      <item>MARKO PRANIĆ</item>
      <item>IVAN MATIĆ</item>
      <item>TONČI RADELJAK</item>
      <item>VINKA PERVAN</item>
      <item>PETAR MOČIĆ</item>
      <item>RAJNA LUCIĆ</item>
      <item>NADA STIPIĆ</item>
      <item>MARKO JUKICA</item>
      <item>MILE SUNARA</item>
      <item>ZVONIMIR PERVAN</item>
      <item>GORAN ERCEGOVAC</item>
      <item>ANA LEDENKO</item>
      <item>PETAR BALOV</item>
      <item>ANTE MIHALJEVIĆ</item>
      <item>MILE BARIŠIĆ</item>
      <item>ŠIME BITUNJAC</item>
      <item>KATA VLAIĆ</item>
      <item>PETAR ŠARIĆ</item>
      <item>NEVENKA MUJAN</item>
      <item>ANTE BITUNJAC</item>
      <item>PETAR BILAĆ</item>
      <item>ŽELJKO BITUNJAC</item>
      <item>ZLATKO ŽIVKOVIĆ</item>
      <item>JAKOV MARJANOVIĆ</item>
      <item>DANICA SUNARA</item>
      <item>JOSIP JERKOVIĆ</item>
      <item>BOŽICA ŠKRAPIĆ</item>
      <item>SLAVKA KOSOR</item>
      <item>MARIJA RELJANOVIĆ</item>
      <item>ANTE ČAJIĆ</item>
      <item>MIRJANA KOSOR</item>
      <item>JOSIP KRANJAC</item>
      <item>ANĐELKA GALIĆ</item>
      <item>MILE BILIĆ</item>
      <item>MATE ŽERAVICA</item>
      <item>DANICA LJUBIĆ</item>
      <item>JOSIP JUKICA</item>
      <item>IVANA DŽALE</item>
      <item>JOSIP JERKOVIĆ</item>
      <item>MILE PERVAN</item>
      <item>JOSIP VIDOVIĆ</item>
      <item>RATKO STIPIĆ</item>
      <item>NIKICA MIHALJEVIĆ</item>
      <item>GORDANA BILIĆ</item>
      <item>JOSIP VLAIĆ</item>
      <item>JAKOV VLAIĆ</item>
      <item>MANDA BUHA</item>
      <item>ANTE ĆUPIĆ</item>
      <item>ANA ANDABAKA</item>
      <item>MAGDALENA ŠKARICA</item>
      <item>IVAN VUKUŠIĆ</item>
      <item>MARIJA ANDABAKA</item>
      <item>JAKOV BEGONJA</item>
      <item>ANTE BITUNJAC</item>
      <item>SLAVKA GROZDANIĆ</item>
      <item>ANTE GORETA</item>
      <item>IVICA VUKIČEVIĆ</item>
      <item>NADA KOSOR</item>
      <item>GORKA BULJEVIĆ</item>
      <item>JOSO BARIŠIĆ</item>
      <item>ŽELJKO MOČIĆ</item>
      <item>IVANA DADIĆ</item>
      <item>MIROSLAV MATIĆ</item>
      <item>MILE BARAN</item>
      <item>NADA MUJAN</item>
      <item>ANTE VLAJIĆ</item>
      <item>ZVONKO GROZDANIĆ</item>
      <item>JOSIP SKELIN</item>
      <item>DIJANA MOČIĆ</item>
      <item>MILENKO MOČIĆ</item>
      <item>MARTIN GRBAVICA</item>
      <item>ANTE BARIŠIĆ</item>
      <item>MARICA ARALICA</item>
      <item>IVAN KRAVAR</item>
      <item>SONJA KURTOVIĆ</item>
      <item>MARIJA VREKALO</item>
      <item>ANKA MIJIĆ</item>
    </derivirana_varijabla>
  </DomainObject.Predmet.StrankaListNazivFormatedOIB>
  <DomainObject.Predmet.ProtuStrankaListFormated>
    <izvorni_sadrzaj>
      <item>TRGOPROMET, d.d. za trgovinu, u stečaju</item>
    </izvorni_sadrzaj>
    <derivirana_varijabla naziv="DomainObject.Predmet.ProtuStrankaListFormated_1">
      <item>TRGOPROMET, d.d. za trgovinu, u stečaju</item>
    </derivirana_varijabla>
  </DomainObject.Predmet.ProtuStrankaListFormated>
  <DomainObject.Predmet.ProtuStrankaListFormatedOIB>
    <izvorni_sadrzaj>
      <item>TRGOPROMET, d.d. za trgovinu, u stečaju, OIB 74263653667</item>
    </izvorni_sadrzaj>
    <derivirana_varijabla naziv="DomainObject.Predmet.ProtuStrankaListFormatedOIB_1">
      <item>TRGOPROMET, d.d. za trgovinu, u stečaju, OIB 74263653667</item>
    </derivirana_varijabla>
  </DomainObject.Predmet.ProtuStrankaListFormatedOIB>
  <DomainObject.Predmet.ProtuStrankaListFormatedWithAdress>
    <izvorni_sadrzaj>
      <item>TRGOPROMET, d.d. za trgovinu, u stečaju, Vladimira Nazora 6, 22320 Drniš</item>
    </izvorni_sadrzaj>
    <derivirana_varijabla naziv="DomainObject.Predmet.ProtuStrankaListFormatedWithAdress_1">
      <item>TRGOPROMET, d.d. za trgovinu, u stečaju, Vladimira Nazora 6, 22320 Drniš</item>
    </derivirana_varijabla>
  </DomainObject.Predmet.ProtuStrankaListFormatedWithAdress>
  <DomainObject.Predmet.ProtuStrankaListFormatedWithAdressOIB>
    <izvorni_sadrzaj>
      <item>TRGOPROMET, d.d. za trgovinu, u stečaju, OIB 74263653667, Vladimira Nazora 6, 22320 Drniš</item>
    </izvorni_sadrzaj>
    <derivirana_varijabla naziv="DomainObject.Predmet.ProtuStrankaListFormatedWithAdressOIB_1">
      <item>TRGOPROMET, d.d. za trgovinu, u stečaju, OIB 74263653667, Vladimira Nazora 6, 22320 Drniš</item>
    </derivirana_varijabla>
  </DomainObject.Predmet.ProtuStrankaListFormatedWithAdressOIB>
  <DomainObject.Predmet.ProtuStrankaListNazivFormated>
    <izvorni_sadrzaj>
      <item>TRGOPROMET, d.d. za trgovinu, u stečaju</item>
    </izvorni_sadrzaj>
    <derivirana_varijabla naziv="DomainObject.Predmet.ProtuStrankaListNazivFormated_1">
      <item>TRGOPROMET, d.d. za trgovinu, u stečaju</item>
    </derivirana_varijabla>
  </DomainObject.Predmet.ProtuStrankaListNazivFormated>
  <DomainObject.Predmet.ProtuStrankaListNazivFormatedOIB>
    <izvorni_sadrzaj>
      <item>TRGOPROMET, d.d. za trgovinu, u stečaju, OIB 74263653667</item>
    </izvorni_sadrzaj>
    <derivirana_varijabla naziv="DomainObject.Predmet.ProtuStrankaListNazivFormatedOIB_1">
      <item>TRGOPROMET, d.d. za trgovinu, u stečaju, OIB 74263653667</item>
    </derivirana_varijabla>
  </DomainObject.Predmet.ProtuStrankaListNazivFormatedOIB>
  <DomainObject.Predmet.OstaliListFormated>
    <izvorni_sadrzaj>
      <item>ANTE RAJČIĆ punomoćnik sudionika u postupku ANTE BARIŠIĆ; ŽELJKO MOČIĆ; ZVONIMIR PERVAN; MARTIN GRBAVICA; JOSIP VIDOVIĆ; JAKOV VLAIĆ; BOŽICA ŠKRAPIĆ; MIROSLAV MATIĆ; RAJNA LUCIĆ; SLAVKA KOSOR; PETAR MOČIĆ; ANTE BITUNJAC; JOSO BARIŠIĆ; MILE PERVAN; MARKO PRANIĆ; ANTE ĆUPIĆ; VINKA PERVAN; NADA MUJAN; ANA LEDENKO; NIKICA MIHALJEVIĆ; ANTE ČAJIĆ; MARICA ARALICA; IVAN VUKUŠIĆ; IVAN MATIĆ; NEVENKA MUJAN; DIJANA MOČIĆ; SONJA KURTOVIĆ; DANICA SUNARA; MARIJA RELJANOVIĆ; MATE ŽERAVICA; ANTE GORETA; MILE BARAN; MIRJANA KOSOR; DANICA LJUBIĆ; MARKO JUKICA; MILE BARIŠIĆ; ANTE MIHALJEVIĆ; JOSIP VLAIĆ; ZLATKO ŽIVKOVIĆ; MARIJA ANDABAKA; JOSIP JUKICA; JOSIP KRANJAC; MILENKO MOČIĆ; JOSIP JERKOVIĆ; MILE BILIĆ; MILE SUNARA; IVANA DŽALE; IVICA VUKIČEVIĆ; ANTE VLAJIĆ; JAKOV BEGONJA; ANA ANDABAKA; JOSIP JERKOVIĆ; ANTE BITUNJAC; NADA KOSOR; PETAR ŠARIĆ; NADA STIPIĆ; MAGDALENA ŠKARICA; ZVONKO GROZDANIĆ; MARIJA VREKALO; PETAR BALOV; SLAVKA GROZDANIĆ; IVANA DADIĆ; JOSIP SKELIN; TONČI RADELJAK; ANKA MIJIĆ; IVAN KRAVAR; ŽELJKO BITUNJAC; GORDANA BILIĆ; GORAN ERCEGOVAC; ŠIME BITUNJAC; KATA VLAIĆ; JAKOV MARJANOVIĆ; MANDA BUHA; PETAR BILAĆ; ANĐELKA GALIĆ; GORKA BULJEVIĆ; RATKO STIPIĆ</item>
      <item>Draško Lambaša</item>
    </izvorni_sadrzaj>
    <derivirana_varijabla naziv="DomainObject.Predmet.OstaliListFormated_1">
      <item>ANTE RAJČIĆ punomoćnik sudionika u postupku ANTE BARIŠIĆ; ŽELJKO MOČIĆ; ZVONIMIR PERVAN; MARTIN GRBAVICA; JOSIP VIDOVIĆ; JAKOV VLAIĆ; BOŽICA ŠKRAPIĆ; MIROSLAV MATIĆ; RAJNA LUCIĆ; SLAVKA KOSOR; PETAR MOČIĆ; ANTE BITUNJAC; JOSO BARIŠIĆ; MILE PERVAN; MARKO PRANIĆ; ANTE ĆUPIĆ; VINKA PERVAN; NADA MUJAN; ANA LEDENKO; NIKICA MIHALJEVIĆ; ANTE ČAJIĆ; MARICA ARALICA; IVAN VUKUŠIĆ; IVAN MATIĆ; NEVENKA MUJAN; DIJANA MOČIĆ; SONJA KURTOVIĆ; DANICA SUNARA; MARIJA RELJANOVIĆ; MATE ŽERAVICA; ANTE GORETA; MILE BARAN; MIRJANA KOSOR; DANICA LJUBIĆ; MARKO JUKICA; MILE BARIŠIĆ; ANTE MIHALJEVIĆ; JOSIP VLAIĆ; ZLATKO ŽIVKOVIĆ; MARIJA ANDABAKA; JOSIP JUKICA; JOSIP KRANJAC; MILENKO MOČIĆ; JOSIP JERKOVIĆ; MILE BILIĆ; MILE SUNARA; IVANA DŽALE; IVICA VUKIČEVIĆ; ANTE VLAJIĆ; JAKOV BEGONJA; ANA ANDABAKA; JOSIP JERKOVIĆ; ANTE BITUNJAC; NADA KOSOR; PETAR ŠARIĆ; NADA STIPIĆ; MAGDALENA ŠKARICA; ZVONKO GROZDANIĆ; MARIJA VREKALO; PETAR BALOV; SLAVKA GROZDANIĆ; IVANA DADIĆ; JOSIP SKELIN; TONČI RADELJAK; ANKA MIJIĆ; IVAN KRAVAR; ŽELJKO BITUNJAC; GORDANA BILIĆ; GORAN ERCEGOVAC; ŠIME BITUNJAC; KATA VLAIĆ; JAKOV MARJANOVIĆ; MANDA BUHA; PETAR BILAĆ; ANĐELKA GALIĆ; GORKA BULJEVIĆ; RATKO STIPIĆ</item>
      <item>Draško Lambaša</item>
    </derivirana_varijabla>
  </DomainObject.Predmet.OstaliListFormated>
  <DomainObject.Predmet.OstaliListFormatedOIB>
    <izvorni_sadrzaj>
      <item>ANTE RAJČIĆ punomoćnik sudionika u postupku ANTE BARIŠIĆ; ŽELJKO MOČIĆ; ZVONIMIR PERVAN; MARTIN GRBAVICA; JOSIP VIDOVIĆ; JAKOV VLAIĆ; BOŽICA ŠKRAPIĆ; MIROSLAV MATIĆ; RAJNA LUCIĆ; SLAVKA KOSOR; PETAR MOČIĆ; ANTE BITUNJAC; JOSO BARIŠIĆ; MILE PERVAN; MARKO PRANIĆ; ANTE ĆUPIĆ; VINKA PERVAN; NADA MUJAN; ANA LEDENKO; NIKICA MIHALJEVIĆ; ANTE ČAJIĆ; MARICA ARALICA; IVAN VUKUŠIĆ; IVAN MATIĆ; NEVENKA MUJAN; DIJANA MOČIĆ; SONJA KURTOVIĆ; DANICA SUNARA; MARIJA RELJANOVIĆ; MATE ŽERAVICA; ANTE GORETA; MILE BARAN; MIRJANA KOSOR; DANICA LJUBIĆ; MARKO JUKICA; MILE BARIŠIĆ; ANTE MIHALJEVIĆ; JOSIP VLAIĆ; ZLATKO ŽIVKOVIĆ; MARIJA ANDABAKA; JOSIP JUKICA; JOSIP KRANJAC; MILENKO MOČIĆ; JOSIP JERKOVIĆ; MILE BILIĆ; MILE SUNARA; IVANA DŽALE; IVICA VUKIČEVIĆ; ANTE VLAJIĆ; JAKOV BEGONJA; ANA ANDABAKA; JOSIP JERKOVIĆ; ANTE BITUNJAC; NADA KOSOR; PETAR ŠARIĆ; NADA STIPIĆ; MAGDALENA ŠKARICA; ZVONKO GROZDANIĆ; MARIJA VREKALO; PETAR BALOV; SLAVKA GROZDANIĆ; IVANA DADIĆ; JOSIP SKELIN; TONČI RADELJAK; ANKA MIJIĆ; IVAN KRAVAR; ŽELJKO BITUNJAC; GORDANA BILIĆ; GORAN ERCEGOVAC; ŠIME BITUNJAC; KATA VLAIĆ; JAKOV MARJANOVIĆ; MANDA BUHA; PETAR BILAĆ; ANĐELKA GALIĆ; GORKA BULJEVIĆ; RATKO STIPIĆ</item>
      <item>Draško Lambaša, OIB 48593997552</item>
    </izvorni_sadrzaj>
    <derivirana_varijabla naziv="DomainObject.Predmet.OstaliListFormatedOIB_1">
      <item>ANTE RAJČIĆ punomoćnik sudionika u postupku ANTE BARIŠIĆ; ŽELJKO MOČIĆ; ZVONIMIR PERVAN; MARTIN GRBAVICA; JOSIP VIDOVIĆ; JAKOV VLAIĆ; BOŽICA ŠKRAPIĆ; MIROSLAV MATIĆ; RAJNA LUCIĆ; SLAVKA KOSOR; PETAR MOČIĆ; ANTE BITUNJAC; JOSO BARIŠIĆ; MILE PERVAN; MARKO PRANIĆ; ANTE ĆUPIĆ; VINKA PERVAN; NADA MUJAN; ANA LEDENKO; NIKICA MIHALJEVIĆ; ANTE ČAJIĆ; MARICA ARALICA; IVAN VUKUŠIĆ; IVAN MATIĆ; NEVENKA MUJAN; DIJANA MOČIĆ; SONJA KURTOVIĆ; DANICA SUNARA; MARIJA RELJANOVIĆ; MATE ŽERAVICA; ANTE GORETA; MILE BARAN; MIRJANA KOSOR; DANICA LJUBIĆ; MARKO JUKICA; MILE BARIŠIĆ; ANTE MIHALJEVIĆ; JOSIP VLAIĆ; ZLATKO ŽIVKOVIĆ; MARIJA ANDABAKA; JOSIP JUKICA; JOSIP KRANJAC; MILENKO MOČIĆ; JOSIP JERKOVIĆ; MILE BILIĆ; MILE SUNARA; IVANA DŽALE; IVICA VUKIČEVIĆ; ANTE VLAJIĆ; JAKOV BEGONJA; ANA ANDABAKA; JOSIP JERKOVIĆ; ANTE BITUNJAC; NADA KOSOR; PETAR ŠARIĆ; NADA STIPIĆ; MAGDALENA ŠKARICA; ZVONKO GROZDANIĆ; MARIJA VREKALO; PETAR BALOV; SLAVKA GROZDANIĆ; IVANA DADIĆ; JOSIP SKELIN; TONČI RADELJAK; ANKA MIJIĆ; IVAN KRAVAR; ŽELJKO BITUNJAC; GORDANA BILIĆ; GORAN ERCEGOVAC; ŠIME BITUNJAC; KATA VLAIĆ; JAKOV MARJANOVIĆ; MANDA BUHA; PETAR BILAĆ; ANĐELKA GALIĆ; GORKA BULJEVIĆ; RATKO STIPIĆ</item>
      <item>Draško Lambaša, OIB 48593997552</item>
    </derivirana_varijabla>
  </DomainObject.Predmet.OstaliListFormatedOIB>
  <DomainObject.Predmet.OstaliListFormatedWithAdress>
    <izvorni_sadrzaj>
      <item>ANTE RAJČIĆ, Mažuranićevo šetalište 15, 21000 Split punomoćnik sudionika u postupku ANTE BARIŠIĆ; ŽELJKO MOČIĆ; ZVONIMIR PERVAN; MARTIN GRBAVICA; JOSIP VIDOVIĆ; JAKOV VLAIĆ; BOŽICA ŠKRAPIĆ; MIROSLAV MATIĆ; RAJNA LUCIĆ; SLAVKA KOSOR; PETAR MOČIĆ; ANTE BITUNJAC; JOSO BARIŠIĆ; MILE PERVAN; MARKO PRANIĆ; ANTE ĆUPIĆ; VINKA PERVAN; NADA MUJAN; ANA LEDENKO; NIKICA MIHALJEVIĆ; ANTE ČAJIĆ; MARICA ARALICA; IVAN VUKUŠIĆ; IVAN MATIĆ; NEVENKA MUJAN; DIJANA MOČIĆ; SONJA KURTOVIĆ; DANICA SUNARA; MARIJA RELJANOVIĆ; MATE ŽERAVICA; ANTE GORETA; MILE BARAN; MIRJANA KOSOR; DANICA LJUBIĆ; MARKO JUKICA; MILE BARIŠIĆ; ANTE MIHALJEVIĆ; JOSIP VLAIĆ; ZLATKO ŽIVKOVIĆ; MARIJA ANDABAKA; JOSIP JUKICA; JOSIP KRANJAC; MILENKO MOČIĆ; JOSIP JERKOVIĆ; MILE BILIĆ; MILE SUNARA; IVANA DŽALE; IVICA VUKIČEVIĆ; ANTE VLAJIĆ; JAKOV BEGONJA; ANA ANDABAKA; JOSIP JERKOVIĆ; ANTE BITUNJAC; NADA KOSOR; PETAR ŠARIĆ; NADA STIPIĆ; MAGDALENA ŠKARICA; ZVONKO GROZDANIĆ; MARIJA VREKALO; PETAR BALOV; SLAVKA GROZDANIĆ; IVANA DADIĆ; JOSIP SKELIN; TONČI RADELJAK; ANKA MIJIĆ; IVAN KRAVAR; ŽELJKO BITUNJAC; GORDANA BILIĆ; GORAN ERCEGOVAC; ŠIME BITUNJAC; KATA VLAIĆ; JAKOV MARJANOVIĆ; MANDA BUHA; PETAR BILAĆ; ANĐELKA GALIĆ; GORKA BULJEVIĆ; RATKO STIPIĆ</item>
      <item>Draško Lambaša, Drniških Žrtava 10, 22000 Šibenik</item>
    </izvorni_sadrzaj>
    <derivirana_varijabla naziv="DomainObject.Predmet.OstaliListFormatedWithAdress_1">
      <item>ANTE RAJČIĆ, Mažuranićevo šetalište 15, 21000 Split punomoćnik sudionika u postupku ANTE BARIŠIĆ; ŽELJKO MOČIĆ; ZVONIMIR PERVAN; MARTIN GRBAVICA; JOSIP VIDOVIĆ; JAKOV VLAIĆ; BOŽICA ŠKRAPIĆ; MIROSLAV MATIĆ; RAJNA LUCIĆ; SLAVKA KOSOR; PETAR MOČIĆ; ANTE BITUNJAC; JOSO BARIŠIĆ; MILE PERVAN; MARKO PRANIĆ; ANTE ĆUPIĆ; VINKA PERVAN; NADA MUJAN; ANA LEDENKO; NIKICA MIHALJEVIĆ; ANTE ČAJIĆ; MARICA ARALICA; IVAN VUKUŠIĆ; IVAN MATIĆ; NEVENKA MUJAN; DIJANA MOČIĆ; SONJA KURTOVIĆ; DANICA SUNARA; MARIJA RELJANOVIĆ; MATE ŽERAVICA; ANTE GORETA; MILE BARAN; MIRJANA KOSOR; DANICA LJUBIĆ; MARKO JUKICA; MILE BARIŠIĆ; ANTE MIHALJEVIĆ; JOSIP VLAIĆ; ZLATKO ŽIVKOVIĆ; MARIJA ANDABAKA; JOSIP JUKICA; JOSIP KRANJAC; MILENKO MOČIĆ; JOSIP JERKOVIĆ; MILE BILIĆ; MILE SUNARA; IVANA DŽALE; IVICA VUKIČEVIĆ; ANTE VLAJIĆ; JAKOV BEGONJA; ANA ANDABAKA; JOSIP JERKOVIĆ; ANTE BITUNJAC; NADA KOSOR; PETAR ŠARIĆ; NADA STIPIĆ; MAGDALENA ŠKARICA; ZVONKO GROZDANIĆ; MARIJA VREKALO; PETAR BALOV; SLAVKA GROZDANIĆ; IVANA DADIĆ; JOSIP SKELIN; TONČI RADELJAK; ANKA MIJIĆ; IVAN KRAVAR; ŽELJKO BITUNJAC; GORDANA BILIĆ; GORAN ERCEGOVAC; ŠIME BITUNJAC; KATA VLAIĆ; JAKOV MARJANOVIĆ; MANDA BUHA; PETAR BILAĆ; ANĐELKA GALIĆ; GORKA BULJEVIĆ; RATKO STIPIĆ</item>
      <item>Draško Lambaša, Drniških Žrtava 10, 22000 Šibenik</item>
    </derivirana_varijabla>
  </DomainObject.Predmet.OstaliListFormatedWithAdress>
  <DomainObject.Predmet.OstaliListFormatedWithAdressOIB>
    <izvorni_sadrzaj>
      <item>ANTE RAJČIĆ, Mažuranićevo šetalište 15, 21000 Split punomoćnik sudionika u postupku ANTE BARIŠIĆ; ŽELJKO MOČIĆ; ZVONIMIR PERVAN; MARTIN GRBAVICA; JOSIP VIDOVIĆ; JAKOV VLAIĆ; BOŽICA ŠKRAPIĆ; MIROSLAV MATIĆ; RAJNA LUCIĆ; SLAVKA KOSOR; PETAR MOČIĆ; ANTE BITUNJAC; JOSO BARIŠIĆ; MILE PERVAN; MARKO PRANIĆ; ANTE ĆUPIĆ; VINKA PERVAN; NADA MUJAN; ANA LEDENKO; NIKICA MIHALJEVIĆ; ANTE ČAJIĆ; MARICA ARALICA; IVAN VUKUŠIĆ; IVAN MATIĆ; NEVENKA MUJAN; DIJANA MOČIĆ; SONJA KURTOVIĆ; DANICA SUNARA; MARIJA RELJANOVIĆ; MATE ŽERAVICA; ANTE GORETA; MILE BARAN; MIRJANA KOSOR; DANICA LJUBIĆ; MARKO JUKICA; MILE BARIŠIĆ; ANTE MIHALJEVIĆ; JOSIP VLAIĆ; ZLATKO ŽIVKOVIĆ; MARIJA ANDABAKA; JOSIP JUKICA; JOSIP KRANJAC; MILENKO MOČIĆ; JOSIP JERKOVIĆ; MILE BILIĆ; MILE SUNARA; IVANA DŽALE; IVICA VUKIČEVIĆ; ANTE VLAJIĆ; JAKOV BEGONJA; ANA ANDABAKA; JOSIP JERKOVIĆ; ANTE BITUNJAC; NADA KOSOR; PETAR ŠARIĆ; NADA STIPIĆ; MAGDALENA ŠKARICA; ZVONKO GROZDANIĆ; MARIJA VREKALO; PETAR BALOV; SLAVKA GROZDANIĆ; IVANA DADIĆ; JOSIP SKELIN; TONČI RADELJAK; ANKA MIJIĆ; IVAN KRAVAR; ŽELJKO BITUNJAC; GORDANA BILIĆ; GORAN ERCEGOVAC; ŠIME BITUNJAC; KATA VLAIĆ; JAKOV MARJANOVIĆ; MANDA BUHA; PETAR BILAĆ; ANĐELKA GALIĆ; GORKA BULJEVIĆ; RATKO STIPIĆ</item>
      <item>Draško Lambaša, OIB 48593997552, Drniških Žrtava 10, 22000 Šibenik</item>
    </izvorni_sadrzaj>
    <derivirana_varijabla naziv="DomainObject.Predmet.OstaliListFormatedWithAdressOIB_1">
      <item>ANTE RAJČIĆ, Mažuranićevo šetalište 15, 21000 Split punomoćnik sudionika u postupku ANTE BARIŠIĆ; ŽELJKO MOČIĆ; ZVONIMIR PERVAN; MARTIN GRBAVICA; JOSIP VIDOVIĆ; JAKOV VLAIĆ; BOŽICA ŠKRAPIĆ; MIROSLAV MATIĆ; RAJNA LUCIĆ; SLAVKA KOSOR; PETAR MOČIĆ; ANTE BITUNJAC; JOSO BARIŠIĆ; MILE PERVAN; MARKO PRANIĆ; ANTE ĆUPIĆ; VINKA PERVAN; NADA MUJAN; ANA LEDENKO; NIKICA MIHALJEVIĆ; ANTE ČAJIĆ; MARICA ARALICA; IVAN VUKUŠIĆ; IVAN MATIĆ; NEVENKA MUJAN; DIJANA MOČIĆ; SONJA KURTOVIĆ; DANICA SUNARA; MARIJA RELJANOVIĆ; MATE ŽERAVICA; ANTE GORETA; MILE BARAN; MIRJANA KOSOR; DANICA LJUBIĆ; MARKO JUKICA; MILE BARIŠIĆ; ANTE MIHALJEVIĆ; JOSIP VLAIĆ; ZLATKO ŽIVKOVIĆ; MARIJA ANDABAKA; JOSIP JUKICA; JOSIP KRANJAC; MILENKO MOČIĆ; JOSIP JERKOVIĆ; MILE BILIĆ; MILE SUNARA; IVANA DŽALE; IVICA VUKIČEVIĆ; ANTE VLAJIĆ; JAKOV BEGONJA; ANA ANDABAKA; JOSIP JERKOVIĆ; ANTE BITUNJAC; NADA KOSOR; PETAR ŠARIĆ; NADA STIPIĆ; MAGDALENA ŠKARICA; ZVONKO GROZDANIĆ; MARIJA VREKALO; PETAR BALOV; SLAVKA GROZDANIĆ; IVANA DADIĆ; JOSIP SKELIN; TONČI RADELJAK; ANKA MIJIĆ; IVAN KRAVAR; ŽELJKO BITUNJAC; GORDANA BILIĆ; GORAN ERCEGOVAC; ŠIME BITUNJAC; KATA VLAIĆ; JAKOV MARJANOVIĆ; MANDA BUHA; PETAR BILAĆ; ANĐELKA GALIĆ; GORKA BULJEVIĆ; RATKO STIPIĆ</item>
      <item>Draško Lambaša, OIB 48593997552, Drniških Žrtava 10, 22000 Šibenik</item>
    </derivirana_varijabla>
  </DomainObject.Predmet.OstaliListFormatedWithAdressOIB>
  <DomainObject.Predmet.OstaliListNazivFormated>
    <izvorni_sadrzaj>
      <item>ANTE RAJČIĆ</item>
      <item>Draško Lambaša</item>
    </izvorni_sadrzaj>
    <derivirana_varijabla naziv="DomainObject.Predmet.OstaliListNazivFormated_1">
      <item>ANTE RAJČIĆ</item>
      <item>Draško Lambaša</item>
    </derivirana_varijabla>
  </DomainObject.Predmet.OstaliListNazivFormated>
  <DomainObject.Predmet.OstaliListNazivFormatedOIB>
    <izvorni_sadrzaj>
      <item>ANTE RAJČIĆ</item>
      <item>Draško Lambaša, OIB 48593997552</item>
    </izvorni_sadrzaj>
    <derivirana_varijabla naziv="DomainObject.Predmet.OstaliListNazivFormatedOIB_1">
      <item>ANTE RAJČIĆ</item>
      <item>Draško Lambaša, OIB 48593997552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St-31/2011-106</izvorni_sadrzaj>
    <derivirana_varijabla naziv="DomainObject.PoslovniBrojDokumenta_1">St-31/2011-106</derivirana_varijabla>
  </DomainObject.PoslovniBrojDokumenta>
  <DomainObject.Predmet.StrankaIDrugi>
    <izvorni_sadrzaj>MARKO PRANIĆ i dr.</izvorni_sadrzaj>
    <derivirana_varijabla naziv="DomainObject.Predmet.StrankaIDrugi_1">MARKO PRANIĆ i dr.</derivirana_varijabla>
  </DomainObject.Predmet.StrankaIDrugi>
  <DomainObject.Predmet.ProtustrankaIDrugi>
    <izvorni_sadrzaj>TRGOPROMET, d.d. za trgovinu, u stečaju</izvorni_sadrzaj>
    <derivirana_varijabla naziv="DomainObject.Predmet.ProtustrankaIDrugi_1">TRGOPROMET, d.d. za trgovinu, u stečaju</derivirana_varijabla>
  </DomainObject.Predmet.ProtustrankaIDrugi>
  <DomainObject.Predmet.StrankaIDrugiAdressOIB>
    <izvorni_sadrzaj>MARKO PRANIĆ i dr.</izvorni_sadrzaj>
    <derivirana_varijabla naziv="DomainObject.Predmet.StrankaIDrugiAdressOIB_1">MARKO PRANIĆ i dr.</derivirana_varijabla>
  </DomainObject.Predmet.StrankaIDrugiAdressOIB>
  <DomainObject.Predmet.ProtustrankaIDrugiAdressOIB>
    <izvorni_sadrzaj>TRGOPROMET, d.d. za trgovinu, u stečaju, OIB 74263653667, Vladimira Nazora 6, 22320 Drniš</izvorni_sadrzaj>
    <derivirana_varijabla naziv="DomainObject.Predmet.ProtustrankaIDrugiAdressOIB_1">TRGOPROMET, d.d. za trgovinu, u stečaju, OIB 74263653667, Vladimira Nazora 6, 22320 Drniš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veljače 2016.</izvorni_sadrzaj>
    <derivirana_varijabla naziv="DomainObject.Predmet.OdlukaRjesenje.DatumDonosenjaOdluke_1">5. veljače 2016.</derivirana_varijabla>
  </DomainObject.Predmet.OdlukaRjesenje.DatumDonosenjaOdluke>
  <DomainObject.Predmet.OdlukaRjesenje.DatumPravomocnosti>
    <izvorni_sadrzaj>2. ožujka 2016.</izvorni_sadrzaj>
    <derivirana_varijabla naziv="DomainObject.Predmet.OdlukaRjesenje.DatumPravomocnosti_1">2. ožujka 2016.</derivirana_varijabla>
  </DomainObject.Predmet.OdlukaRjesenje.DatumPravomocnosti>
  <DomainObject.Predmet.OdlukaRjesenje.Oznaka>
    <izvorni_sadrzaj>St-31/2011-93</izvorni_sadrzaj>
    <derivirana_varijabla naziv="DomainObject.Predmet.OdlukaRjesenje.Oznaka_1">St-31/2011-93</derivirana_varijabla>
  </DomainObject.Predmet.OdlukaRjesenje.Oznaka>
  <DomainObject.Predmet.SudioniciListNaziv>
    <izvorni_sadrzaj>
      <item>MARKO PRANIĆ</item>
      <item>IVAN MATIĆ</item>
      <item>TONČI RADELJAK</item>
      <item>VINKA PERVAN</item>
      <item>PETAR MOČIĆ</item>
      <item>RAJNA LUCIĆ</item>
      <item>NADA STIPIĆ</item>
      <item>TRGOPROMET, d.d. za trgovinu, u stečaju</item>
      <item>MARKO JUKICA</item>
      <item>MILE SUNARA</item>
      <item>ZVONIMIR PERVAN</item>
      <item>GORAN ERCEGOVAC</item>
      <item>ANA LEDENKO</item>
      <item>PETAR BALOV</item>
      <item>ANTE MIHALJEVIĆ</item>
      <item>MILE BARIŠIĆ</item>
      <item>ŠIME BITUNJAC</item>
      <item>KATA VLAIĆ</item>
      <item>PETAR ŠARIĆ</item>
      <item>NEVENKA MUJAN</item>
      <item>ANTE BITUNJAC</item>
      <item>PETAR BILAĆ</item>
      <item>ŽELJKO BITUNJAC</item>
      <item>ZLATKO ŽIVKOVIĆ</item>
      <item>JAKOV MARJANOVIĆ</item>
      <item>DANICA SUNARA</item>
      <item>JOSIP JERKOVIĆ</item>
      <item>BOŽICA ŠKRAPIĆ</item>
      <item>SLAVKA KOSOR</item>
      <item>MARIJA RELJANOVIĆ</item>
      <item>ANTE ČAJIĆ</item>
      <item>MIRJANA KOSOR</item>
      <item>JOSIP KRANJAC</item>
      <item>ANĐELKA GALIĆ</item>
      <item>MILE BILIĆ</item>
      <item>MATE ŽERAVICA</item>
      <item>DANICA LJUBIĆ</item>
      <item>JOSIP JUKICA</item>
      <item>IVANA DŽALE</item>
      <item>JOSIP JERKOVIĆ</item>
      <item>MILE PERVAN</item>
      <item>JOSIP VIDOVIĆ</item>
      <item>RATKO STIPIĆ</item>
      <item>NIKICA MIHALJEVIĆ</item>
      <item>GORDANA BILIĆ</item>
      <item>JOSIP VLAIĆ</item>
      <item>JAKOV VLAIĆ</item>
      <item>MANDA BUHA</item>
      <item>ANTE ĆUPIĆ</item>
      <item>ANA ANDABAKA</item>
      <item>MAGDALENA ŠKARICA</item>
      <item>IVAN VUKUŠIĆ</item>
      <item>ANTE RAJČIĆ</item>
      <item>MARIJA ANDABAKA</item>
      <item>JAKOV BEGONJA</item>
      <item>ANTE BITUNJAC</item>
      <item>SLAVKA GROZDANIĆ</item>
      <item>ANTE GORETA</item>
      <item>IVICA VUKIČEVIĆ</item>
      <item>NADA KOSOR</item>
      <item>GORKA BULJEVIĆ</item>
      <item>JOSO BARIŠIĆ</item>
      <item>ŽELJKO MOČIĆ</item>
      <item>IVANA DADIĆ</item>
      <item>MIROSLAV MATIĆ</item>
      <item>MILE BARAN</item>
      <item>NADA MUJAN</item>
      <item>ANTE VLAJIĆ</item>
      <item>ZVONKO GROZDANIĆ</item>
      <item>JOSIP SKELIN</item>
      <item>DIJANA MOČIĆ</item>
      <item>MILENKO MOČIĆ</item>
      <item>MARTIN GRBAVICA</item>
      <item>ANTE BARIŠIĆ</item>
      <item>MARICA ARALICA</item>
      <item>IVAN KRAVAR</item>
      <item>SONJA KURTOVIĆ</item>
      <item>MARIJA VREKALO</item>
      <item>ANKA MIJIĆ</item>
      <item>Draško Lambaša</item>
    </izvorni_sadrzaj>
    <derivirana_varijabla naziv="DomainObject.Predmet.SudioniciListNaziv_1">
      <item>MARKO PRANIĆ</item>
      <item>IVAN MATIĆ</item>
      <item>TONČI RADELJAK</item>
      <item>VINKA PERVAN</item>
      <item>PETAR MOČIĆ</item>
      <item>RAJNA LUCIĆ</item>
      <item>NADA STIPIĆ</item>
      <item>TRGOPROMET, d.d. za trgovinu, u stečaju</item>
      <item>MARKO JUKICA</item>
      <item>MILE SUNARA</item>
      <item>ZVONIMIR PERVAN</item>
      <item>GORAN ERCEGOVAC</item>
      <item>ANA LEDENKO</item>
      <item>PETAR BALOV</item>
      <item>ANTE MIHALJEVIĆ</item>
      <item>MILE BARIŠIĆ</item>
      <item>ŠIME BITUNJAC</item>
      <item>KATA VLAIĆ</item>
      <item>PETAR ŠARIĆ</item>
      <item>NEVENKA MUJAN</item>
      <item>ANTE BITUNJAC</item>
      <item>PETAR BILAĆ</item>
      <item>ŽELJKO BITUNJAC</item>
      <item>ZLATKO ŽIVKOVIĆ</item>
      <item>JAKOV MARJANOVIĆ</item>
      <item>DANICA SUNARA</item>
      <item>JOSIP JERKOVIĆ</item>
      <item>BOŽICA ŠKRAPIĆ</item>
      <item>SLAVKA KOSOR</item>
      <item>MARIJA RELJANOVIĆ</item>
      <item>ANTE ČAJIĆ</item>
      <item>MIRJANA KOSOR</item>
      <item>JOSIP KRANJAC</item>
      <item>ANĐELKA GALIĆ</item>
      <item>MILE BILIĆ</item>
      <item>MATE ŽERAVICA</item>
      <item>DANICA LJUBIĆ</item>
      <item>JOSIP JUKICA</item>
      <item>IVANA DŽALE</item>
      <item>JOSIP JERKOVIĆ</item>
      <item>MILE PERVAN</item>
      <item>JOSIP VIDOVIĆ</item>
      <item>RATKO STIPIĆ</item>
      <item>NIKICA MIHALJEVIĆ</item>
      <item>GORDANA BILIĆ</item>
      <item>JOSIP VLAIĆ</item>
      <item>JAKOV VLAIĆ</item>
      <item>MANDA BUHA</item>
      <item>ANTE ĆUPIĆ</item>
      <item>ANA ANDABAKA</item>
      <item>MAGDALENA ŠKARICA</item>
      <item>IVAN VUKUŠIĆ</item>
      <item>ANTE RAJČIĆ</item>
      <item>MARIJA ANDABAKA</item>
      <item>JAKOV BEGONJA</item>
      <item>ANTE BITUNJAC</item>
      <item>SLAVKA GROZDANIĆ</item>
      <item>ANTE GORETA</item>
      <item>IVICA VUKIČEVIĆ</item>
      <item>NADA KOSOR</item>
      <item>GORKA BULJEVIĆ</item>
      <item>JOSO BARIŠIĆ</item>
      <item>ŽELJKO MOČIĆ</item>
      <item>IVANA DADIĆ</item>
      <item>MIROSLAV MATIĆ</item>
      <item>MILE BARAN</item>
      <item>NADA MUJAN</item>
      <item>ANTE VLAJIĆ</item>
      <item>ZVONKO GROZDANIĆ</item>
      <item>JOSIP SKELIN</item>
      <item>DIJANA MOČIĆ</item>
      <item>MILENKO MOČIĆ</item>
      <item>MARTIN GRBAVICA</item>
      <item>ANTE BARIŠIĆ</item>
      <item>MARICA ARALICA</item>
      <item>IVAN KRAVAR</item>
      <item>SONJA KURTOVIĆ</item>
      <item>MARIJA VREKALO</item>
      <item>ANKA MIJIĆ</item>
      <item>Draško Lambaša</item>
    </derivirana_varijabla>
  </DomainObject.Predmet.SudioniciListNaziv>
  <DomainObject.Predmet.SudioniciListAdressOIB>
    <izvorni_sadrzaj>
      <item>MARKO PRANIĆ</item>
      <item>IVAN MATIĆ</item>
      <item>TONČI RADELJAK</item>
      <item>VINKA PERVAN</item>
      <item>PETAR MOČIĆ</item>
      <item>RAJNA LUCIĆ</item>
      <item>NADA STIPIĆ</item>
      <item>TRGOPROMET, d.d. za trgovinu, u stečaju, OIB 74263653667, Vladimira Nazora 6,22320 Drniš</item>
      <item>MARKO JUKICA</item>
      <item>MILE SUNARA</item>
      <item>ZVONIMIR PERVAN</item>
      <item>GORAN ERCEGOVAC</item>
      <item>ANA LEDENKO</item>
      <item>PETAR BALOV</item>
      <item>ANTE MIHALJEVIĆ</item>
      <item>MILE BARIŠIĆ</item>
      <item>ŠIME BITUNJAC</item>
      <item>KATA VLAIĆ</item>
      <item>PETAR ŠARIĆ</item>
      <item>NEVENKA MUJAN</item>
      <item>ANTE BITUNJAC</item>
      <item>PETAR BILAĆ</item>
      <item>ŽELJKO BITUNJAC</item>
      <item>ZLATKO ŽIVKOVIĆ</item>
      <item>JAKOV MARJANOVIĆ</item>
      <item>DANICA SUNARA</item>
      <item>JOSIP JERKOVIĆ</item>
      <item>BOŽICA ŠKRAPIĆ</item>
      <item>SLAVKA KOSOR</item>
      <item>MARIJA RELJANOVIĆ</item>
      <item>ANTE ČAJIĆ</item>
      <item>MIRJANA KOSOR</item>
      <item>JOSIP KRANJAC</item>
      <item>ANĐELKA GALIĆ</item>
      <item>MILE BILIĆ</item>
      <item>MATE ŽERAVICA</item>
      <item>DANICA LJUBIĆ</item>
      <item>JOSIP JUKICA</item>
      <item>IVANA DŽALE</item>
      <item>JOSIP JERKOVIĆ</item>
      <item>MILE PERVAN</item>
      <item>JOSIP VIDOVIĆ</item>
      <item>RATKO STIPIĆ</item>
      <item>NIKICA MIHALJEVIĆ</item>
      <item>GORDANA BILIĆ</item>
      <item>JOSIP VLAIĆ</item>
      <item>JAKOV VLAIĆ</item>
      <item>MANDA BUHA</item>
      <item>ANTE ĆUPIĆ</item>
      <item>ANA ANDABAKA</item>
      <item>MAGDALENA ŠKARICA</item>
      <item>IVAN VUKUŠIĆ</item>
      <item>ANTE RAJČIĆ, Mažuranićevo šetalište 15,21000 Split</item>
      <item>MARIJA ANDABAKA</item>
      <item>JAKOV BEGONJA</item>
      <item>ANTE BITUNJAC</item>
      <item>SLAVKA GROZDANIĆ</item>
      <item>ANTE GORETA</item>
      <item>IVICA VUKIČEVIĆ</item>
      <item>NADA KOSOR</item>
      <item>GORKA BULJEVIĆ</item>
      <item>JOSO BARIŠIĆ</item>
      <item>ŽELJKO MOČIĆ</item>
      <item>IVANA DADIĆ</item>
      <item>MIROSLAV MATIĆ</item>
      <item>MILE BARAN</item>
      <item>NADA MUJAN</item>
      <item>ANTE VLAJIĆ</item>
      <item>ZVONKO GROZDANIĆ</item>
      <item>JOSIP SKELIN</item>
      <item>DIJANA MOČIĆ</item>
      <item>MILENKO MOČIĆ</item>
      <item>MARTIN GRBAVICA</item>
      <item>ANTE BARIŠIĆ</item>
      <item>MARICA ARALICA</item>
      <item>IVAN KRAVAR</item>
      <item>SONJA KURTOVIĆ</item>
      <item>MARIJA VREKALO</item>
      <item>ANKA MIJIĆ</item>
      <item>Draško Lambaša, OIB 48593997552, Drniških Žrtava 10,22000 Šibenik</item>
    </izvorni_sadrzaj>
    <derivirana_varijabla naziv="DomainObject.Predmet.SudioniciListAdressOIB_1">
      <item>MARKO PRANIĆ</item>
      <item>IVAN MATIĆ</item>
      <item>TONČI RADELJAK</item>
      <item>VINKA PERVAN</item>
      <item>PETAR MOČIĆ</item>
      <item>RAJNA LUCIĆ</item>
      <item>NADA STIPIĆ</item>
      <item>TRGOPROMET, d.d. za trgovinu, u stečaju, OIB 74263653667, Vladimira Nazora 6,22320 Drniš</item>
      <item>MARKO JUKICA</item>
      <item>MILE SUNARA</item>
      <item>ZVONIMIR PERVAN</item>
      <item>GORAN ERCEGOVAC</item>
      <item>ANA LEDENKO</item>
      <item>PETAR BALOV</item>
      <item>ANTE MIHALJEVIĆ</item>
      <item>MILE BARIŠIĆ</item>
      <item>ŠIME BITUNJAC</item>
      <item>KATA VLAIĆ</item>
      <item>PETAR ŠARIĆ</item>
      <item>NEVENKA MUJAN</item>
      <item>ANTE BITUNJAC</item>
      <item>PETAR BILAĆ</item>
      <item>ŽELJKO BITUNJAC</item>
      <item>ZLATKO ŽIVKOVIĆ</item>
      <item>JAKOV MARJANOVIĆ</item>
      <item>DANICA SUNARA</item>
      <item>JOSIP JERKOVIĆ</item>
      <item>BOŽICA ŠKRAPIĆ</item>
      <item>SLAVKA KOSOR</item>
      <item>MARIJA RELJANOVIĆ</item>
      <item>ANTE ČAJIĆ</item>
      <item>MIRJANA KOSOR</item>
      <item>JOSIP KRANJAC</item>
      <item>ANĐELKA GALIĆ</item>
      <item>MILE BILIĆ</item>
      <item>MATE ŽERAVICA</item>
      <item>DANICA LJUBIĆ</item>
      <item>JOSIP JUKICA</item>
      <item>IVANA DŽALE</item>
      <item>JOSIP JERKOVIĆ</item>
      <item>MILE PERVAN</item>
      <item>JOSIP VIDOVIĆ</item>
      <item>RATKO STIPIĆ</item>
      <item>NIKICA MIHALJEVIĆ</item>
      <item>GORDANA BILIĆ</item>
      <item>JOSIP VLAIĆ</item>
      <item>JAKOV VLAIĆ</item>
      <item>MANDA BUHA</item>
      <item>ANTE ĆUPIĆ</item>
      <item>ANA ANDABAKA</item>
      <item>MAGDALENA ŠKARICA</item>
      <item>IVAN VUKUŠIĆ</item>
      <item>ANTE RAJČIĆ, Mažuranićevo šetalište 15,21000 Split</item>
      <item>MARIJA ANDABAKA</item>
      <item>JAKOV BEGONJA</item>
      <item>ANTE BITUNJAC</item>
      <item>SLAVKA GROZDANIĆ</item>
      <item>ANTE GORETA</item>
      <item>IVICA VUKIČEVIĆ</item>
      <item>NADA KOSOR</item>
      <item>GORKA BULJEVIĆ</item>
      <item>JOSO BARIŠIĆ</item>
      <item>ŽELJKO MOČIĆ</item>
      <item>IVANA DADIĆ</item>
      <item>MIROSLAV MATIĆ</item>
      <item>MILE BARAN</item>
      <item>NADA MUJAN</item>
      <item>ANTE VLAJIĆ</item>
      <item>ZVONKO GROZDANIĆ</item>
      <item>JOSIP SKELIN</item>
      <item>DIJANA MOČIĆ</item>
      <item>MILENKO MOČIĆ</item>
      <item>MARTIN GRBAVICA</item>
      <item>ANTE BARIŠIĆ</item>
      <item>MARICA ARALICA</item>
      <item>IVAN KRAVAR</item>
      <item>SONJA KURTOVIĆ</item>
      <item>MARIJA VREKALO</item>
      <item>ANKA MIJIĆ</item>
      <item>Draško Lambaša, OIB 48593997552, Drniških Žrtava 10,22000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688984-3700-4ECC-9175-880846230E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302</properties:Words>
  <properties:Characters>1561</properties:Characters>
  <properties:Lines>82</properties:Lines>
  <properties:Paragraphs>29</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2032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2017-02-08T08:55:00Z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St-31/2011-106 / Odluka - Rješenje - imenovanje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