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8635" w14:paraId="0098635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585C3F">
        <w:t>851</w:t>
      </w:r>
      <w:r w:rsidR="000465FC">
        <w:t>/16-</w:t>
      </w:r>
      <w:r w:rsidR="007F7047">
        <w:t>32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585C3F">
        <w:t>EKO METAL</w:t>
      </w:r>
      <w:r w:rsidR="00907187">
        <w:t xml:space="preserve"> d.o.o., </w:t>
      </w:r>
      <w:proofErr w:type="spellStart"/>
      <w:r w:rsidR="00585C3F">
        <w:t>Visočane</w:t>
      </w:r>
      <w:proofErr w:type="spellEnd"/>
      <w:r w:rsidR="00907187">
        <w:t xml:space="preserve">, </w:t>
      </w:r>
      <w:proofErr w:type="spellStart"/>
      <w:r w:rsidR="00585C3F">
        <w:t>Visočane</w:t>
      </w:r>
      <w:proofErr w:type="spellEnd"/>
      <w:r w:rsidR="00907187">
        <w:t>,</w:t>
      </w:r>
      <w:r w:rsidR="00907187" w:rsidRPr="007A679F">
        <w:t xml:space="preserve"> OIB: </w:t>
      </w:r>
      <w:r w:rsidR="00585C3F">
        <w:t>94351046628</w:t>
      </w:r>
      <w:r w:rsidR="001034FE">
        <w:t xml:space="preserve"> </w:t>
      </w:r>
      <w:r w:rsidR="00615D63">
        <w:t xml:space="preserve">koga zastupa stečajni upravitelj </w:t>
      </w:r>
      <w:r w:rsidR="00907187">
        <w:t>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A80136">
        <w:t>18</w:t>
      </w:r>
      <w:r w:rsidR="00CB18F9">
        <w:t>.</w:t>
      </w:r>
      <w:r w:rsidR="00585C3F">
        <w:t xml:space="preserve"> </w:t>
      </w:r>
      <w:r w:rsidR="00A80136">
        <w:t>rujna</w:t>
      </w:r>
      <w:r w:rsidR="00CB18F9">
        <w:t xml:space="preserve"> </w:t>
      </w:r>
      <w:r w:rsidR="00A80136">
        <w:t>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907187">
        <w:t>Ante Poljaka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CB18F9">
        <w:t>3</w:t>
      </w:r>
      <w:r w:rsidR="00585C3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85C3F">
        <w:t>29.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585C3F">
        <w:t>14. rujna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="00A80136">
        <w:t xml:space="preserve"> 18</w:t>
      </w:r>
      <w:r w:rsidR="00CB18F9">
        <w:t>.</w:t>
      </w:r>
      <w:r w:rsidR="00585C3F">
        <w:t xml:space="preserve"> </w:t>
      </w:r>
      <w:r w:rsidR="00A80136">
        <w:t>rujna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D48A4" w:rsidP="009D48A4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  <w:r w:rsidR="00B41F9A">
        <w:t>:</w:t>
      </w:r>
    </w:p>
    <w:p w:rsidRDefault="009D48A4" w:rsidP="009D48A4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00EE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85C3F"/>
    <w:rsid w:val="005A029D"/>
    <w:rsid w:val="005A216F"/>
    <w:rsid w:val="005C5B26"/>
    <w:rsid w:val="005E425A"/>
    <w:rsid w:val="005E443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7F7047"/>
    <w:rsid w:val="00817F69"/>
    <w:rsid w:val="00833D9A"/>
    <w:rsid w:val="00864C65"/>
    <w:rsid w:val="00886894"/>
    <w:rsid w:val="00890095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D48A4"/>
    <w:rsid w:val="009E1B98"/>
    <w:rsid w:val="00A2023F"/>
    <w:rsid w:val="00A3183B"/>
    <w:rsid w:val="00A80136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B18F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8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8A4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8A4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8A4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8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8A4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8A4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8A4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243</properties:Words>
  <properties:Characters>1157</properties:Characters>
  <properties:Lines>55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2016-10-04T07:58:00Z</dcterms:created>
  <dc:creator>abajlo</dc:creator>
  <cp:lastModifiedBy>Ante Rubelj</cp:lastModifiedBy>
  <cp:lastPrinted>2018-10-01T09:53:00Z</cp:lastPrinted>
  <dcterms:modified xmlns:xsi="http://www.w3.org/2001/XMLSchema-instance" xsi:type="dcterms:W3CDTF">2018-10-01T09:53:00Z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(1ST-851-16- Ante Poljak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