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3ba0" w14:paraId="da13ba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St-342/2016-2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SALVEO FIT jednostavno društvo s ograničenom odgovornošću za trgovinu, proizvodnju i usluge, Bjelovar, Andrije Hebranga 107, OIB: 95582211480, MBS: 010091287, dana 1. veljače 2017. godine 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SALVEO FIT jednostavno društvo s ograničenom odgovornošću za trgovinu, proizvodnju i usluge, Bjelovar, Andrije Hebranga 107, OIB: 95582211480, MBS: 010091287.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23. veljače 2017. godine u 9,45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Mato </w:t>
      </w:r>
      <w:proofErr w:type="spellStart"/>
      <w:r>
        <w:rPr>
          <w:rFonts w:cs="Times New Roman" w:eastAsia="Times New Roman"/>
          <w:szCs w:val="20"/>
          <w:lang w:eastAsia="hr-HR"/>
        </w:rPr>
        <w:t>Obšivač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  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Matu </w:t>
      </w:r>
      <w:proofErr w:type="spellStart"/>
      <w:r>
        <w:rPr>
          <w:rFonts w:cs="Times New Roman" w:eastAsia="Times New Roman"/>
          <w:szCs w:val="20"/>
          <w:lang w:eastAsia="hr-HR"/>
        </w:rPr>
        <w:t>Obšivača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155 dana u ukupnom iznosu od 4.925,66 kn. Također je u prijedlogu navedeno da dužnik ima jednu zaposlenu osobu,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d.d..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St-342/2016-2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veljače 2017. godine 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3F5C75" w:rsidP="003F5C75" w:rsidR="003F5C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3F5C75" w:rsidP="003F5C75" w:rsidR="003F5C75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3F5C75" w:rsidP="003F5C75" w:rsidR="003F5C75">
      <w:pPr>
        <w:pStyle w:val="Bezproreda"/>
      </w:pPr>
      <w:r>
        <w:t>2. Sc. ročište</w:t>
      </w:r>
    </w:p>
    <w:p w:rsidRDefault="003F5C75" w:rsidP="003F5C75" w:rsidR="003F5C75">
      <w:pPr>
        <w:pStyle w:val="Bezproreda"/>
      </w:pPr>
      <w:proofErr w:type="spellStart"/>
      <w:r>
        <w:t>Bj</w:t>
      </w:r>
      <w:proofErr w:type="spellEnd"/>
      <w:r>
        <w:t>. 1.2.2017.</w:t>
      </w:r>
    </w:p>
    <w:p w:rsidRDefault="003F5C75" w:rsidP="003F5C75" w:rsidR="003F5C75"/>
    <w:p w:rsidRDefault="00A21F0D" w:rsidP="003F5C75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5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602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St-342/2016-2</izvorni_sadrzaj>
    <derivirana_varijabla naziv="DomainObject.Oznaka_1">St-342/2016-2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SALVEO FIT jednostavno društvo s ograničenom odgovornošću za trgovinu, proizvodnju i usluge</izvorni_sadrzaj>
    <derivirana_varijabla naziv="DomainObject.Predmet.ProtustrankaFormated_1">  SALVEO FIT jednostavno društvo s ograničenom odgovornošću za trgovinu, proizvodnju i usluge</derivirana_varijabla>
  </DomainObject.Predmet.ProtustrankaFormated>
  <DomainObject.Predmet.ProtustrankaFormatedOIB>
    <izvorni_sadrzaj>  SALVEO FIT jednostavno društvo s ograničenom odgovornošću za trgovinu, proizvodnju i usluge, OIB 95582211480</izvorni_sadrzaj>
    <derivirana_varijabla naziv="DomainObject.Predmet.ProtustrankaFormatedOIB_1">  SALVEO FIT jednostavno društvo s ograničenom odgovornošću za trgovinu, proizvodnju i usluge, OIB 95582211480</derivirana_varijabla>
  </DomainObject.Predmet.ProtustrankaFormatedOIB>
  <DomainObject.Predmet.ProtustrankaFormatedWithAdress>
    <izvorni_sadrzaj> SALVEO FIT jednostavno društvo s ograničenom odgovornošću za trgovinu, proizvodnju i usluge, Andrije Hebranga 107, 43000 Bjelovar</izvorni_sadrzaj>
    <derivirana_varijabla naziv="DomainObject.Predmet.ProtustrankaFormatedWithAdress_1"> SALVEO FIT jednostavno društvo s ograničenom odgovornošću za trgovinu, proizvodnju i usluge, Andrije Hebranga 107, 43000 Bjelovar</derivirana_varijabla>
  </DomainObject.Predmet.ProtustrankaFormatedWithAdress>
  <DomainObject.Predmet.ProtustrankaFormatedWithAdressOIB>
    <izvorni_sadrzaj> SALVEO FIT jednostavno društvo s ograničenom odgovornošću za trgovinu, proizvodnju i usluge, OIB 95582211480, Andrije Hebranga 107, 43000 Bjelovar</izvorni_sadrzaj>
    <derivirana_varijabla naziv="DomainObject.Predmet.ProtustrankaFormatedWithAdressOIB_1"> SALVEO FIT jednostavno društvo s ograničenom odgovornošću za trgovinu, proizvodnju i usluge, OIB 95582211480, Andrije Hebranga 107, 43000 Bjelovar</derivirana_varijabla>
  </DomainObject.Predmet.ProtustrankaFormatedWithAdressOIB>
  <DomainObject.Predmet.ProtustrankaWithAdress>
    <izvorni_sadrzaj>SALVEO FIT jednostavno društvo s ograničenom odgovornošću za trgovinu, proizvodnju i usluge Andrije Hebranga 107, 43000 Bjelovar</izvorni_sadrzaj>
    <derivirana_varijabla naziv="DomainObject.Predmet.ProtustrankaWithAdress_1">SALVEO FIT jednostavno društvo s ograničenom odgovornošću za trgovinu, proizvodnju i usluge Andrije Hebranga 107, 43000 Bjelovar</derivirana_varijabla>
  </DomainObject.Predmet.ProtustrankaWithAdress>
  <DomainObject.Predmet.ProtustrankaWithAdressOIB>
    <izvorni_sadrzaj>SALVEO FIT jednostavno društvo s ograničenom odgovornošću za trgovinu, proizvodnju i usluge, OIB 95582211480, Andrije Hebranga 107, 43000 Bjelovar</izvorni_sadrzaj>
    <derivirana_varijabla naziv="DomainObject.Predmet.ProtustrankaWithAdressOIB_1">SALVEO FIT jednostavno društvo s ograničenom odgovornošću za trgovinu, proizvodnju i usluge, OIB 95582211480, Andrije Hebranga 107, 43000 Bjelovar</derivirana_varijabla>
  </DomainObject.Predmet.ProtustrankaWithAdressOIB>
  <DomainObject.Predmet.ProtustrankaNazivFormated>
    <izvorni_sadrzaj>SALVEO FIT jednostavno društvo s ograničenom odgovornošću za trgovinu, proizvodnju i usluge</izvorni_sadrzaj>
    <derivirana_varijabla naziv="DomainObject.Predmet.ProtustrankaNazivFormated_1">SALVEO FIT jednostavno društvo s ograničenom odgovornošću za trgovinu, proizvodnju i usluge</derivirana_varijabla>
  </DomainObject.Predmet.ProtustrankaNazivFormated>
  <DomainObject.Predmet.ProtustrankaNazivFormatedOIB>
    <izvorni_sadrzaj>SALVEO FIT jednostavno društvo s ograničenom odgovornošću za trgovinu, proizvodnju i usluge, OIB 95582211480</izvorni_sadrzaj>
    <derivirana_varijabla naziv="DomainObject.Predmet.ProtustrankaNazivFormatedOIB_1">SALVEO FIT jednostavno društvo s ograničenom odgovornošću za trgovinu, proizvodnju i usluge, OIB 95582211480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SALVEO FIT jednostavno društvo s ograničenom odgovornošću za trgovinu, proizvodnju i usluge</item>
    </izvorni_sadrzaj>
    <derivirana_varijabla naziv="DomainObject.Predmet.ProtuStrankaListFormated_1">
      <item>SALVEO FIT jednostavno društvo s ograničenom odgovornošću za trgovinu, proizvodnju i usluge</item>
    </derivirana_varijabla>
  </DomainObject.Predmet.ProtuStrankaListFormated>
  <DomainObject.Predmet.ProtuStrankaListFormatedOIB>
    <izvorni_sadrzaj>
      <item>SALVEO FIT jednostavno društvo s ograničenom odgovornošću za trgovinu, proizvodnju i usluge, OIB 95582211480</item>
    </izvorni_sadrzaj>
    <derivirana_varijabla naziv="DomainObject.Predmet.ProtuStrankaListFormatedOIB_1">
      <item>SALVEO FIT jednostavno društvo s ograničenom odgovornošću za trgovinu, proizvodnju i usluge, OIB 95582211480</item>
    </derivirana_varijabla>
  </DomainObject.Predmet.ProtuStrankaListFormatedOIB>
  <DomainObject.Predmet.ProtuStrankaListFormatedWithAdress>
    <izvorni_sadrzaj>
      <item>SALVEO FIT jednostavno društvo s ograničenom odgovornošću za trgovinu, proizvodnju i usluge, Andrije Hebranga 107, 43000 Bjelovar</item>
    </izvorni_sadrzaj>
    <derivirana_varijabla naziv="DomainObject.Predmet.ProtuStrankaListFormatedWithAdress_1">
      <item>SALVEO FIT jednostavno društvo s ograničenom odgovornošću za trgovinu, proizvodnju i usluge, Andrije Hebranga 107, 43000 Bjelovar</item>
    </derivirana_varijabla>
  </DomainObject.Predmet.ProtuStrankaListFormatedWithAdress>
  <DomainObject.Predmet.ProtuStrankaListFormatedWithAdressOIB>
    <izvorni_sadrzaj>
      <item>SALVEO FIT jednostavno društvo s ograničenom odgovornošću za trgovinu, proizvodnju i usluge, OIB 95582211480, Andrije Hebranga 107, 43000 Bjelovar</item>
    </izvorni_sadrzaj>
    <derivirana_varijabla naziv="DomainObject.Predmet.ProtuStrankaListFormatedWithAdressOIB_1">
      <item>SALVEO FIT jednostavno društvo s ograničenom odgovornošću za trgovinu, proizvodnju i usluge, OIB 95582211480, Andrije Hebranga 107, 43000 Bjelovar</item>
    </derivirana_varijabla>
  </DomainObject.Predmet.ProtuStrankaListFormatedWithAdressOIB>
  <DomainObject.Predmet.ProtuStrankaListNazivFormated>
    <izvorni_sadrzaj>
      <item>SALVEO FIT jednostavno društvo s ograničenom odgovornošću za trgovinu, proizvodnju i usluge</item>
    </izvorni_sadrzaj>
    <derivirana_varijabla naziv="DomainObject.Predmet.ProtuStrankaListNazivFormated_1">
      <item>SALVEO FIT jednostavno društvo s ograničenom odgovornošću za trgovinu, proizvodnju i usluge</item>
    </derivirana_varijabla>
  </DomainObject.Predmet.ProtuStrankaListNazivFormated>
  <DomainObject.Predmet.ProtuStrankaListNazivFormatedOIB>
    <izvorni_sadrzaj>
      <item>SALVEO FIT jednostavno društvo s ograničenom odgovornošću za trgovinu, proizvodnju i usluge, OIB 95582211480</item>
    </izvorni_sadrzaj>
    <derivirana_varijabla naziv="DomainObject.Predmet.ProtuStrankaListNazivFormatedOIB_1">
      <item>SALVEO FIT jednostavno društvo s ograničenom odgovornošću za trgovinu, proizvodnju i usluge, OIB 95582211480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St-342/2016-2</izvorni_sadrzaj>
    <derivirana_varijabla naziv="DomainObject.PoslovniBrojDokumenta_1">St-342/2016-2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SALVEO FIT jednostavno društvo s ograničenom odgovornošću za trgovinu, proizvodnju i usluge</izvorni_sadrzaj>
    <derivirana_varijabla naziv="DomainObject.Predmet.ProtustrankaIDrugi_1">SALVEO FIT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SALVEO FIT jednostavno društvo s ograničenom odgovornošću za trgovinu, proizvodnju i usluge, OIB 95582211480, Andrije Hebranga 107, 43000 Bjelovar</izvorni_sadrzaj>
    <derivirana_varijabla naziv="DomainObject.Predmet.ProtustrankaIDrugiAdressOIB_1">SALVEO FIT jednostavno društvo s ograničenom odgovornošću za trgovinu, proizvodnju i usluge, OIB 95582211480, Andrije Hebranga 107,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SALVEO FIT jednostavno društvo s ograničenom odgovornošću za trgovinu, proizvodnju i usluge</item>
    </izvorni_sadrzaj>
    <derivirana_varijabla naziv="DomainObject.Predmet.SudioniciListNaziv_1">
      <item>FINA, RC ZAGREB, Podružnica Bjelovar</item>
      <item>SALVEO FIT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SALVEO FIT jednostavno društvo s ograničenom odgovornošću za trgovinu, proizvodnju i usluge, OIB 95582211480, Andrije Hebranga 107,43000 Bjelovar</item>
    </izvorni_sadrzaj>
    <derivirana_varijabla naziv="DomainObject.Predmet.SudioniciListAdressOIB_1">
      <item>FINA, RC ZAGREB, Podružnica Bjelovar, OIB 85821130368, F. Supila 4,43000 Bjelovar</item>
      <item>SALVEO FIT jednostavno društvo s ograničenom odgovornošću za trgovinu, proizvodnju i usluge, OIB 95582211480, Andrije Hebranga 107,43000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8D31A-0786-4720-A027-DD39FA835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2774</properties:Characters>
  <properties:Lines>86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2017-02-01T11:24:00Z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