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1898" w14:paraId="b181898" w:rsidRDefault="00CE345D" w:rsidP="00CE345D" w:rsidR="0095117A" w:rsidRPr="00941CD3">
      <w:pPr>
        <w15:collapsed w:val="false"/>
        <w:rPr>
          <w:bCs/>
        </w:rPr>
      </w:pPr>
      <w:bookmarkStart w:name="_GoBack" w:id="0"/>
      <w:bookmarkEnd w:id="0"/>
      <w:r w:rsidRPr="00941CD3">
        <w:rPr>
          <w:bCs/>
        </w:rPr>
        <w:t xml:space="preserve">               </w:t>
      </w:r>
      <w:r w:rsidRPr="00941CD3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45D" w:rsidP="00CE345D" w:rsidR="00CE345D" w:rsidRPr="00941CD3">
      <w:pPr>
        <w:ind w:hanging="720" w:left="360"/>
      </w:pPr>
      <w:r w:rsidRPr="00941CD3">
        <w:t xml:space="preserve">        REPUBLIKA HRVATSKA</w:t>
      </w:r>
    </w:p>
    <w:p w:rsidRDefault="00CE345D" w:rsidP="00CE345D" w:rsidR="00CE345D" w:rsidRPr="00941CD3">
      <w:pPr>
        <w:ind w:hanging="720" w:left="360"/>
      </w:pPr>
      <w:r w:rsidRPr="00941CD3">
        <w:t xml:space="preserve">     TRGOVAČKI SUD U OSIJEKU</w:t>
      </w:r>
    </w:p>
    <w:p w:rsidRDefault="00CE345D" w:rsidP="00CE345D" w:rsidR="00CE345D" w:rsidRPr="00941CD3"/>
    <w:p w:rsidRDefault="009D0BFD" w:rsidP="00CE345D" w:rsidR="009D0BFD" w:rsidRPr="00941CD3"/>
    <w:p w:rsidRDefault="00CE345D" w:rsidP="00CE345D" w:rsidR="00CE345D" w:rsidRPr="00941CD3">
      <w:pPr>
        <w:jc w:val="center"/>
      </w:pPr>
      <w:r w:rsidRPr="00941CD3">
        <w:t>R E P U B L I K A   H R V A T S K A</w:t>
      </w:r>
    </w:p>
    <w:p w:rsidRDefault="00CE345D" w:rsidP="00CE345D" w:rsidR="00CE345D" w:rsidRPr="00941CD3">
      <w:pPr>
        <w:jc w:val="center"/>
      </w:pPr>
      <w:r w:rsidRPr="00941CD3">
        <w:t>R J E Š E N J E</w:t>
      </w:r>
    </w:p>
    <w:p w:rsidRDefault="00CE345D" w:rsidP="00CE345D" w:rsidR="00CE345D" w:rsidRPr="00941CD3">
      <w:pPr>
        <w:pStyle w:val="Tijeloteksta"/>
        <w:rPr>
          <w:sz w:val="24"/>
        </w:rPr>
      </w:pPr>
    </w:p>
    <w:p w:rsidRDefault="0095117A" w:rsidP="00CE345D" w:rsidR="0095117A" w:rsidRPr="00941CD3">
      <w:pPr>
        <w:pStyle w:val="Tijeloteksta"/>
        <w:rPr>
          <w:sz w:val="24"/>
        </w:rPr>
      </w:pPr>
    </w:p>
    <w:p w:rsidRDefault="00775198" w:rsidP="00775198" w:rsidR="00775198" w:rsidRPr="00941CD3">
      <w:pPr>
        <w:ind w:firstLine="708"/>
        <w:jc w:val="both"/>
        <w:rPr>
          <w:color w:val="000000"/>
        </w:rPr>
      </w:pPr>
      <w:r w:rsidRPr="00941CD3">
        <w:rPr>
          <w:color w:val="000000"/>
        </w:rPr>
        <w:t xml:space="preserve">Trgovački sud u Osijeku, </w:t>
      </w:r>
      <w:r w:rsidRPr="00941CD3">
        <w:t>po stečajnom sucu mr. sc. Borisu Vukoviću</w:t>
      </w:r>
      <w:r w:rsidRPr="00941CD3">
        <w:rPr>
          <w:color w:val="000000"/>
        </w:rPr>
        <w:t xml:space="preserve">, povodom prijedloga </w:t>
      </w:r>
      <w:r w:rsidRPr="00941CD3">
        <w:t>REPUBLIKA HRVATSKA Ministarstvo financija, OIB: 52634238587, zastupana po Županijskom državnom odvjetništvu u Osijeku za otvaranje stečajnog postupka nad dužnikom USUS j.d.o.o., Antunovac, Kralja Zvonimira 59, MBS: 030129613, OIB: 42528267176</w:t>
      </w:r>
      <w:r w:rsidRPr="00941CD3">
        <w:rPr>
          <w:color w:val="000000"/>
        </w:rPr>
        <w:t xml:space="preserve">, dana 29. kolovoza 2018. godine </w:t>
      </w:r>
    </w:p>
    <w:p w:rsidRDefault="0095117A" w:rsidP="00CE345D" w:rsidR="0095117A" w:rsidRPr="00941CD3"/>
    <w:p w:rsidRDefault="005E1B80" w:rsidP="00CE345D" w:rsidR="005E1B80" w:rsidRPr="00941CD3"/>
    <w:p w:rsidRDefault="00CE345D" w:rsidP="00CE345D" w:rsidR="00CE345D" w:rsidRPr="00941CD3">
      <w:pPr>
        <w:jc w:val="center"/>
      </w:pPr>
      <w:r w:rsidRPr="00941CD3">
        <w:t>r i j e š i o  j e</w:t>
      </w:r>
    </w:p>
    <w:p w:rsidRDefault="00CE345D" w:rsidP="00CE345D" w:rsidR="00CE345D" w:rsidRPr="00941CD3">
      <w:pPr>
        <w:jc w:val="both"/>
      </w:pPr>
    </w:p>
    <w:p w:rsidRDefault="00654076" w:rsidP="00CE345D" w:rsidR="00654076" w:rsidRPr="00941CD3">
      <w:pPr>
        <w:jc w:val="both"/>
      </w:pPr>
    </w:p>
    <w:p w:rsidRDefault="00CE345D" w:rsidP="00CE345D" w:rsidR="00CE345D" w:rsidRPr="00941CD3">
      <w:pPr>
        <w:pStyle w:val="Tijeloteksta"/>
        <w:ind w:hanging="720" w:left="720"/>
        <w:rPr>
          <w:sz w:val="24"/>
        </w:rPr>
      </w:pPr>
      <w:r w:rsidRPr="00941CD3">
        <w:rPr>
          <w:sz w:val="24"/>
        </w:rPr>
        <w:t>I.</w:t>
      </w:r>
      <w:r w:rsidRPr="00941CD3">
        <w:rPr>
          <w:sz w:val="24"/>
        </w:rPr>
        <w:tab/>
        <w:t xml:space="preserve">Nalaže se osobi ovlaštenoj za zastupanje dužnika u trenutku podnošenja prijedloga za otvaranje stečajnog postupka </w:t>
      </w:r>
      <w:r w:rsidR="00775198" w:rsidRPr="00941CD3">
        <w:rPr>
          <w:sz w:val="24"/>
        </w:rPr>
        <w:t xml:space="preserve">Domagoju </w:t>
      </w:r>
      <w:proofErr w:type="spellStart"/>
      <w:r w:rsidR="00775198" w:rsidRPr="00941CD3">
        <w:rPr>
          <w:sz w:val="24"/>
        </w:rPr>
        <w:t>Kranic</w:t>
      </w:r>
      <w:proofErr w:type="spellEnd"/>
      <w:r w:rsidR="00775198" w:rsidRPr="00941CD3">
        <w:rPr>
          <w:sz w:val="24"/>
        </w:rPr>
        <w:t>, OIB: 42635032447, Osijek, Ružina ulica 75</w:t>
      </w:r>
      <w:r w:rsidR="008E69D5" w:rsidRPr="00941CD3">
        <w:rPr>
          <w:sz w:val="24"/>
        </w:rPr>
        <w:t xml:space="preserve"> </w:t>
      </w:r>
      <w:r w:rsidRPr="00941CD3">
        <w:rPr>
          <w:sz w:val="24"/>
        </w:rPr>
        <w:t>da u roku od 8 (osam) dana od dana primitka ovog rješenja uplati:</w:t>
      </w:r>
    </w:p>
    <w:p w:rsidRDefault="00CE345D" w:rsidP="00CE345D" w:rsidR="00CE345D" w:rsidRPr="00941CD3">
      <w:pPr>
        <w:pStyle w:val="Tijeloteksta"/>
        <w:ind w:hanging="720" w:left="720"/>
        <w:rPr>
          <w:sz w:val="24"/>
        </w:rPr>
      </w:pPr>
    </w:p>
    <w:p w:rsidRDefault="00CE345D" w:rsidP="00CE345D" w:rsidR="00CE345D" w:rsidRPr="00941CD3">
      <w:pPr>
        <w:pStyle w:val="Tijeloteksta"/>
        <w:numPr>
          <w:ilvl w:val="0"/>
          <w:numId w:val="14"/>
        </w:numPr>
        <w:rPr>
          <w:sz w:val="24"/>
        </w:rPr>
      </w:pPr>
      <w:r w:rsidRPr="00941CD3">
        <w:rPr>
          <w:sz w:val="24"/>
        </w:rPr>
        <w:t>predujam od 1.000,00 kn (</w:t>
      </w:r>
      <w:proofErr w:type="spellStart"/>
      <w:r w:rsidRPr="00941CD3">
        <w:rPr>
          <w:sz w:val="24"/>
        </w:rPr>
        <w:t>tisućukuna</w:t>
      </w:r>
      <w:proofErr w:type="spellEnd"/>
      <w:r w:rsidRPr="00941CD3">
        <w:rPr>
          <w:sz w:val="24"/>
        </w:rPr>
        <w:t>) u Fond za namirenje troškova stečajnog postupka na žiro račun Trgovačkog suda u Osijeku broj HR31 2390 0011 3000 0020 0 s pozivom na  broj HR05 272-</w:t>
      </w:r>
      <w:r w:rsidR="00775198" w:rsidRPr="00941CD3">
        <w:rPr>
          <w:sz w:val="24"/>
        </w:rPr>
        <w:t>122</w:t>
      </w:r>
      <w:r w:rsidR="008E69D5" w:rsidRPr="00941CD3">
        <w:rPr>
          <w:sz w:val="24"/>
        </w:rPr>
        <w:t>-1</w:t>
      </w:r>
      <w:r w:rsidR="00775198" w:rsidRPr="00941CD3">
        <w:rPr>
          <w:sz w:val="24"/>
        </w:rPr>
        <w:t>8</w:t>
      </w:r>
    </w:p>
    <w:p w:rsidRDefault="00CE345D" w:rsidP="00CE345D" w:rsidR="00CE345D" w:rsidRPr="00941CD3">
      <w:pPr>
        <w:pStyle w:val="Tijeloteksta"/>
        <w:numPr>
          <w:ilvl w:val="0"/>
          <w:numId w:val="14"/>
        </w:numPr>
        <w:rPr>
          <w:sz w:val="24"/>
        </w:rPr>
      </w:pPr>
      <w:r w:rsidRPr="00941CD3">
        <w:rPr>
          <w:sz w:val="24"/>
        </w:rPr>
        <w:t>dodatni iznos predujma koji čini jednokratna nagrada privremenom stečajnom upravitelju u iznosu od 3.500,00 kn (</w:t>
      </w:r>
      <w:proofErr w:type="spellStart"/>
      <w:r w:rsidRPr="00941CD3">
        <w:rPr>
          <w:sz w:val="24"/>
        </w:rPr>
        <w:t>tritisućepetstotinakuna</w:t>
      </w:r>
      <w:proofErr w:type="spellEnd"/>
      <w:r w:rsidRPr="00941CD3">
        <w:rPr>
          <w:sz w:val="24"/>
        </w:rPr>
        <w:t>) na žiro račun Trgovačkog suda u Osijeku broj HR31 2390 0011 3000 0020 0 s pozivom na  broj HR05 272-</w:t>
      </w:r>
      <w:r w:rsidR="00775198" w:rsidRPr="00941CD3">
        <w:rPr>
          <w:sz w:val="24"/>
        </w:rPr>
        <w:t>122-18</w:t>
      </w:r>
      <w:r w:rsidRPr="00941CD3">
        <w:rPr>
          <w:sz w:val="24"/>
        </w:rPr>
        <w:t xml:space="preserve">, te po izvršenim uplatama dostavi dokaze u spis. </w:t>
      </w:r>
    </w:p>
    <w:p w:rsidRDefault="00CE345D" w:rsidP="00CE345D" w:rsidR="00CE345D" w:rsidRPr="00941CD3">
      <w:pPr>
        <w:pStyle w:val="Tijeloteksta"/>
        <w:rPr>
          <w:sz w:val="24"/>
        </w:rPr>
      </w:pPr>
    </w:p>
    <w:p w:rsidRDefault="00CE345D" w:rsidP="007F4A80" w:rsidR="00CE345D" w:rsidRPr="00941CD3">
      <w:pPr>
        <w:jc w:val="both"/>
      </w:pPr>
      <w:r w:rsidRPr="00941CD3">
        <w:t xml:space="preserve">II. </w:t>
      </w:r>
      <w:r w:rsidRPr="00941CD3">
        <w:tab/>
        <w:t xml:space="preserve">Ukoliko osoba ovlaštena za zastupanje dužnika u trenutku podnošenja prijedloga za otvaranje stečajnog postupka </w:t>
      </w:r>
      <w:r w:rsidR="00005AE7" w:rsidRPr="00941CD3">
        <w:t xml:space="preserve">Domagoj </w:t>
      </w:r>
      <w:proofErr w:type="spellStart"/>
      <w:r w:rsidR="00005AE7" w:rsidRPr="00941CD3">
        <w:t>Kranic</w:t>
      </w:r>
      <w:proofErr w:type="spellEnd"/>
      <w:r w:rsidR="00005AE7" w:rsidRPr="00941CD3">
        <w:t>, OIB: 42635032447, Osijek, Ružina ulica 75</w:t>
      </w:r>
      <w:r w:rsidRPr="00941CD3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941CD3">
      <w:pPr>
        <w:jc w:val="both"/>
      </w:pPr>
    </w:p>
    <w:p w:rsidRDefault="00CE345D" w:rsidP="00CE345D" w:rsidR="00CE345D" w:rsidRPr="00941CD3">
      <w:pPr>
        <w:ind w:left="1320"/>
        <w:jc w:val="both"/>
      </w:pPr>
      <w:r w:rsidRPr="00941CD3">
        <w:t>a) Poziva se FINA da izda nalog za izvršenje osnove za plaćanje sukladno članku 9. Zakona o provedbi ovrhe na novčanim sredstvima.</w:t>
      </w:r>
    </w:p>
    <w:p w:rsidRDefault="00CE345D" w:rsidP="00CE345D" w:rsidR="00CE345D" w:rsidRPr="00941CD3">
      <w:pPr>
        <w:ind w:left="1320"/>
        <w:jc w:val="both"/>
      </w:pPr>
      <w:r w:rsidRPr="00941CD3">
        <w:t>b) Nalaže se FINI da novčani iznos od 4.500,00 kn,  (</w:t>
      </w:r>
      <w:proofErr w:type="spellStart"/>
      <w:r w:rsidRPr="00941CD3">
        <w:t>četiritisućepetstotinakuna</w:t>
      </w:r>
      <w:proofErr w:type="spellEnd"/>
      <w:r w:rsidRPr="00941CD3">
        <w:t>) za koji je određena ovrha, zaplijeni i prenese na žiro račun Trgovačkog suda u Osijeku i to:</w:t>
      </w:r>
    </w:p>
    <w:p w:rsidRDefault="00CE345D" w:rsidP="00CE345D" w:rsidR="00CE345D" w:rsidRPr="00941CD3">
      <w:pPr>
        <w:ind w:left="1320"/>
        <w:jc w:val="both"/>
      </w:pPr>
      <w:r w:rsidRPr="00941CD3">
        <w:t>1. Iznos od 1.000,00 kn (</w:t>
      </w:r>
      <w:proofErr w:type="spellStart"/>
      <w:r w:rsidRPr="00941CD3">
        <w:t>tisućukuna</w:t>
      </w:r>
      <w:proofErr w:type="spellEnd"/>
      <w:r w:rsidRPr="00941CD3">
        <w:t>) na žiro račun broj HR31 2390 0011 3000 0020 0 s pozivom na  broj HR05 272-</w:t>
      </w:r>
      <w:r w:rsidR="00005AE7" w:rsidRPr="00941CD3">
        <w:t>122-18</w:t>
      </w:r>
      <w:r w:rsidRPr="00941CD3">
        <w:t xml:space="preserve">. </w:t>
      </w:r>
    </w:p>
    <w:p w:rsidRDefault="00CE345D" w:rsidP="00CE345D" w:rsidR="00CE345D" w:rsidRPr="00941CD3">
      <w:pPr>
        <w:ind w:left="1320"/>
        <w:jc w:val="both"/>
      </w:pPr>
      <w:r w:rsidRPr="00941CD3">
        <w:lastRenderedPageBreak/>
        <w:t>2. Iznos od 3.500,00 kn (</w:t>
      </w:r>
      <w:proofErr w:type="spellStart"/>
      <w:r w:rsidRPr="00941CD3">
        <w:t>tritisućepetstotinakuna</w:t>
      </w:r>
      <w:proofErr w:type="spellEnd"/>
      <w:r w:rsidRPr="00941CD3">
        <w:t>) na žiro račun broj HR31 2390 0011 3000 0020 0 s pozivom na  broj HR05 272-</w:t>
      </w:r>
      <w:r w:rsidR="00005AE7" w:rsidRPr="00941CD3">
        <w:t>122-18</w:t>
      </w:r>
      <w:r w:rsidRPr="00941CD3">
        <w:t xml:space="preserve">, te o tome obavijesti sud. </w:t>
      </w:r>
    </w:p>
    <w:p w:rsidRDefault="00CE345D" w:rsidP="00CE345D" w:rsidR="00CE345D" w:rsidRPr="00941CD3">
      <w:pPr>
        <w:ind w:left="1320"/>
        <w:jc w:val="both"/>
      </w:pPr>
    </w:p>
    <w:p w:rsidRDefault="00CE345D" w:rsidP="007F4A80" w:rsidR="00CE345D" w:rsidRPr="00941CD3">
      <w:pPr>
        <w:ind w:left="1320"/>
        <w:jc w:val="both"/>
      </w:pPr>
      <w:r w:rsidRPr="00941CD3">
        <w:t xml:space="preserve">c) Zabranjuje se FINI da navedenu tražbinu ispuni osobi ovlaštenoj za zastupanje dužnika u trenutku podnošenja prijedloga za otvaranje stečajnog postupka </w:t>
      </w:r>
      <w:r w:rsidR="00005AE7" w:rsidRPr="00941CD3">
        <w:t xml:space="preserve">Domagoju </w:t>
      </w:r>
      <w:proofErr w:type="spellStart"/>
      <w:r w:rsidR="00005AE7" w:rsidRPr="00941CD3">
        <w:t>Kranic</w:t>
      </w:r>
      <w:proofErr w:type="spellEnd"/>
      <w:r w:rsidR="00005AE7" w:rsidRPr="00941CD3">
        <w:t>, OIB: 42635032447, Osijek, Ružina ulica 75</w:t>
      </w:r>
      <w:r w:rsidRPr="00941CD3">
        <w:t>, te se istom zabranjuje da tu tražbinu naplati ili inače raspolaže njome.</w:t>
      </w:r>
    </w:p>
    <w:p w:rsidRDefault="00CE345D" w:rsidP="00CE345D" w:rsidR="00CE345D" w:rsidRPr="00941CD3">
      <w:pPr>
        <w:jc w:val="both"/>
      </w:pPr>
    </w:p>
    <w:p w:rsidRDefault="00CE345D" w:rsidP="00C40887" w:rsidR="00CE345D" w:rsidRPr="00941CD3">
      <w:pPr>
        <w:jc w:val="both"/>
      </w:pPr>
      <w:r w:rsidRPr="00941CD3">
        <w:t>III.</w:t>
      </w:r>
      <w:r w:rsidRPr="00941CD3">
        <w:tab/>
        <w:t xml:space="preserve">Ukoliko osoba ovlaštena za zastupanje dužnika u trenutku podnošenja prijedloga za otvaranje stečajnog postupka </w:t>
      </w:r>
      <w:r w:rsidR="00005AE7" w:rsidRPr="00941CD3">
        <w:t xml:space="preserve">Domagoj </w:t>
      </w:r>
      <w:proofErr w:type="spellStart"/>
      <w:r w:rsidR="00005AE7" w:rsidRPr="00941CD3">
        <w:t>Kranic</w:t>
      </w:r>
      <w:proofErr w:type="spellEnd"/>
      <w:r w:rsidR="00005AE7" w:rsidRPr="00941CD3">
        <w:t>, OIB: 42635032447, Osijek, Ružina ulica 75</w:t>
      </w:r>
      <w:r w:rsidRPr="00941CD3">
        <w:t xml:space="preserve">, ne postupi po nalogu suda iz točke I., ovo rješenje će se po pravomoćnosti dostaviti FINI radi provedbe ovrhe iz točke II. izreke rješenja.  </w:t>
      </w:r>
    </w:p>
    <w:p w:rsidRDefault="0095117A" w:rsidP="00D31CE1" w:rsidR="0095117A" w:rsidRPr="00941CD3">
      <w:pPr>
        <w:jc w:val="both"/>
      </w:pPr>
    </w:p>
    <w:p w:rsidRDefault="00654076" w:rsidP="00CE345D" w:rsidR="00654076" w:rsidRPr="00941CD3">
      <w:pPr>
        <w:ind w:hanging="720" w:left="720"/>
        <w:jc w:val="both"/>
      </w:pPr>
    </w:p>
    <w:p w:rsidRDefault="00CE345D" w:rsidP="00CE345D" w:rsidR="00CE345D" w:rsidRPr="00941CD3">
      <w:pPr>
        <w:jc w:val="center"/>
      </w:pPr>
      <w:r w:rsidRPr="00941CD3">
        <w:t>Obrazloženje</w:t>
      </w:r>
    </w:p>
    <w:p w:rsidRDefault="00654076" w:rsidP="00D31CE1" w:rsidR="00654076" w:rsidRPr="00941CD3"/>
    <w:p w:rsidRDefault="00CE345D" w:rsidP="00CE345D" w:rsidR="00CE345D" w:rsidRPr="00941CD3">
      <w:pPr>
        <w:pStyle w:val="Tijeloteksta"/>
        <w:rPr>
          <w:bCs/>
          <w:sz w:val="24"/>
        </w:rPr>
      </w:pPr>
    </w:p>
    <w:p w:rsidRDefault="00005AE7" w:rsidP="00005AE7" w:rsidR="00005AE7" w:rsidRPr="00941CD3">
      <w:pPr>
        <w:ind w:firstLine="708"/>
        <w:jc w:val="both"/>
      </w:pPr>
      <w:r w:rsidRPr="00941CD3">
        <w:t xml:space="preserve">Dana 6. prosinca 2017. godine zaprimljen je na ovome sudu zahtjev FINE Regionalni centar Osijek, Podružnica Osijek, L. </w:t>
      </w:r>
      <w:proofErr w:type="spellStart"/>
      <w:r w:rsidRPr="00941CD3">
        <w:t>Jägera</w:t>
      </w:r>
      <w:proofErr w:type="spellEnd"/>
      <w:r w:rsidRPr="00941CD3">
        <w:t xml:space="preserve"> 3, OIB: 85821130368, klasa: 110-07/17-01/04 </w:t>
      </w:r>
      <w:proofErr w:type="spellStart"/>
      <w:r w:rsidRPr="00941CD3">
        <w:t>Ur</w:t>
      </w:r>
      <w:proofErr w:type="spellEnd"/>
      <w:r w:rsidRPr="00941CD3">
        <w:t>. broj 04-06-17-5981 od 5. prosinca 2017. godine, za provedbu skraćenog stečajnog postupka nad dužnikom USUS j.d.o.o., Antunovac, Kralja Zvonimira 59, MBS: 030129613, OIB: 42528267176.</w:t>
      </w:r>
    </w:p>
    <w:p w:rsidRDefault="00005AE7" w:rsidP="00005AE7" w:rsidR="00005AE7" w:rsidRPr="00941CD3">
      <w:pPr>
        <w:ind w:firstLine="708"/>
        <w:jc w:val="both"/>
      </w:pPr>
    </w:p>
    <w:p w:rsidRDefault="00005AE7" w:rsidP="00005AE7" w:rsidR="00005AE7" w:rsidRPr="00941CD3">
      <w:pPr>
        <w:ind w:firstLine="708"/>
        <w:jc w:val="both"/>
      </w:pPr>
      <w:r w:rsidRPr="00941CD3">
        <w:t>U zahtjevu je navela da na dan 4. prosinca 2017. godine dužnik u Očevidniku redoslijeda osnova za plaćanje ima evidentirane neizvršene osnove za plaćanje u neprekinutom razdoblju od 120 dana, u ukupnom iznosu od 13.469,28 kn, u koji iznos je uračunata kamata i naknada FINE za provedbe ovrhe na novčanim sredstvima dužnika. Navodi da dužnik nema zaposlenih radnika.</w:t>
      </w:r>
    </w:p>
    <w:p w:rsidRDefault="00005AE7" w:rsidP="00005AE7" w:rsidR="00005AE7" w:rsidRPr="00941CD3">
      <w:pPr>
        <w:jc w:val="both"/>
      </w:pPr>
    </w:p>
    <w:p w:rsidRDefault="00005AE7" w:rsidP="00005AE7" w:rsidR="00005AE7" w:rsidRPr="00941CD3">
      <w:pPr>
        <w:ind w:firstLine="708"/>
        <w:jc w:val="both"/>
      </w:pPr>
      <w:r w:rsidRPr="00941CD3">
        <w:t xml:space="preserve">FINA je dostavila popis računa i oročenih novčanih sredstava dužnika na dan 4. prosinca 2017. godine te u svom podnesku od 5. prosinca 2017. godine navodi da dužnik na dan 4. prosinca 2017. godine u Jedinstvenom registru računa ima otvorene sljedeće račune i  oročena novčana sredstva HR3625000091101392023 </w:t>
      </w:r>
      <w:proofErr w:type="spellStart"/>
      <w:r w:rsidRPr="00941CD3">
        <w:t>Addiko</w:t>
      </w:r>
      <w:proofErr w:type="spellEnd"/>
      <w:r w:rsidRPr="00941CD3">
        <w:t xml:space="preserve"> Bank d.d., te da na temelju čl. 112. st. 5. SZ-a dužnik na ime predujma za namirenje troškova stečajnog postupka na dan 4. prosinca 2017. nema zaplijenjena novčana sredstva.  </w:t>
      </w:r>
    </w:p>
    <w:p w:rsidRDefault="00005AE7" w:rsidP="00005AE7" w:rsidR="00005AE7" w:rsidRPr="00941CD3">
      <w:pPr>
        <w:jc w:val="both"/>
      </w:pPr>
    </w:p>
    <w:p w:rsidRDefault="00005AE7" w:rsidP="00005AE7" w:rsidR="00005AE7" w:rsidRPr="00941CD3">
      <w:pPr>
        <w:ind w:firstLine="708"/>
        <w:jc w:val="both"/>
      </w:pPr>
      <w:r w:rsidRPr="00941CD3">
        <w:t>Trgovački sud u Osijeku je dana 11. prosinca 2017. godine objavio oglas na mrežnoj stranici e-Oglasna ploča sudova pod poslovnim brojem 6 St-1659/17-3 od 11. prosinca 2017. godine sukladno čl. 430</w:t>
      </w:r>
      <w:r w:rsidRPr="00941CD3">
        <w:rPr>
          <w:color w:val="000000"/>
        </w:rPr>
        <w:t xml:space="preserve">. Stečajnog zakona (Narodne novine 71/15 i 104/17 dalje: SZ-a) </w:t>
      </w:r>
      <w:r w:rsidRPr="00941CD3">
        <w:t xml:space="preserve">kojim su pozvane osobe ovlaštene za zastupanje dužnika po zakonu da sudu u roku od 15 dana od dana objave oglasa dostave javnobilježnički ovjerovljeni </w:t>
      </w:r>
      <w:proofErr w:type="spellStart"/>
      <w:r w:rsidRPr="00941CD3">
        <w:t>prokazni</w:t>
      </w:r>
      <w:proofErr w:type="spellEnd"/>
      <w:r w:rsidRPr="00941CD3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</w:t>
      </w:r>
    </w:p>
    <w:p w:rsidRDefault="00005AE7" w:rsidP="00005AE7" w:rsidR="00005AE7" w:rsidRPr="00941CD3">
      <w:pPr>
        <w:ind w:firstLine="708"/>
        <w:jc w:val="both"/>
      </w:pPr>
    </w:p>
    <w:p w:rsidRDefault="00005AE7" w:rsidP="00005AE7" w:rsidR="00005AE7" w:rsidRPr="00941CD3">
      <w:pPr>
        <w:ind w:firstLine="708"/>
        <w:jc w:val="both"/>
      </w:pPr>
      <w:r w:rsidRPr="00941CD3">
        <w:t xml:space="preserve">Podneskom zaprimljenim, kod ovog suda dana 21. prosinca 2017. godine, vjerovnik REPUBLIKA HRVATSKA Ministarstvo financija, OIB: 52634238587, zastupana po Županijskom državnom odvjetništvu u Osijeku, podnijela je  prijedlog za otvaranjem stečajnog postupka nad dužnikom USUS j.d.o.o., Antunovac, Kralja Zvonimira 59, MBS: </w:t>
      </w:r>
      <w:r w:rsidRPr="00941CD3">
        <w:lastRenderedPageBreak/>
        <w:t xml:space="preserve">030129613, OIB: 42528267176, uz koji prijedlog je dostavila dokaz o postojanju svoje tražbine i postojanju stečajnog razloga iz članka 6. stav 2. Stečajnog zakona: nesposobnosti za plaćanje.    </w:t>
      </w:r>
    </w:p>
    <w:p w:rsidRDefault="00005AE7" w:rsidP="00005AE7" w:rsidR="00005AE7" w:rsidRPr="00941CD3">
      <w:pPr>
        <w:ind w:firstLine="708"/>
        <w:jc w:val="both"/>
      </w:pPr>
    </w:p>
    <w:p w:rsidRDefault="00005AE7" w:rsidP="00005AE7" w:rsidR="00005AE7" w:rsidRPr="00941CD3">
      <w:pPr>
        <w:ind w:firstLine="720"/>
        <w:jc w:val="both"/>
      </w:pPr>
      <w:r w:rsidRPr="00941CD3">
        <w:t xml:space="preserve">Slijedom navedenog, budući nisu ispunjeni uvjeti za istovremeno otvaranje i zaključenje skraćenog stečajnog postupka nad dužnikom, u smislu odredbe članka 431. </w:t>
      </w:r>
      <w:r w:rsidRPr="00941CD3">
        <w:rPr>
          <w:color w:val="000000"/>
        </w:rPr>
        <w:t>SZ-a</w:t>
      </w:r>
      <w:r w:rsidRPr="00941CD3"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005AE7" w:rsidP="00005AE7" w:rsidR="00005AE7" w:rsidRPr="00941CD3">
      <w:pPr>
        <w:ind w:firstLine="708"/>
        <w:jc w:val="both"/>
      </w:pPr>
    </w:p>
    <w:p w:rsidRDefault="00005AE7" w:rsidP="00005AE7" w:rsidR="00005AE7" w:rsidRPr="00941CD3">
      <w:pPr>
        <w:ind w:firstLine="720"/>
        <w:jc w:val="both"/>
      </w:pPr>
      <w:r w:rsidRPr="00941CD3"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AC49FE" w:rsidP="00C509F5" w:rsidR="00AC49FE" w:rsidRPr="00941CD3">
      <w:pPr>
        <w:jc w:val="both"/>
      </w:pPr>
    </w:p>
    <w:p w:rsidRDefault="00AC49FE" w:rsidP="00C40887" w:rsidR="00AC49FE" w:rsidRPr="00941CD3">
      <w:pPr>
        <w:pStyle w:val="Tijeloteksta"/>
        <w:ind w:firstLine="708"/>
        <w:rPr>
          <w:sz w:val="24"/>
        </w:rPr>
      </w:pPr>
      <w:r w:rsidRPr="00941CD3">
        <w:rPr>
          <w:sz w:val="24"/>
        </w:rPr>
        <w:t xml:space="preserve">Zaključkom </w:t>
      </w:r>
      <w:proofErr w:type="spellStart"/>
      <w:r w:rsidRPr="00941CD3">
        <w:rPr>
          <w:sz w:val="24"/>
        </w:rPr>
        <w:t>posl</w:t>
      </w:r>
      <w:proofErr w:type="spellEnd"/>
      <w:r w:rsidRPr="00941CD3">
        <w:rPr>
          <w:sz w:val="24"/>
        </w:rPr>
        <w:t>. br. St-</w:t>
      </w:r>
      <w:r w:rsidR="00005AE7" w:rsidRPr="00941CD3">
        <w:rPr>
          <w:sz w:val="24"/>
        </w:rPr>
        <w:t>122</w:t>
      </w:r>
      <w:r w:rsidRPr="00941CD3">
        <w:rPr>
          <w:sz w:val="24"/>
        </w:rPr>
        <w:t>/1</w:t>
      </w:r>
      <w:r w:rsidR="00005AE7" w:rsidRPr="00941CD3">
        <w:rPr>
          <w:sz w:val="24"/>
        </w:rPr>
        <w:t>8</w:t>
      </w:r>
      <w:r w:rsidRPr="00941CD3">
        <w:rPr>
          <w:sz w:val="24"/>
        </w:rPr>
        <w:t>-</w:t>
      </w:r>
      <w:r w:rsidR="00C509F5" w:rsidRPr="00941CD3">
        <w:rPr>
          <w:sz w:val="24"/>
        </w:rPr>
        <w:t>1</w:t>
      </w:r>
      <w:r w:rsidR="00005AE7" w:rsidRPr="00941CD3">
        <w:rPr>
          <w:sz w:val="24"/>
        </w:rPr>
        <w:t>2</w:t>
      </w:r>
      <w:r w:rsidRPr="00941CD3">
        <w:rPr>
          <w:sz w:val="24"/>
        </w:rPr>
        <w:t xml:space="preserve"> od </w:t>
      </w:r>
      <w:r w:rsidR="00005AE7" w:rsidRPr="00941CD3">
        <w:rPr>
          <w:sz w:val="24"/>
        </w:rPr>
        <w:t>1</w:t>
      </w:r>
      <w:r w:rsidR="00C509F5" w:rsidRPr="00941CD3">
        <w:rPr>
          <w:sz w:val="24"/>
        </w:rPr>
        <w:t>5</w:t>
      </w:r>
      <w:r w:rsidR="0027731A" w:rsidRPr="00941CD3">
        <w:rPr>
          <w:sz w:val="24"/>
        </w:rPr>
        <w:t>. veljače</w:t>
      </w:r>
      <w:r w:rsidRPr="00941CD3">
        <w:rPr>
          <w:sz w:val="24"/>
        </w:rPr>
        <w:t xml:space="preserve"> 2018. godine pozvana je osoba za zastupanje dužnika </w:t>
      </w:r>
      <w:r w:rsidR="00005AE7" w:rsidRPr="00941CD3">
        <w:rPr>
          <w:sz w:val="24"/>
        </w:rPr>
        <w:t xml:space="preserve">Domagoj </w:t>
      </w:r>
      <w:proofErr w:type="spellStart"/>
      <w:r w:rsidR="00005AE7" w:rsidRPr="00941CD3">
        <w:rPr>
          <w:sz w:val="24"/>
        </w:rPr>
        <w:t>Kranic</w:t>
      </w:r>
      <w:proofErr w:type="spellEnd"/>
      <w:r w:rsidR="00005AE7" w:rsidRPr="00941CD3">
        <w:rPr>
          <w:sz w:val="24"/>
        </w:rPr>
        <w:t>, OIB: 42635032447, Osijek, Ružina ulica 75</w:t>
      </w:r>
      <w:r w:rsidRPr="00941CD3">
        <w:rPr>
          <w:sz w:val="24"/>
        </w:rPr>
        <w:t xml:space="preserve">, na uplatu predujma  u iznosu od 1.000,00 kn u Fond za namirenje troškova stečajnog postupka kao i  dodatnog iznosa predujma u iznosu od 3.500,00 kn, sve u roku od 8 dana, temeljem odredbi članka 113. i članka 114. </w:t>
      </w:r>
      <w:r w:rsidR="00C40887" w:rsidRPr="00941CD3">
        <w:rPr>
          <w:sz w:val="24"/>
        </w:rPr>
        <w:t>Stečajnog zakona</w:t>
      </w:r>
      <w:r w:rsidRPr="00941CD3">
        <w:rPr>
          <w:sz w:val="24"/>
        </w:rPr>
        <w:t xml:space="preserve">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AC49FE" w:rsidP="00AC49FE" w:rsidR="00AC49FE" w:rsidRPr="00941CD3">
      <w:pPr>
        <w:jc w:val="both"/>
      </w:pPr>
    </w:p>
    <w:p w:rsidRDefault="00AC49FE" w:rsidP="00164C13" w:rsidR="00AC49FE" w:rsidRPr="00941CD3">
      <w:pPr>
        <w:jc w:val="both"/>
      </w:pPr>
      <w:r w:rsidRPr="00941CD3">
        <w:tab/>
        <w:t xml:space="preserve">Zaključak </w:t>
      </w:r>
      <w:proofErr w:type="spellStart"/>
      <w:r w:rsidR="00005AE7" w:rsidRPr="00941CD3">
        <w:t>posl</w:t>
      </w:r>
      <w:proofErr w:type="spellEnd"/>
      <w:r w:rsidR="00005AE7" w:rsidRPr="00941CD3">
        <w:t xml:space="preserve">. br. St-122/18-12 od 15. veljače 2018. godine </w:t>
      </w:r>
      <w:r w:rsidRPr="00941CD3">
        <w:t xml:space="preserve">osoba ovlaštena za zastupanje dužnika </w:t>
      </w:r>
      <w:r w:rsidR="00005AE7" w:rsidRPr="00941CD3">
        <w:t xml:space="preserve">Domagoj </w:t>
      </w:r>
      <w:proofErr w:type="spellStart"/>
      <w:r w:rsidR="00005AE7" w:rsidRPr="00941CD3">
        <w:t>Kranic</w:t>
      </w:r>
      <w:proofErr w:type="spellEnd"/>
      <w:r w:rsidR="00005AE7" w:rsidRPr="00941CD3">
        <w:t>, OIB: 42635032447, Osijek, Ružina ulica 75</w:t>
      </w:r>
      <w:r w:rsidRPr="00941CD3">
        <w:t xml:space="preserve">, zaprimila je dana </w:t>
      </w:r>
      <w:r w:rsidR="00005AE7" w:rsidRPr="00941CD3">
        <w:t>24</w:t>
      </w:r>
      <w:r w:rsidR="0027731A" w:rsidRPr="00941CD3">
        <w:t xml:space="preserve">. veljače </w:t>
      </w:r>
      <w:r w:rsidRPr="00941CD3">
        <w:t xml:space="preserve">2018. godine </w:t>
      </w:r>
      <w:r w:rsidR="00630018" w:rsidRPr="00941CD3">
        <w:t xml:space="preserve">putem e-oglasne ploče suda </w:t>
      </w:r>
      <w:r w:rsidRPr="00941CD3">
        <w:t xml:space="preserve">te kako u ostavljenom roku nije postupila po pozivu suda, niti uplatila određene predujmove iz točke I. istog zaključka, kao ni </w:t>
      </w:r>
      <w:r w:rsidR="0027731A" w:rsidRPr="00941CD3">
        <w:t xml:space="preserve"> </w:t>
      </w:r>
      <w:r w:rsidRPr="00941CD3">
        <w:t xml:space="preserve">dostavila dokaz o izvršenim uplatama, </w:t>
      </w:r>
      <w:r w:rsidR="00164C13" w:rsidRPr="00941CD3">
        <w:t xml:space="preserve">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CE345D" w:rsidP="00CB05B5" w:rsidR="00CE345D" w:rsidRPr="00941CD3">
      <w:pPr>
        <w:jc w:val="center"/>
      </w:pPr>
      <w:r w:rsidRPr="00941CD3">
        <w:t xml:space="preserve">U Osijeku </w:t>
      </w:r>
      <w:r w:rsidR="00782576" w:rsidRPr="00941CD3">
        <w:t>2</w:t>
      </w:r>
      <w:r w:rsidR="00AE4D6B" w:rsidRPr="00941CD3">
        <w:t>9</w:t>
      </w:r>
      <w:r w:rsidR="00E165F3" w:rsidRPr="00941CD3">
        <w:t>. kolovoza</w:t>
      </w:r>
      <w:r w:rsidRPr="00941CD3">
        <w:t xml:space="preserve"> 2018.</w:t>
      </w:r>
    </w:p>
    <w:p w:rsidRDefault="00856E74" w:rsidP="00CB05B5" w:rsidR="00856E74" w:rsidRPr="00941CD3">
      <w:pPr>
        <w:jc w:val="center"/>
      </w:pPr>
    </w:p>
    <w:p w:rsidRDefault="00CE345D" w:rsidP="00CE345D" w:rsidR="00CE345D" w:rsidRPr="00941CD3">
      <w:pPr>
        <w:jc w:val="both"/>
      </w:pPr>
      <w:r w:rsidRPr="00941CD3">
        <w:tab/>
      </w:r>
      <w:r w:rsidRPr="00941CD3">
        <w:tab/>
      </w:r>
      <w:r w:rsidRPr="00941CD3">
        <w:tab/>
      </w:r>
      <w:r w:rsidRPr="00941CD3">
        <w:tab/>
      </w:r>
      <w:r w:rsidRPr="00941CD3">
        <w:tab/>
      </w:r>
      <w:r w:rsidRPr="00941CD3">
        <w:tab/>
      </w:r>
      <w:r w:rsidRPr="00941CD3">
        <w:tab/>
      </w:r>
      <w:r w:rsidRPr="00941CD3">
        <w:tab/>
      </w:r>
      <w:r w:rsidRPr="00941CD3">
        <w:tab/>
        <w:t>STEČAJNI SUDAC</w:t>
      </w:r>
    </w:p>
    <w:p w:rsidRDefault="00CE345D" w:rsidP="00CB2890" w:rsidR="00CE345D" w:rsidRPr="00941CD3">
      <w:pPr>
        <w:ind w:left="4956"/>
        <w:jc w:val="center"/>
      </w:pPr>
      <w:r w:rsidRPr="00941CD3">
        <w:t xml:space="preserve">            mr. sc. Boris Vuković</w:t>
      </w:r>
    </w:p>
    <w:p w:rsidRDefault="00CE345D" w:rsidP="00CE345D" w:rsidR="00CE345D" w:rsidRPr="00941CD3">
      <w:r w:rsidRPr="00941CD3">
        <w:t>Zapisničar: Danijela Špeletić</w:t>
      </w:r>
    </w:p>
    <w:p w:rsidRDefault="00CE345D" w:rsidP="00CE345D" w:rsidR="00CE345D" w:rsidRPr="00941CD3"/>
    <w:p w:rsidRDefault="009D0BFD" w:rsidP="00CE345D" w:rsidR="009D0BFD"/>
    <w:p w:rsidRDefault="00332F0D" w:rsidP="00CE345D" w:rsidR="00332F0D" w:rsidRPr="00941CD3"/>
    <w:p w:rsidRDefault="00CE345D" w:rsidP="00CE345D" w:rsidR="00CE345D" w:rsidRPr="00941CD3">
      <w:pPr>
        <w:jc w:val="both"/>
      </w:pPr>
      <w:r w:rsidRPr="00941CD3">
        <w:t xml:space="preserve">UPUTA  O PRAVNOM LIJEKU </w:t>
      </w:r>
    </w:p>
    <w:p w:rsidRDefault="00CE345D" w:rsidP="00CE345D" w:rsidR="00CE345D" w:rsidRPr="00941CD3">
      <w:pPr>
        <w:jc w:val="both"/>
      </w:pPr>
      <w:r w:rsidRPr="00941CD3">
        <w:t xml:space="preserve">Protiv ovog rješenja može nezadovoljna stranka uložiti žalbu Visokom trgovačkom sudu Republike Hrvatske u Zagrebu u roku od 8 dana pismeno u 3 primjerka putem ovoga suda. </w:t>
      </w:r>
    </w:p>
    <w:p w:rsidRDefault="00654076" w:rsidP="00CE345D" w:rsidR="00654076" w:rsidRPr="00941CD3">
      <w:pPr>
        <w:jc w:val="both"/>
      </w:pPr>
    </w:p>
    <w:p w:rsidRDefault="00CE345D" w:rsidP="00CE345D" w:rsidR="00CE345D" w:rsidRPr="00941CD3">
      <w:r w:rsidRPr="00941CD3">
        <w:t>DNA:</w:t>
      </w:r>
    </w:p>
    <w:p w:rsidRDefault="00CE345D" w:rsidP="00005AE7" w:rsidR="00005AE7" w:rsidRPr="00941CD3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 w:rsidRPr="00941CD3">
        <w:rPr>
          <w:color w:val="000000"/>
        </w:rPr>
        <w:t xml:space="preserve">bivši zakonski </w:t>
      </w:r>
      <w:r w:rsidR="005C77FB" w:rsidRPr="00941CD3">
        <w:t xml:space="preserve">zastupnik dužnika </w:t>
      </w:r>
      <w:r w:rsidR="00005AE7" w:rsidRPr="00941CD3">
        <w:rPr>
          <w:color w:val="000000"/>
        </w:rPr>
        <w:t xml:space="preserve">Domagoj </w:t>
      </w:r>
      <w:proofErr w:type="spellStart"/>
      <w:r w:rsidR="00005AE7" w:rsidRPr="00941CD3">
        <w:rPr>
          <w:color w:val="000000"/>
        </w:rPr>
        <w:t>Kranic</w:t>
      </w:r>
      <w:proofErr w:type="spellEnd"/>
      <w:r w:rsidR="00005AE7" w:rsidRPr="00941CD3">
        <w:rPr>
          <w:color w:val="000000"/>
        </w:rPr>
        <w:t>, Osijek, Ružina ulica 75</w:t>
      </w:r>
    </w:p>
    <w:p w:rsidRDefault="00CE345D" w:rsidP="00005AE7" w:rsidR="00CE345D" w:rsidRPr="00941CD3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 w:rsidRPr="00941CD3">
        <w:t xml:space="preserve">FINA - </w:t>
      </w:r>
      <w:r w:rsidRPr="00941CD3">
        <w:rPr>
          <w:b/>
        </w:rPr>
        <w:t>nakon pravomoćnosti</w:t>
      </w:r>
    </w:p>
    <w:p w:rsidRDefault="00CE345D" w:rsidP="009222EB" w:rsidR="00CE345D" w:rsidRPr="00941CD3">
      <w:pPr>
        <w:pStyle w:val="Odlomakpopisa"/>
        <w:numPr>
          <w:ilvl w:val="0"/>
          <w:numId w:val="15"/>
        </w:numPr>
      </w:pPr>
      <w:r w:rsidRPr="00941CD3">
        <w:t>e-</w:t>
      </w:r>
      <w:proofErr w:type="spellStart"/>
      <w:r w:rsidRPr="00941CD3">
        <w:t>ogl</w:t>
      </w:r>
      <w:proofErr w:type="spellEnd"/>
      <w:r w:rsidRPr="00941CD3">
        <w:t>. pl.</w:t>
      </w:r>
    </w:p>
    <w:p w:rsidRDefault="00CE345D" w:rsidP="009222EB" w:rsidR="00CE345D" w:rsidRPr="00941CD3">
      <w:pPr>
        <w:numPr>
          <w:ilvl w:val="0"/>
          <w:numId w:val="15"/>
        </w:numPr>
      </w:pPr>
      <w:r w:rsidRPr="00941CD3">
        <w:t xml:space="preserve">kal. </w:t>
      </w:r>
      <w:r w:rsidR="008423D5" w:rsidRPr="00941CD3">
        <w:t>3</w:t>
      </w:r>
      <w:r w:rsidR="009222EB" w:rsidRPr="00941CD3">
        <w:t>1</w:t>
      </w:r>
      <w:r w:rsidR="00163B70" w:rsidRPr="00941CD3">
        <w:t>.10</w:t>
      </w:r>
      <w:r w:rsidRPr="00941CD3">
        <w:t>.2018.</w:t>
      </w:r>
    </w:p>
    <w:p w:rsidRDefault="00CE345D" w:rsidP="00CE345D" w:rsidR="00CE345D" w:rsidRPr="00941CD3">
      <w:pPr>
        <w:jc w:val="both"/>
      </w:pPr>
    </w:p>
    <w:p w:rsidRDefault="00CE345D" w:rsidP="00CE345D" w:rsidR="00CE345D" w:rsidRPr="00941CD3"/>
    <w:p w:rsidRDefault="00CE345D" w:rsidP="00CE345D" w:rsidR="00CE345D" w:rsidRPr="00941CD3"/>
    <w:p w:rsidRDefault="00CE345D" w:rsidP="00CE345D" w:rsidR="00CE345D" w:rsidRPr="00941CD3">
      <w:pPr>
        <w:jc w:val="both"/>
      </w:pPr>
    </w:p>
    <w:p w:rsidRDefault="00CE345D" w:rsidP="00CE345D" w:rsidR="00CE345D" w:rsidRPr="00941CD3"/>
    <w:p w:rsidRDefault="00CE345D" w:rsidP="00CE345D" w:rsidR="00CE345D" w:rsidRPr="00941CD3"/>
    <w:p w:rsidRDefault="00CE345D" w:rsidP="00CE345D" w:rsidR="00CE345D" w:rsidRPr="00941CD3"/>
    <w:p w:rsidRDefault="00CE345D" w:rsidP="00CE345D" w:rsidR="00CE345D" w:rsidRPr="00941CD3"/>
    <w:p w:rsidRDefault="00CE345D" w:rsidP="00CE345D" w:rsidR="00CE345D" w:rsidRPr="00941CD3"/>
    <w:p w:rsidRDefault="00CE345D" w:rsidP="00CE345D" w:rsidR="00CE345D" w:rsidRPr="00941CD3"/>
    <w:p w:rsidRDefault="00CE345D" w:rsidP="00CE345D" w:rsidR="00CE345D" w:rsidRPr="00941CD3"/>
    <w:p w:rsidRDefault="00CE345D" w:rsidP="00CE345D" w:rsidR="00CE345D" w:rsidRPr="00941CD3"/>
    <w:p w:rsidRDefault="00CE345D" w:rsidP="00CE345D" w:rsidR="00CE345D" w:rsidRPr="00941CD3"/>
    <w:p w:rsidRDefault="00CE345D" w:rsidP="00CE345D" w:rsidR="00CE345D" w:rsidRPr="00941CD3"/>
    <w:p w:rsidRDefault="00CE345D" w:rsidP="00CE345D" w:rsidR="00CE345D" w:rsidRPr="00941CD3"/>
    <w:p w:rsidRDefault="00CE345D" w:rsidP="00CE345D" w:rsidR="00CE345D" w:rsidRPr="00941CD3"/>
    <w:p w:rsidRDefault="00CE345D" w:rsidP="00CE345D" w:rsidR="00CE345D" w:rsidRPr="00941CD3">
      <w:pPr>
        <w:ind w:left="5580"/>
      </w:pPr>
    </w:p>
    <w:p w:rsidRDefault="00CE345D" w:rsidP="00CE345D" w:rsidR="00CE345D" w:rsidRPr="00941CD3"/>
    <w:p w:rsidRDefault="00CE345D" w:rsidP="00CE345D" w:rsidR="00CE345D" w:rsidRPr="00941CD3"/>
    <w:p w:rsidRDefault="00CE345D" w:rsidP="00CE345D" w:rsidR="00CE345D" w:rsidRPr="00941CD3"/>
    <w:p w:rsidRDefault="006D3C3F" w:rsidP="00CE345D" w:rsidR="006D3C3F" w:rsidRPr="00941CD3"/>
    <w:sectPr w:rsidSect="00606835" w:rsidR="006D3C3F" w:rsidRPr="00941CD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ACB" w:rsidR="00175ACB">
      <w:r>
        <w:separator/>
      </w:r>
    </w:p>
  </w:endnote>
  <w:endnote w:id="0" w:type="continuationSeparator">
    <w:p w:rsidRDefault="00175ACB" w:rsidR="00175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ACB" w:rsidR="00175ACB">
      <w:r>
        <w:separator/>
      </w:r>
    </w:p>
  </w:footnote>
  <w:footnote w:id="0" w:type="continuationSeparator">
    <w:p w:rsidRDefault="00175ACB" w:rsidR="00175A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4E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7526C2" w:rsidR="007526C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7526C2">
      <w:t>7 St-122/18-25</w:t>
    </w: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61AF7" w:rsidR="00C61AF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526C2">
      <w:t>7 St-122/18-25</w:t>
    </w:r>
  </w:p>
  <w:p w:rsidRDefault="0039522E" w:rsidP="0039522E" w:rsidR="0039522E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DC4C81"/>
    <w:multiLevelType w:val="hybridMultilevel"/>
    <w:tmpl w:val="6D90A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AE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36CE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54E5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190C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4D8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4C13"/>
    <w:rsid w:val="00165A1B"/>
    <w:rsid w:val="00165F6E"/>
    <w:rsid w:val="00166D03"/>
    <w:rsid w:val="00171C68"/>
    <w:rsid w:val="001752DE"/>
    <w:rsid w:val="00175618"/>
    <w:rsid w:val="00175ACB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154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31A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2F0D"/>
    <w:rsid w:val="003330BB"/>
    <w:rsid w:val="00333978"/>
    <w:rsid w:val="00334DA1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522E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217D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3A70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87379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C77FB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1B80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6A5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076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6715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45C9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297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3F9A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26C2"/>
    <w:rsid w:val="00756545"/>
    <w:rsid w:val="00757015"/>
    <w:rsid w:val="00761059"/>
    <w:rsid w:val="0076296F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198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2576"/>
    <w:rsid w:val="00785DD5"/>
    <w:rsid w:val="0078600D"/>
    <w:rsid w:val="007860C2"/>
    <w:rsid w:val="00787760"/>
    <w:rsid w:val="007903D5"/>
    <w:rsid w:val="00790EED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0A42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A80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D0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A61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3D5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6E74"/>
    <w:rsid w:val="0085711C"/>
    <w:rsid w:val="0086164D"/>
    <w:rsid w:val="0086252E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3C45"/>
    <w:rsid w:val="008B50D0"/>
    <w:rsid w:val="008B58AF"/>
    <w:rsid w:val="008B5936"/>
    <w:rsid w:val="008B599D"/>
    <w:rsid w:val="008B62D7"/>
    <w:rsid w:val="008B6700"/>
    <w:rsid w:val="008B7355"/>
    <w:rsid w:val="008C5555"/>
    <w:rsid w:val="008C558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9D5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2EB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CD3"/>
    <w:rsid w:val="00941FFA"/>
    <w:rsid w:val="00943607"/>
    <w:rsid w:val="00943B57"/>
    <w:rsid w:val="0094493C"/>
    <w:rsid w:val="009451CC"/>
    <w:rsid w:val="00947940"/>
    <w:rsid w:val="00947E39"/>
    <w:rsid w:val="00950D43"/>
    <w:rsid w:val="0095117A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0E2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0BFD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827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4D6B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45B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0F3F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887"/>
    <w:rsid w:val="00C40AB9"/>
    <w:rsid w:val="00C41648"/>
    <w:rsid w:val="00C43779"/>
    <w:rsid w:val="00C4494C"/>
    <w:rsid w:val="00C46E0F"/>
    <w:rsid w:val="00C472E9"/>
    <w:rsid w:val="00C47707"/>
    <w:rsid w:val="00C509F5"/>
    <w:rsid w:val="00C50D82"/>
    <w:rsid w:val="00C51B2A"/>
    <w:rsid w:val="00C52C5D"/>
    <w:rsid w:val="00C52FC9"/>
    <w:rsid w:val="00C53C19"/>
    <w:rsid w:val="00C540FD"/>
    <w:rsid w:val="00C55092"/>
    <w:rsid w:val="00C5519C"/>
    <w:rsid w:val="00C5693A"/>
    <w:rsid w:val="00C56EB7"/>
    <w:rsid w:val="00C57B0F"/>
    <w:rsid w:val="00C6116A"/>
    <w:rsid w:val="00C615F4"/>
    <w:rsid w:val="00C61AF7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47C7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543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1CE1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3DEA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05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00A6"/>
    <w:rsid w:val="00F02D9D"/>
    <w:rsid w:val="00F03036"/>
    <w:rsid w:val="00F04FDD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00C"/>
    <w:rsid w:val="00F47C5B"/>
    <w:rsid w:val="00F52448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1F0F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6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6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19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1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5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68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18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46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82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9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3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9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668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3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991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78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36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662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0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276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50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0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366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8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05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48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98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35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USUS jednostavno društvo s ograničenom odgovornošću za trgovinu i usluge zastupanog po punomoćniku Domagoj Kranic</izvorni_sadrzaj>
    <derivirana_varijabla naziv="DomainObject.Predmet.ProtustrankaFormated_1">  USUS jednostavno društvo s ograničenom odgovornošću za trgovinu i usluge zastupanog po punomoćniku Domagoj Kranic</derivirana_varijabla>
  </DomainObject.Predmet.ProtustrankaFormated>
  <DomainObject.Predmet.ProtustrankaFormatedOIB>
    <izvorni_sadrzaj>  USUS jednostavno društvo s ograničenom odgovornošću za trgovinu i usluge, OIB 42528267176 zastupanog po punomoćniku Domagoj Kranic</izvorni_sadrzaj>
    <derivirana_varijabla naziv="DomainObject.Predmet.ProtustrankaFormatedOIB_1">  USUS jednostavno društvo s ograničenom odgovornošću za trgovinu i usluge, OIB 42528267176 zastupanog po punomoćniku Domagoj Kranic</derivirana_varijabla>
  </DomainObject.Predmet.ProtustrankaFormatedOIB>
  <DomainObject.Predmet.ProtustrankaFormatedWithAdress>
    <izvorni_sadrzaj> USUS jednostavno društvo s ograničenom odgovornošću za trgovinu i usluge, Kralja Zvonimira 59, 31216 Antunovac zastupanog po punomoćniku Domagoj Kranic</izvorni_sadrzaj>
    <derivirana_varijabla naziv="DomainObject.Predmet.ProtustrankaFormatedWithAdress_1"> USUS jednostavno društvo s ograničenom odgovornošću za trgovinu i usluge, Kralja Zvonimira 59, 31216 Antunovac zastupanog po punomoćniku Domagoj Kranic</derivirana_varijabla>
  </DomainObject.Predmet.ProtustrankaFormatedWithAdress>
  <DomainObject.Predmet.ProtustrankaFormatedWithAdressOIB>
    <izvorni_sadrzaj> USUS jednostavno društvo s ograničenom odgovornošću za trgovinu i usluge, OIB 42528267176, Kralja Zvonimira 59, 31216 Antunovac zastupanog po punomoćniku Domagoj Kranic</izvorni_sadrzaj>
    <derivirana_varijabla naziv="DomainObject.Predmet.ProtustrankaFormatedWithAdressOIB_1"> USUS jednostavno društvo s ograničenom odgovornošću za trgovinu i usluge, OIB 42528267176, Kralja Zvonimira 59, 31216 Antunovac zastupanog po punomoćniku Domagoj Kranic</derivirana_varijabla>
  </DomainObject.Predmet.ProtustrankaFormatedWithAdressOIB>
  <DomainObject.Predmet.ProtustrankaWithAdress>
    <izvorni_sadrzaj>USUS jednostavno društvo s ograničenom odgovornošću za trgovinu i usluge Kralja Zvonimira 59, 31216 Antunovac</izvorni_sadrzaj>
    <derivirana_varijabla naziv="DomainObject.Predmet.ProtustrankaWithAdress_1">USUS jednostavno društvo s ograničenom odgovornošću za trgovinu i usluge Kralja Zvonimira 59, 31216 Antunovac</derivirana_varijabla>
  </DomainObject.Predmet.ProtustrankaWithAdress>
  <DomainObject.Predmet.ProtustrankaWithAdressOIB>
    <izvorni_sadrzaj>USUS jednostavno društvo s ograničenom odgovornošću za trgovinu i usluge, OIB 42528267176, Kralja Zvonimira 59, 31216 Antunovac</izvorni_sadrzaj>
    <derivirana_varijabla naziv="DomainObject.Predmet.ProtustrankaWithAdressOIB_1">USUS jednostavno društvo s ograničenom odgovornošću za trgovinu i usluge, OIB 42528267176, Kralja Zvonimira 59, 31216 Antunovac</derivirana_varijabla>
  </DomainObject.Predmet.ProtustrankaWithAdressOIB>
  <DomainObject.Predmet.ProtustrankaNazivFormated>
    <izvorni_sadrzaj>USUS jednostavno društvo s ograničenom odgovornošću za trgovinu i usluge</izvorni_sadrzaj>
    <derivirana_varijabla naziv="DomainObject.Predmet.ProtustrankaNazivFormated_1">USUS jednostavno društvo s ograničenom odgovornošću za trgovinu i usluge</derivirana_varijabla>
  </DomainObject.Predmet.ProtustrankaNazivFormated>
  <DomainObject.Predmet.ProtustrankaNazivFormatedOIB>
    <izvorni_sadrzaj>USUS jednostavno društvo s ograničenom odgovornošću za trgovinu i usluge, OIB 42528267176</izvorni_sadrzaj>
    <derivirana_varijabla naziv="DomainObject.Predmet.ProtustrankaNazivFormatedOIB_1">USUS jednostavno društvo s ograničenom odgovornošću za trgovinu i usluge, OIB 42528267176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MINISTARSTO FINANCIJA PU PODRUČNI URED OSIJEK zastupanog po punomoćniku Županijsko državno odvjetništvo u Osijeku</izvorni_sadrzaj>
    <derivirana_varijabla naziv="DomainObject.Predmet.StrankaFormated_1">  RH MINISTARSTO FINANCIJA PU PODRUČNI URED OSIJEK zastupanog po punomoćniku Županijsko državno odvjetništvo u Osijeku</derivirana_varijabla>
  </DomainObject.Predmet.StrankaFormated>
  <DomainObject.Predmet.StrankaFormatedOIB>
    <izvorni_sadrzaj>  RH MINISTARSTO FINANCIJA PU PODRUČNI URED OSIJEK, OIB 52634238587 zastupanog po punomoćniku Županijsko državno odvjetništvo u Osijeku</izvorni_sadrzaj>
    <derivirana_varijabla naziv="DomainObject.Predmet.StrankaFormatedOIB_1">  RH MINISTARSTO FINANCIJA PU PODRUČNI URED OSIJEK, OIB 52634238587 zastupanog po punomoćniku Županijsko državno odvjetništvo u Osijeku</derivirana_varijabla>
  </DomainObject.Predmet.StrankaFormatedOIB>
  <DomainObject.Predmet.StrankaFormatedWithAdress>
    <izvorni_sadrzaj> RH MINISTARSTO FINANCIJA PU PODRUČNI URED OSIJEK zastupanog po punomoćniku Županijsko državno odvjetništvo u Osijeku</izvorni_sadrzaj>
    <derivirana_varijabla naziv="DomainObject.Predmet.StrankaFormatedWithAdress_1"> RH MINISTARSTO FINANCIJA PU PODRUČNI URED OSIJEK zastupanog po punomoćniku Županijsko državno odvjetništvo u Osijeku</derivirana_varijabla>
  </DomainObject.Predmet.StrankaFormatedWithAdress>
  <DomainObject.Predmet.StrankaFormatedWithAdressOIB>
    <izvorni_sadrzaj> RH MINISTARSTO FINANCIJA PU PODRUČNI URED OSIJEK, OIB 52634238587 zastupanog po punomoćniku Županijsko državno odvjetništvo u Osijeku</izvorni_sadrzaj>
    <derivirana_varijabla naziv="DomainObject.Predmet.StrankaFormatedWithAdressOIB_1"> RH MINISTARSTO FINANCIJA PU PODRUČNI URED OSIJEK, OIB 52634238587 zastupanog po punomoćniku Županijsko državno odvjetništvo u Osijeku</derivirana_varijabla>
  </DomainObject.Predmet.StrankaFormatedWithAdressOIB>
  <DomainObject.Predmet.StrankaWithAdress>
    <izvorni_sadrzaj>RH MINISTARSTO FINANCIJA PU PODRUČNI URED OSIJEK </izvorni_sadrzaj>
    <derivirana_varijabla naziv="DomainObject.Predmet.StrankaWithAdress_1">RH MINISTARSTO FINANCIJA PU PODRUČNI URED OSIJEK </derivirana_varijabla>
  </DomainObject.Predmet.StrankaWithAdress>
  <DomainObject.Predmet.StrankaWithAdressOIB>
    <izvorni_sadrzaj>RH MINISTARSTO FINANCIJA PU PODRUČNI URED OSIJEK, OIB 52634238587</izvorni_sadrzaj>
    <derivirana_varijabla naziv="DomainObject.Predmet.StrankaWithAdressOIB_1">RH MINISTARSTO FINANCIJA PU PODRUČNI URED OSIJEK, OIB 52634238587</derivirana_varijabla>
  </DomainObject.Predmet.StrankaWithAdressOIB>
  <DomainObject.Predmet.StrankaNazivFormated>
    <izvorni_sadrzaj>RH MINISTARSTO FINANCIJA PU PODRUČNI URED OSIJEK</izvorni_sadrzaj>
    <derivirana_varijabla naziv="DomainObject.Predmet.StrankaNazivFormated_1">RH MINISTARSTO FINANCIJA PU PODRUČNI URED OSIJEK</derivirana_varijabla>
  </DomainObject.Predmet.StrankaNazivFormated>
  <DomainObject.Predmet.StrankaNazivFormatedOIB>
    <izvorni_sadrzaj>RH MINISTARSTO FINANCIJA PU PODRUČNI URED OSIJEK, OIB 52634238587</izvorni_sadrzaj>
    <derivirana_varijabla naziv="DomainObject.Predmet.StrankaNazivFormatedOIB_1">RH MINISTARSTO FINANCIJA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MINISTARSTO FINANCIJA PU PODRUČNI URED OSIJEK zastupanog po punomoćniku Županijsko državno odvjetništvo u Osijeku</item>
    </izvorni_sadrzaj>
    <derivirana_varijabla naziv="DomainObject.Predmet.StrankaListFormated_1">
      <item>RH MINISTARSTO FINANCIJA PU PODRUČNI URED OSIJEK zastupanog po punomoćniku Županijsko državno odvjetništvo u Osijeku</item>
    </derivirana_varijabla>
  </DomainObject.Predmet.StrankaListFormated>
  <DomainObject.Predmet.StrankaListFormatedOIB>
    <izvorni_sadrzaj>
      <item>RH MINISTARSTO FINANCIJA PU PODRUČNI URED OSIJEK, OIB 52634238587 zastupanog po punomoćniku Županijsko državno odvjetništvo u Osijeku</item>
    </izvorni_sadrzaj>
    <derivirana_varijabla naziv="DomainObject.Predmet.StrankaListFormatedOIB_1">
      <item>RH MINISTARSTO FINANCIJA PU PODRUČNI URED OSIJEK, OIB 52634238587 zastupanog po punomoćniku Županijsko državno odvjetništvo u Osijeku</item>
    </derivirana_varijabla>
  </DomainObject.Predmet.StrankaListFormatedOIB>
  <DomainObject.Predmet.StrankaListFormatedWithAdress>
    <izvorni_sadrzaj>
      <item>RH MINISTARSTO FINANCIJA PU PODRUČNI URED OSIJEK zastupanog po punomoćniku Županijsko državno odvjetništvo u Osijeku</item>
    </izvorni_sadrzaj>
    <derivirana_varijabla naziv="DomainObject.Predmet.StrankaListFormatedWithAdress_1">
      <item>RH MINISTARSTO FINANCIJA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MINISTARSTO FINANCIJA PU PODRUČNI URED OSIJEK, OIB 52634238587 zastupanog po punomoćniku Županijsko državno odvjetništvo u Osijeku</item>
    </izvorni_sadrzaj>
    <derivirana_varijabla naziv="DomainObject.Predmet.StrankaListFormatedWithAdressOIB_1">
      <item>RH MINISTARSTO FINANCIJA PU PODRUČNI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MINISTARSTO FINANCIJA PU PODRUČNI URED OSIJEK</item>
    </izvorni_sadrzaj>
    <derivirana_varijabla naziv="DomainObject.Predmet.StrankaListNazivFormated_1">
      <item>RH MINISTARSTO FINANCIJA PU PODRUČNI URED OSIJEK</item>
    </derivirana_varijabla>
  </DomainObject.Predmet.StrankaListNazivFormated>
  <DomainObject.Predmet.StrankaListNazivFormatedOIB>
    <izvorni_sadrzaj>
      <item>RH MINISTARSTO FINANCIJA PU PODRUČNI URED OSIJEK, OIB 52634238587</item>
    </izvorni_sadrzaj>
    <derivirana_varijabla naziv="DomainObject.Predmet.StrankaListNazivFormatedOIB_1">
      <item>RH MINISTARSTO FINANCIJA PU PODRUČNI URED OSIJEK, OIB 52634238587</item>
    </derivirana_varijabla>
  </DomainObject.Predmet.StrankaListNazivFormatedOIB>
  <DomainObject.Predmet.ProtuStrankaListFormated>
    <izvorni_sadrzaj>
      <item>USUS jednostavno društvo s ograničenom odgovornošću za trgovinu i usluge zastupanog po punomoćniku Domagoj Kranic</item>
    </izvorni_sadrzaj>
    <derivirana_varijabla naziv="DomainObject.Predmet.ProtuStrankaListFormated_1">
      <item>USUS jednostavno društvo s ograničenom odgovornošću za trgovinu i usluge zastupanog po punomoćniku Domagoj Kranic</item>
    </derivirana_varijabla>
  </DomainObject.Predmet.ProtuStrankaListFormated>
  <DomainObject.Predmet.ProtuStrankaListFormatedOIB>
    <izvorni_sadrzaj>
      <item>USUS jednostavno društvo s ograničenom odgovornošću za trgovinu i usluge, OIB 42528267176 zastupanog po punomoćniku Domagoj Kranic</item>
    </izvorni_sadrzaj>
    <derivirana_varijabla naziv="DomainObject.Predmet.ProtuStrankaListFormatedOIB_1">
      <item>USUS jednostavno društvo s ograničenom odgovornošću za trgovinu i usluge, OIB 42528267176 zastupanog po punomoćniku Domagoj Kranic</item>
    </derivirana_varijabla>
  </DomainObject.Predmet.ProtuStrankaListFormatedOIB>
  <DomainObject.Predmet.ProtuStrankaListFormatedWithAdress>
    <izvorni_sadrzaj>
      <item>USUS jednostavno društvo s ograničenom odgovornošću za trgovinu i usluge, Kralja Zvonimira 59, 31216 Antunovac zastupanog po punomoćniku Domagoj Kranic</item>
    </izvorni_sadrzaj>
    <derivirana_varijabla naziv="DomainObject.Predmet.ProtuStrankaListFormatedWithAdress_1">
      <item>USUS jednostavno društvo s ograničenom odgovornošću za trgovinu i usluge, Kralja Zvonimira 59, 31216 Antunovac zastupanog po punomoćniku Domagoj Kranic</item>
    </derivirana_varijabla>
  </DomainObject.Predmet.ProtuStrankaListFormatedWithAdress>
  <DomainObject.Predmet.ProtuStrankaListFormatedWithAdressOIB>
    <izvorni_sadrzaj>
      <item>USUS jednostavno društvo s ograničenom odgovornošću za trgovinu i usluge, OIB 42528267176, Kralja Zvonimira 59, 31216 Antunovac zastupanog po punomoćniku Domagoj Kranic</item>
    </izvorni_sadrzaj>
    <derivirana_varijabla naziv="DomainObject.Predmet.ProtuStrankaListFormatedWithAdressOIB_1">
      <item>USUS jednostavno društvo s ograničenom odgovornošću za trgovinu i usluge, OIB 42528267176, Kralja Zvonimira 59, 31216 Antunovac zastupanog po punomoćniku Domagoj Kranic</item>
    </derivirana_varijabla>
  </DomainObject.Predmet.ProtuStrankaListFormatedWithAdressOIB>
  <DomainObject.Predmet.ProtuStrankaListNazivFormated>
    <izvorni_sadrzaj>
      <item>USUS jednostavno društvo s ograničenom odgovornošću za trgovinu i usluge</item>
    </izvorni_sadrzaj>
    <derivirana_varijabla naziv="DomainObject.Predmet.ProtuStrankaListNazivFormated_1">
      <item>USUS jednostavno društvo s ograničenom odgovornošću za trgovinu i usluge</item>
    </derivirana_varijabla>
  </DomainObject.Predmet.ProtuStrankaListNazivFormated>
  <DomainObject.Predmet.ProtuStrankaListNazivFormatedOIB>
    <izvorni_sadrzaj>
      <item>USUS jednostavno društvo s ograničenom odgovornošću za trgovinu i usluge, OIB 42528267176</item>
    </izvorni_sadrzaj>
    <derivirana_varijabla naziv="DomainObject.Predmet.ProtuStrankaListNazivFormatedOIB_1">
      <item>USUS jednostavno društvo s ograničenom odgovornošću za trgovinu i usluge, OIB 42528267176</item>
    </derivirana_varijabla>
  </DomainObject.Predmet.ProtuStrankaListNazivFormatedOIB>
  <DomainObject.Predmet.OstaliListFormated>
    <izvorni_sadrzaj>
      <item>Županijsko državno odvjetništvo u Osijeku punomoćnik sudionika u postupku RH MINISTARSTO FINANCIJA PU PODRUČNI URED OSIJEK</item>
      <item>Domagoj Kranic punomoćnik sudionika u postupku USUS jednostavno društvo s ograničenom odgovornošću za trgovinu i usluge</item>
    </izvorni_sadrzaj>
    <derivirana_varijabla naziv="DomainObject.Predmet.OstaliListFormated_1">
      <item>Županijsko državno odvjetništvo u Osijeku punomoćnik sudionika u postupku RH MINISTARSTO FINANCIJA PU PODRUČNI URED OSIJEK</item>
      <item>Domagoj Kranic punomoćnik sudionika u postupku USUS jednostavno društvo s ograničenom odgovornošću za trgovinu i usluge</item>
    </derivirana_varijabla>
  </DomainObject.Predmet.OstaliListFormated>
  <DomainObject.Predmet.OstaliListFormatedOIB>
    <izvorni_sadrzaj>
      <item>Županijsko državno odvjetništvo u Osijeku, OIB 61379160880 punomoćnik sudionika u postupku RH MINISTARSTO FINANCIJA PU PODRUČNI URED OSIJEK</item>
      <item>Domagoj Kranic, OIB 42635032447 punomoćnik sudionika u postupku USUS jednostavno društvo s ograničenom odgovornošću za trgovinu i usluge</item>
    </izvorni_sadrzaj>
    <derivirana_varijabla naziv="DomainObject.Predmet.OstaliListFormatedOIB_1">
      <item>Županijsko državno odvjetništvo u Osijeku, OIB 61379160880 punomoćnik sudionika u postupku RH MINISTARSTO FINANCIJA PU PODRUČNI URED OSIJEK</item>
      <item>Domagoj Kranic, OIB 42635032447 punomoćnik sudionika u postupku USUS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MINISTARSTO FINANCIJA PU PODRUČNI URED OSIJEK</item>
      <item>Domagoj Kranic, Ružina Ulica 75, 31000 Osijek punomoćnik sudionika u postupku USUS jednostavno društvo s ograničenom odgovornošću za trgovinu i usluge</item>
    </izvorni_sadrzaj>
    <derivirana_varijabla naziv="DomainObject.Predmet.OstaliListFormatedWithAdress_1">
      <item>Županijsko državno odvjetništvo u Osijeku, Kapucinska 21, 31000 Osijek punomoćnik sudionika u postupku RH MINISTARSTO FINANCIJA PU PODRUČNI URED OSIJEK</item>
      <item>Domagoj Kranic, Ružina Ulica 75, 31000 Osijek punomoćnik sudionika u postupku USUS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MINISTARSTO FINANCIJA PU PODRUČNI URED OSIJEK</item>
      <item>Domagoj Kranic, OIB 42635032447, Ružina Ulica 75, 31000 Osijek punomoćnik sudionika u postupku USUS jednostavno društvo s ograničenom odgovornošću za trgovinu i usluge</item>
    </izvorni_sadrzaj>
    <derivirana_varijabla naziv="DomainObject.Predmet.OstaliListFormatedWithAdressOIB_1">
      <item>Županijsko državno odvjetništvo u Osijeku, OIB 61379160880, Kapucinska 21, 31000 Osijek punomoćnik sudionika u postupku RH MINISTARSTO FINANCIJA PU PODRUČNI URED OSIJEK</item>
      <item>Domagoj Kranic, OIB 42635032447, Ružina Ulica 75, 31000 Osijek punomoćnik sudionika u postupku USUS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Osijeku</item>
      <item>Domagoj Kranic</item>
    </izvorni_sadrzaj>
    <derivirana_varijabla naziv="DomainObject.Predmet.OstaliListNazivFormated_1">
      <item>Županijsko državno odvjetništvo u Osijeku</item>
      <item>Domagoj Kranic</item>
    </derivirana_varijabla>
  </DomainObject.Predmet.OstaliListNazivFormated>
  <DomainObject.Predmet.OstaliListNazivFormatedOIB>
    <izvorni_sadrzaj>
      <item>Županijsko državno odvjetništvo u Osijeku, OIB 61379160880</item>
      <item>Domagoj Kranic, OIB 42635032447</item>
    </izvorni_sadrzaj>
    <derivirana_varijabla naziv="DomainObject.Predmet.OstaliListNazivFormatedOIB_1">
      <item>Županijsko državno odvjetništvo u Osijeku, OIB 61379160880</item>
      <item>Domagoj Kranic, OIB 42635032447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MINISTARSTO FINANCIJA PU PODRUČNI URED OSIJEK</izvorni_sadrzaj>
    <derivirana_varijabla naziv="DomainObject.Predmet.StrankaIDrugi_1">RH MINISTARSTO FINANCIJA PU PODRUČNI URED OSIJEK</derivirana_varijabla>
  </DomainObject.Predmet.StrankaIDrugi>
  <DomainObject.Predmet.ProtustrankaIDrugi>
    <izvorni_sadrzaj>USUS jednostavno društvo s ograničenom odgovornošću za trgovinu i usluge</izvorni_sadrzaj>
    <derivirana_varijabla naziv="DomainObject.Predmet.ProtustrankaIDrugi_1">USUS jednostavno društvo s ograničenom odgovornošću za trgovinu i usluge</derivirana_varijabla>
  </DomainObject.Predmet.ProtustrankaIDrugi>
  <DomainObject.Predmet.StrankaIDrugiAdressOIB>
    <izvorni_sadrzaj>RH MINISTARSTO FINANCIJA PU PODRUČNI URED OSIJEK, OIB 52634238587</izvorni_sadrzaj>
    <derivirana_varijabla naziv="DomainObject.Predmet.StrankaIDrugiAdressOIB_1">RH MINISTARSTO FINANCIJA PU PODRUČNI URED OSIJEK, OIB 52634238587</derivirana_varijabla>
  </DomainObject.Predmet.StrankaIDrugiAdressOIB>
  <DomainObject.Predmet.ProtustrankaIDrugiAdressOIB>
    <izvorni_sadrzaj>USUS jednostavno društvo s ograničenom odgovornošću za trgovinu i usluge, OIB 42528267176, Kralja Zvonimira 59, 31216 Antunovac</izvorni_sadrzaj>
    <derivirana_varijabla naziv="DomainObject.Predmet.ProtustrankaIDrugiAdressOIB_1">USUS jednostavno društvo s ograničenom odgovornošću za trgovinu i usluge, OIB 42528267176, Kralja Zvonimira 59,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St-122/2018-23</izvorni_sadrzaj>
    <derivirana_varijabla naziv="DomainObject.Predmet.OdlukaRjesenje.Oznaka_1">St-122/2018-23</derivirana_varijabla>
  </DomainObject.Predmet.OdlukaRjesenje.Oznaka>
  <DomainObject.Predmet.SudioniciListNaziv>
    <izvorni_sadrzaj>
      <item>USUS jednostavno društvo s ograničenom odgovornošću za trgovinu i usluge</item>
      <item>RH MINISTARSTO FINANCIJA PU PODRUČNI URED OSIJEK</item>
      <item>Županijsko državno odvjetništvo u Osijeku</item>
      <item>Domagoj Kranic</item>
    </izvorni_sadrzaj>
    <derivirana_varijabla naziv="DomainObject.Predmet.SudioniciListNaziv_1">
      <item>USUS jednostavno društvo s ograničenom odgovornošću za trgovinu i usluge</item>
      <item>RH MINISTARSTO FINANCIJA PU PODRUČNI URED OSIJEK</item>
      <item>Županijsko državno odvjetništvo u Osijeku</item>
      <item>Domagoj Kranic</item>
    </derivirana_varijabla>
  </DomainObject.Predmet.SudioniciListNaziv>
  <DomainObject.Predmet.SudioniciListAdressOIB>
    <izvorni_sadrzaj>
      <item>USUS jednostavno društvo s ograničenom odgovornošću za trgovinu i usluge, OIB 42528267176, Kralja Zvonimira 59,31216 Antunovac</item>
      <item>RH MINISTARSTO FINANCIJA PU PODRUČNI URED OSIJEK, OIB 52634238587</item>
      <item>Županijsko državno odvjetništvo u Osijeku, OIB 61379160880, Kapucinska 21,31000 Osijek</item>
      <item>Domagoj Kranic, OIB 42635032447, Ružina Ulica 75,31000 Osijek</item>
    </izvorni_sadrzaj>
    <derivirana_varijabla naziv="DomainObject.Predmet.SudioniciListAdressOIB_1">
      <item>USUS jednostavno društvo s ograničenom odgovornošću za trgovinu i usluge, OIB 42528267176, Kralja Zvonimira 59,31216 Antunovac</item>
      <item>RH MINISTARSTO FINANCIJA PU PODRUČNI URED OSIJEK, OIB 52634238587</item>
      <item>Županijsko državno odvjetništvo u Osijeku, OIB 61379160880, Kapucinska 21,31000 Osijek</item>
      <item>Domagoj Kranic, OIB 42635032447, Ružina Ulica 75,31000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42528267176</item>
      <item>, OIB 52634238587</item>
      <item>, OIB 61379160880</item>
      <item>, OIB 42635032447</item>
    </izvorni_sadrzaj>
    <derivirana_varijabla naziv="DomainObject.Predmet.SudioniciListNazivOIB_1">
      <item>, OIB 42528267176</item>
      <item>, OIB 52634238587</item>
      <item>, OIB 61379160880</item>
      <item>, OIB 42635032447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E52F5D-D886-45DC-8501-43E8DE801C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1208</properties:Words>
  <properties:Characters>6616</properties:Characters>
  <properties:Lines>165</properties:Lines>
  <properties:Paragraphs>37</properties:Paragraphs>
  <properties:TotalTime>812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2018-06-01T10:07:00Z</cp:lastPrinted>
  <dcterms:modified xmlns:xsi="http://www.w3.org/2001/XMLSchema-instance" xsi:type="dcterms:W3CDTF">2018-08-29T08:01:00Z</dcterms:modified>
  <cp:revision>552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(122-18 (-25) USUS j.d.o.o. po starom.docx)</vt:lpwstr>
  </prop:property>
  <prop:property name="BrojStranica" pid="5" fmtid="{D5CDD505-2E9C-101B-9397-08002B2CF9AE}">
    <vt:i4>4</vt:i4>
  </prop:property>
</prop:Properties>
</file>