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7ad" w14:paraId="10337ad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3D3609">
        <w:rPr>
          <w:b/>
          <w:lang w:val="hr-HR"/>
        </w:rPr>
        <w:t xml:space="preserve">   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720060">
        <w:rPr>
          <w:lang w:val="hr-HR"/>
        </w:rPr>
        <w:t>1994</w:t>
      </w:r>
      <w:r w:rsidR="00C66F68">
        <w:rPr>
          <w:lang w:val="hr-HR"/>
        </w:rPr>
        <w:t>/2016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720060">
        <w:rPr>
          <w:lang w:val="hr-HR"/>
        </w:rPr>
        <w:t>Udruga za obitelj, mlade i djecu "MALI PRINC", OIB: 24999139262,</w:t>
      </w:r>
      <w:r w:rsidR="00720060">
        <w:t xml:space="preserve"> </w:t>
      </w:r>
      <w:r w:rsidR="00940EA7">
        <w:rPr>
          <w:lang w:val="hr-HR"/>
        </w:rPr>
        <w:t>Split, Put sv. Ižidora 69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006AB7">
        <w:rPr>
          <w:lang w:val="hr-HR"/>
        </w:rPr>
        <w:t>3. siječnja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9E458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720060">
        <w:rPr>
          <w:lang w:val="hr-HR"/>
        </w:rPr>
        <w:t>Udruga za obitelj, mlade i djecu "MALI PRINC", OIB: 24999139262,</w:t>
      </w:r>
      <w:r w:rsidR="00720060">
        <w:t xml:space="preserve"> </w:t>
      </w:r>
      <w:r w:rsidR="00720060">
        <w:rPr>
          <w:lang w:val="hr-HR"/>
        </w:rPr>
        <w:t>Split, Put sv. Ižidora 69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9E458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006AB7">
        <w:rPr>
          <w:lang w:val="hr-HR"/>
        </w:rPr>
        <w:t>3. siječnja 2018. u 13,00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006AB7">
        <w:t>Marina Mamić iz Zagreba, Kruge 9, OIB: 12021589075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720060">
        <w:rPr>
          <w:lang w:val="hr-HR"/>
        </w:rPr>
        <w:t>Udruga za obitelj, mlade i djecu "MALI PRINC", OIB: 24999139262,</w:t>
      </w:r>
      <w:r w:rsidR="00720060">
        <w:t xml:space="preserve"> </w:t>
      </w:r>
      <w:r w:rsidR="00720060">
        <w:rPr>
          <w:lang w:val="hr-HR"/>
        </w:rPr>
        <w:t>Split, Put sv. Ižidora 69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720060">
        <w:rPr>
          <w:lang w:val="hr-HR"/>
        </w:rPr>
        <w:t>Udruga za obitelj, mlade i djecu "MALI PRINC", OIB: 24999139262,</w:t>
      </w:r>
      <w:r w:rsidR="00720060">
        <w:t xml:space="preserve"> </w:t>
      </w:r>
      <w:r w:rsidR="00720060">
        <w:rPr>
          <w:lang w:val="hr-HR"/>
        </w:rPr>
        <w:t>Split, Put sv. Ižidora 69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940EA7">
        <w:rPr>
          <w:lang w:val="hr-HR"/>
        </w:rPr>
        <w:t>14. studenoga</w:t>
      </w:r>
      <w:r w:rsidR="001F4EFC">
        <w:rPr>
          <w:lang w:val="hr-HR"/>
        </w:rPr>
        <w:t xml:space="preserve"> </w:t>
      </w:r>
      <w:r w:rsidR="00C66F68">
        <w:rPr>
          <w:lang w:val="hr-HR"/>
        </w:rPr>
        <w:t>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720060">
        <w:rPr>
          <w:lang w:val="hr-HR"/>
        </w:rPr>
        <w:t>Udruga za obitelj, mlade i djecu "MALI PRINC", OIB: 24999139262,</w:t>
      </w:r>
      <w:r w:rsidR="00720060">
        <w:t xml:space="preserve"> </w:t>
      </w:r>
      <w:r w:rsidR="00720060">
        <w:rPr>
          <w:lang w:val="hr-HR"/>
        </w:rPr>
        <w:t>Split, Put sv. Ižidora 69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720060">
        <w:rPr>
          <w:lang w:val="hr-HR"/>
        </w:rPr>
        <w:t>9. studenog</w:t>
      </w:r>
      <w:r w:rsidR="00C66F68">
        <w:rPr>
          <w:lang w:val="hr-HR"/>
        </w:rPr>
        <w:t xml:space="preserve"> 2016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720060">
        <w:rPr>
          <w:lang w:val="hr-HR"/>
        </w:rPr>
        <w:t>6.289,70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</w:t>
      </w:r>
      <w:r w:rsidR="00193F49" w:rsidRPr="006964DD">
        <w:rPr>
          <w:lang w:val="hr-HR"/>
        </w:rPr>
        <w:lastRenderedPageBreak/>
        <w:t xml:space="preserve">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006AB7">
        <w:rPr>
          <w:lang w:val="hr-HR"/>
        </w:rPr>
        <w:t>3. siječnja 2018.</w:t>
      </w: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C3E7D" w:rsidP="003C3E7D" w:rsidR="003C3E7D">
      <w:pPr>
        <w:ind w:left="5664"/>
        <w:rPr>
          <w:noProof/>
        </w:rPr>
      </w:pPr>
      <w:r>
        <w:rPr>
          <w:noProof/>
        </w:rPr>
        <w:t>S U D A C</w:t>
      </w:r>
    </w:p>
    <w:p w:rsidRDefault="003C3E7D" w:rsidP="003C3E7D" w:rsidR="003C3E7D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3C3E7D" w:rsidP="003C3E7D" w:rsidR="003C3E7D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3C3E7D" w:rsidP="003C3E7D" w:rsidR="003C3E7D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3C3E7D" w:rsidP="003C3E7D" w:rsidR="003C3E7D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D3609" w:rsidP="005745D6" w:rsidR="003D3609" w:rsidRPr="006964DD">
      <w:pPr>
        <w:jc w:val="both"/>
        <w:rPr>
          <w:lang w:val="hr-HR"/>
        </w:rPr>
      </w:pPr>
    </w:p>
    <w:p w:rsidRDefault="00EB167D" w:rsidP="00403F01" w:rsidR="00EB167D" w:rsidRPr="0084505D">
      <w:pPr>
        <w:jc w:val="both"/>
        <w:rPr>
          <w:lang w:val="hr-HR"/>
        </w:rPr>
      </w:pPr>
    </w:p>
    <w:sectPr w:rsidSect="003D3609" w:rsidR="00EB167D" w:rsidRPr="0084505D">
      <w:headerReference w:type="default" r:id="rId11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3C3E7D" w:rsidRPr="003C3E7D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720060">
      <w:rPr>
        <w:lang w:val="hr-HR"/>
      </w:rPr>
      <w:t>1994</w:t>
    </w:r>
    <w:r w:rsidR="00040FDC" w:rsidRPr="00F93F44">
      <w:rPr>
        <w:lang w:val="hr-HR"/>
      </w:rPr>
      <w:t>/201</w:t>
    </w:r>
    <w:r w:rsidR="00C66F68">
      <w:rPr>
        <w:lang w:val="hr-HR"/>
      </w:rPr>
      <w:t>6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AB7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C3E7D"/>
    <w:rsid w:val="003D1ECF"/>
    <w:rsid w:val="003D3609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458C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1743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E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3E7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3E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3E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E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3E7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3E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3E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08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Udruga za obitelj, mlade i djecu "MALI PRINC"</izvorni_sadrzaj>
    <derivirana_varijabla naziv="DomainObject.Predmet.ProtustrankaFormated_1">  Udruga za obitelj, mlade i djecu "MALI PRINC"</derivirana_varijabla>
  </DomainObject.Predmet.ProtustrankaFormated>
  <DomainObject.Predmet.ProtustrankaFormatedOIB>
    <izvorni_sadrzaj>  Udruga za obitelj, mlade i djecu "MALI PRINC", OIB 24999139262</izvorni_sadrzaj>
    <derivirana_varijabla naziv="DomainObject.Predmet.ProtustrankaFormatedOIB_1">  Udruga za obitelj, mlade i djecu "MALI PRINC", OIB 24999139262</derivirana_varijabla>
  </DomainObject.Predmet.ProtustrankaFormatedOIB>
  <DomainObject.Predmet.ProtustrankaFormatedWithAdress>
    <izvorni_sadrzaj> Udruga za obitelj, mlade i djecu "MALI PRINC", Put sv. Ižidora 69, 21000 Split</izvorni_sadrzaj>
    <derivirana_varijabla naziv="DomainObject.Predmet.ProtustrankaFormatedWithAdress_1"> Udruga za obitelj, mlade i djecu "MALI PRINC", Put sv. Ižidora 69, 21000 Split</derivirana_varijabla>
  </DomainObject.Predmet.ProtustrankaFormatedWithAdress>
  <DomainObject.Predmet.ProtustrankaFormatedWithAdressOIB>
    <izvorni_sadrzaj> Udruga za obitelj, mlade i djecu "MALI PRINC", OIB 24999139262, Put sv. Ižidora 69, 21000 Split</izvorni_sadrzaj>
    <derivirana_varijabla naziv="DomainObject.Predmet.ProtustrankaFormatedWithAdressOIB_1"> Udruga za obitelj, mlade i djecu "MALI PRINC", OIB 24999139262, Put sv. Ižidora 69, 21000 Split</derivirana_varijabla>
  </DomainObject.Predmet.ProtustrankaFormatedWithAdressOIB>
  <DomainObject.Predmet.ProtustrankaWithAdress>
    <izvorni_sadrzaj>Udruga za obitelj, mlade i djecu "MALI PRINC" Put sv. Ižidora 69, 21000 Split</izvorni_sadrzaj>
    <derivirana_varijabla naziv="DomainObject.Predmet.ProtustrankaWithAdress_1">Udruga za obitelj, mlade i djecu "MALI PRINC" Put sv. Ižidora 69, 21000 Split</derivirana_varijabla>
  </DomainObject.Predmet.ProtustrankaWithAdress>
  <DomainObject.Predmet.ProtustrankaWithAdressOIB>
    <izvorni_sadrzaj>Udruga za obitelj, mlade i djecu "MALI PRINC", OIB 24999139262, Put sv. Ižidora 69, 21000 Split</izvorni_sadrzaj>
    <derivirana_varijabla naziv="DomainObject.Predmet.ProtustrankaWithAdressOIB_1">Udruga za obitelj, mlade i djecu "MALI PRINC", OIB 24999139262, Put sv. Ižidora 69, 21000 Split</derivirana_varijabla>
  </DomainObject.Predmet.ProtustrankaWithAdressOIB>
  <DomainObject.Predmet.ProtustrankaNazivFormated>
    <izvorni_sadrzaj>Udruga za obitelj, mlade i djecu "MALI PRINC"</izvorni_sadrzaj>
    <derivirana_varijabla naziv="DomainObject.Predmet.ProtustrankaNazivFormated_1">Udruga za obitelj, mlade i djecu "MALI PRINC"</derivirana_varijabla>
  </DomainObject.Predmet.ProtustrankaNazivFormated>
  <DomainObject.Predmet.ProtustrankaNazivFormatedOIB>
    <izvorni_sadrzaj>Udruga za obitelj, mlade i djecu "MALI PRINC", OIB 24999139262</izvorni_sadrzaj>
    <derivirana_varijabla naziv="DomainObject.Predmet.ProtustrankaNazivFormatedOIB_1">Udruga za obitelj, mlade i djecu "MALI PRINC", OIB 24999139262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6289.70</izvorni_sadrzaj>
    <derivirana_varijabla naziv="DomainObject.Predmet.TrenutnaVrijednost_1">6289.70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obitelj, mlade i djecu "MALI PRINC"</item>
    </izvorni_sadrzaj>
    <derivirana_varijabla naziv="DomainObject.Predmet.ProtuStrankaListFormated_1">
      <item>Udruga za obitelj, mlade i djecu "MALI PRINC"</item>
    </derivirana_varijabla>
  </DomainObject.Predmet.ProtuStrankaListFormated>
  <DomainObject.Predmet.ProtuStrankaListFormatedOIB>
    <izvorni_sadrzaj>
      <item>Udruga za obitelj, mlade i djecu "MALI PRINC", OIB 24999139262</item>
    </izvorni_sadrzaj>
    <derivirana_varijabla naziv="DomainObject.Predmet.ProtuStrankaListFormatedOIB_1">
      <item>Udruga za obitelj, mlade i djecu "MALI PRINC", OIB 24999139262</item>
    </derivirana_varijabla>
  </DomainObject.Predmet.ProtuStrankaListFormatedOIB>
  <DomainObject.Predmet.ProtuStrankaListFormatedWithAdress>
    <izvorni_sadrzaj>
      <item>Udruga za obitelj, mlade i djecu "MALI PRINC", Put sv. Ižidora 69, 21000 Split</item>
    </izvorni_sadrzaj>
    <derivirana_varijabla naziv="DomainObject.Predmet.ProtuStrankaListFormatedWithAdress_1">
      <item>Udruga za obitelj, mlade i djecu "MALI PRINC", Put sv. Ižidora 69, 21000 Split</item>
    </derivirana_varijabla>
  </DomainObject.Predmet.ProtuStrankaListFormatedWithAdress>
  <DomainObject.Predmet.ProtuStrankaListFormatedWithAdressOIB>
    <izvorni_sadrzaj>
      <item>Udruga za obitelj, mlade i djecu "MALI PRINC", OIB 24999139262, Put sv. Ižidora 69, 21000 Split</item>
    </izvorni_sadrzaj>
    <derivirana_varijabla naziv="DomainObject.Predmet.ProtuStrankaListFormatedWithAdressOIB_1">
      <item>Udruga za obitelj, mlade i djecu "MALI PRINC", OIB 24999139262, Put sv. Ižidora 69, 21000 Split</item>
    </derivirana_varijabla>
  </DomainObject.Predmet.ProtuStrankaListFormatedWithAdressOIB>
  <DomainObject.Predmet.ProtuStrankaListNazivFormated>
    <izvorni_sadrzaj>
      <item>Udruga za obitelj, mlade i djecu "MALI PRINC"</item>
    </izvorni_sadrzaj>
    <derivirana_varijabla naziv="DomainObject.Predmet.ProtuStrankaListNazivFormated_1">
      <item>Udruga za obitelj, mlade i djecu "MALI PRINC"</item>
    </derivirana_varijabla>
  </DomainObject.Predmet.ProtuStrankaListNazivFormated>
  <DomainObject.Predmet.ProtuStrankaListNazivFormatedOIB>
    <izvorni_sadrzaj>
      <item>Udruga za obitelj, mlade i djecu "MALI PRINC", OIB 24999139262</item>
    </izvorni_sadrzaj>
    <derivirana_varijabla naziv="DomainObject.Predmet.ProtuStrankaListNazivFormatedOIB_1">
      <item>Udruga za obitelj, mlade i djecu "MALI PRINC", OIB 24999139262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obitelj, mlade i djecu "MALI PRINC"</izvorni_sadrzaj>
    <derivirana_varijabla naziv="DomainObject.Predmet.ProtustrankaIDrugi_1">Udruga za obitelj, mlade i djecu "MALI PRINC"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obitelj, mlade i djecu "MALI PRINC", OIB 24999139262, Put sv. Ižidora 69, 21000 Split</izvorni_sadrzaj>
    <derivirana_varijabla naziv="DomainObject.Predmet.ProtustrankaIDrugiAdressOIB_1">Udruga za obitelj, mlade i djecu "MALI PRINC", OIB 24999139262, Put sv. Ižidora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obitelj, mlade i djecu "MALI PRINC"</item>
      <item>FINANCIJSKA AGENCIJA, RC SPLIT</item>
    </izvorni_sadrzaj>
    <derivirana_varijabla naziv="DomainObject.Predmet.SudioniciListNaziv_1">
      <item>Udruga za obitelj, mlade i djecu "MALI PRINC"</item>
      <item>FINANCIJSKA AGENCIJA, RC SPLIT</item>
    </derivirana_varijabla>
  </DomainObject.Predmet.SudioniciListNaziv>
  <DomainObject.Predmet.SudioniciListAdressOIB>
    <izvorni_sadrzaj>
      <item>Udruga za obitelj, mlade i djecu "MALI PRINC", OIB 24999139262, Put sv. Ižidora 69,21000 Split</item>
      <item>FINANCIJSKA AGENCIJA, RC SPLIT, OIB 85821130368, Mažuranićevo šetalište 24 b,21000 Split</item>
    </izvorni_sadrzaj>
    <derivirana_varijabla naziv="DomainObject.Predmet.SudioniciListAdressOIB_1">
      <item>Udruga za obitelj, mlade i djecu "MALI PRINC", OIB 24999139262, Put sv. Ižidora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24999139262</item>
      <item>, OIB 85821130368</item>
    </izvorni_sadrzaj>
    <derivirana_varijabla naziv="DomainObject.Predmet.SudioniciListNazivOIB_1">
      <item>, OIB 24999139262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9A91C-926A-400B-81C6-9338B2D53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4158</properties:Characters>
  <properties:Lines>94</properties:Lines>
  <properties:Paragraphs>28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2018-01-03T11:44:00Z</cp:lastPrinted>
  <dcterms:modified xmlns:xsi="http://www.w3.org/2001/XMLSchema-instance" xsi:type="dcterms:W3CDTF">2018-01-03T11:44:00Z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