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6de4" w14:paraId="1d26de4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A37125">
        <w:rPr>
          <w:rFonts w:cs="Times New Roman"/>
        </w:rPr>
        <w:t>KOMPAKT</w:t>
      </w:r>
      <w:r w:rsidR="008C1F14">
        <w:rPr>
          <w:rFonts w:cs="Times New Roman"/>
        </w:rPr>
        <w:t xml:space="preserve"> </w:t>
      </w:r>
      <w:r w:rsidR="00A37125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A37125">
        <w:rPr>
          <w:rFonts w:cs="Times New Roman"/>
        </w:rPr>
        <w:t>Dedina, Gornja Dedina 42</w:t>
      </w:r>
      <w:r w:rsidR="000B778A">
        <w:rPr>
          <w:rFonts w:cs="Times New Roman"/>
        </w:rPr>
        <w:t xml:space="preserve">, OIB: </w:t>
      </w:r>
      <w:r w:rsidR="00A37125" w:rsidRPr="00A37125">
        <w:rPr>
          <w:rFonts w:cs="Times New Roman"/>
        </w:rPr>
        <w:t>39043585415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</w:t>
      </w:r>
      <w:r w:rsidR="00A37125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8C1F14">
        <w:rPr>
          <w:b/>
        </w:rPr>
        <w:t>10</w:t>
      </w:r>
      <w:r w:rsidR="009B2BCE">
        <w:rPr>
          <w:b/>
        </w:rPr>
        <w:t>,</w:t>
      </w:r>
      <w:r w:rsidR="00A37125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A37125">
        <w:t>Zdenko Martinčić, Dedina, Gornja Dedina 42</w:t>
      </w:r>
      <w:r w:rsidR="000C01D3">
        <w:t xml:space="preserve">, </w:t>
      </w:r>
    </w:p>
    <w:p w:rsidRDefault="009C304A" w:rsidP="00A37125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A37125" w:rsidRPr="00A37125">
        <w:rPr>
          <w:rFonts w:cs="Times New Roman"/>
        </w:rPr>
        <w:t>KOMPAKT j.d.o.o., Dedina, Go</w:t>
      </w:r>
      <w:r w:rsidR="00A37125">
        <w:rPr>
          <w:rFonts w:cs="Times New Roman"/>
        </w:rPr>
        <w:t>rnja Dedina 42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A37125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A37125" w:rsidRPr="00A37125">
        <w:t>Zdenk</w:t>
      </w:r>
      <w:r w:rsidR="00A37125">
        <w:t>u</w:t>
      </w:r>
      <w:r w:rsidR="00A37125" w:rsidRPr="00A37125">
        <w:t xml:space="preserve"> Martinčić</w:t>
      </w:r>
      <w:r w:rsidR="00A37125">
        <w:t>u</w:t>
      </w:r>
      <w:r w:rsidR="00A37125" w:rsidRPr="00A37125">
        <w:t>, Dedina, Gornja Dedina 42</w:t>
      </w:r>
      <w:r w:rsidR="001E7E3C">
        <w:t xml:space="preserve">, </w:t>
      </w:r>
      <w:r w:rsidR="000B778A">
        <w:t xml:space="preserve">OIB: </w:t>
      </w:r>
      <w:r w:rsidR="00A37125">
        <w:t>69469564819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8C1F14">
        <w:t>10</w:t>
      </w:r>
      <w:r w:rsidR="009B2BCE">
        <w:t>,</w:t>
      </w:r>
      <w:r w:rsidR="00A37125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A37125" w:rsidRPr="00A37125">
        <w:rPr>
          <w:rFonts w:cs="Times New Roman"/>
        </w:rPr>
        <w:t>KOMPAKT j.d.o.o., Dedina, Gornja Dedina 42, OIB: 39043585415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37125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A37125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A37125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A37125" w:rsidRPr="00A37125">
        <w:rPr>
          <w:rFonts w:cs="Times New Roman"/>
        </w:rPr>
        <w:t>KOMPAKT j.d.o.o., Dedina, Go</w:t>
      </w:r>
      <w:r w:rsidR="00A37125">
        <w:rPr>
          <w:rFonts w:cs="Times New Roman"/>
        </w:rPr>
        <w:t>rnja Dedina 42</w:t>
      </w:r>
      <w:r w:rsidR="000B778A" w:rsidRPr="000B778A">
        <w:rPr>
          <w:rFonts w:cs="Times New Roman"/>
        </w:rPr>
        <w:t xml:space="preserve">, </w:t>
      </w:r>
    </w:p>
    <w:p w:rsidRDefault="009C304A" w:rsidP="00A37125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A37125" w:rsidRPr="00A37125">
        <w:t>Zdenko Martinčić, Dedina, Gornja Dedina 42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52E" w:rsidP="009C304A" w:rsidR="0081052E">
      <w:r>
        <w:separator/>
      </w:r>
    </w:p>
  </w:endnote>
  <w:endnote w:id="0" w:type="continuationSeparator">
    <w:p w:rsidRDefault="0081052E" w:rsidP="009C304A" w:rsidR="00810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52E" w:rsidP="009C304A" w:rsidR="0081052E">
      <w:r>
        <w:separator/>
      </w:r>
    </w:p>
  </w:footnote>
  <w:footnote w:id="0" w:type="continuationSeparator">
    <w:p w:rsidRDefault="0081052E" w:rsidP="009C304A" w:rsidR="008105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B3D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A37125">
      <w:t>780</w:t>
    </w:r>
    <w:r w:rsidR="000B778A">
      <w:t>/16-</w:t>
    </w:r>
    <w:r w:rsidR="00A37125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A37125">
      <w:t>780</w:t>
    </w:r>
    <w:r w:rsidR="009B2BCE">
      <w:t>/16-</w:t>
    </w:r>
    <w:r w:rsidR="00A3712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E7E3C"/>
    <w:rsid w:val="001F0EF9"/>
    <w:rsid w:val="00257B3D"/>
    <w:rsid w:val="003D3CE4"/>
    <w:rsid w:val="00444475"/>
    <w:rsid w:val="00454D75"/>
    <w:rsid w:val="00473E94"/>
    <w:rsid w:val="00584C46"/>
    <w:rsid w:val="00660159"/>
    <w:rsid w:val="00697888"/>
    <w:rsid w:val="0081052E"/>
    <w:rsid w:val="0082366A"/>
    <w:rsid w:val="00826138"/>
    <w:rsid w:val="008550D8"/>
    <w:rsid w:val="008C1F14"/>
    <w:rsid w:val="008D1BBB"/>
    <w:rsid w:val="00954519"/>
    <w:rsid w:val="009B2BCE"/>
    <w:rsid w:val="009C19FB"/>
    <w:rsid w:val="009C304A"/>
    <w:rsid w:val="00A37125"/>
    <w:rsid w:val="00A80E19"/>
    <w:rsid w:val="00A83300"/>
    <w:rsid w:val="00AF327D"/>
    <w:rsid w:val="00B73D1F"/>
    <w:rsid w:val="00BE0B3A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57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57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KOMPAKT jednostavno društvo s ograničenom odgovornošću za graditeljstvo, trgovinu i usluge</izvorni_sadrzaj>
    <derivirana_varijabla naziv="DomainObject.Predmet.ProtustrankaFormated_1">  KOMPAKT jednostavno društvo s ograničenom odgovornošću za graditeljstvo, trgovinu i usluge</derivirana_varijabla>
  </DomainObject.Predmet.ProtustrankaFormated>
  <DomainObject.Predmet.ProtustrankaFormatedOIB>
    <izvorni_sadrzaj>  KOMPAKT jednostavno društvo s ograničenom odgovornošću za graditeljstvo, trgovinu i usluge, OIB 39043585415</izvorni_sadrzaj>
    <derivirana_varijabla naziv="DomainObject.Predmet.ProtustrankaFormatedOIB_1">  KOMPAKT jednostavno društvo s ograničenom odgovornošću za graditeljstvo, trgovinu i usluge, OIB 39043585415</derivirana_varijabla>
  </DomainObject.Predmet.ProtustrankaFormatedOIB>
  <DomainObject.Predmet.ProtustrankaFormatedWithAdress>
    <izvorni_sadrzaj> KOMPAKT jednostavno društvo s ograničenom odgovornošću za graditeljstvo, trgovinu i usluge, Gornja Dedina 42, 48267 Dedina</izvorni_sadrzaj>
    <derivirana_varijabla naziv="DomainObject.Predmet.ProtustrankaFormatedWithAdress_1"> KOMPAKT jednostavno društvo s ograničenom odgovornošću za graditeljstvo, trgovinu i usluge, Gornja Dedina 42, 48267 Dedina</derivirana_varijabla>
  </DomainObject.Predmet.ProtustrankaFormatedWithAdress>
  <DomainObject.Predmet.ProtustrankaFormatedWithAdressOIB>
    <izvorni_sadrzaj> KOMPAKT jednostavno društvo s ograničenom odgovornošću za graditeljstvo, trgovinu i usluge, OIB 39043585415, Gornja Dedina 42, 48267 Dedina</izvorni_sadrzaj>
    <derivirana_varijabla naziv="DomainObject.Predmet.ProtustrankaFormatedWithAdressOIB_1"> KOMPAKT jednostavno društvo s ograničenom odgovornošću za graditeljstvo, trgovinu i usluge, OIB 39043585415, Gornja Dedina 42, 48267 Dedina</derivirana_varijabla>
  </DomainObject.Predmet.ProtustrankaFormatedWithAdressOIB>
  <DomainObject.Predmet.ProtustrankaWithAdress>
    <izvorni_sadrzaj>KOMPAKT jednostavno društvo s ograničenom odgovornošću za graditeljstvo, trgovinu i usluge Gornja Dedina 42, 48267 Dedina</izvorni_sadrzaj>
    <derivirana_varijabla naziv="DomainObject.Predmet.ProtustrankaWithAdress_1">KOMPAKT jednostavno društvo s ograničenom odgovornošću za graditeljstvo, trgovinu i usluge Gornja Dedina 42, 48267 Dedina</derivirana_varijabla>
  </DomainObject.Predmet.ProtustrankaWithAdress>
  <DomainObject.Predmet.ProtustrankaWithAdressOIB>
    <izvorni_sadrzaj>KOMPAKT jednostavno društvo s ograničenom odgovornošću za graditeljstvo, trgovinu i usluge, OIB 39043585415, Gornja Dedina 42, 48267 Dedina</izvorni_sadrzaj>
    <derivirana_varijabla naziv="DomainObject.Predmet.ProtustrankaWithAdressOIB_1">KOMPAKT jednostavno društvo s ograničenom odgovornošću za graditeljstvo, trgovinu i usluge, OIB 39043585415, Gornja Dedina 42, 48267 Dedina</derivirana_varijabla>
  </DomainObject.Predmet.ProtustrankaWithAdressOIB>
  <DomainObject.Predmet.ProtustrankaNazivFormated>
    <izvorni_sadrzaj>KOMPAKT jednostavno društvo s ograničenom odgovornošću za graditeljstvo, trgovinu i usluge</izvorni_sadrzaj>
    <derivirana_varijabla naziv="DomainObject.Predmet.ProtustrankaNazivFormated_1">KOMPAKT jednostavno društvo s ograničenom odgovornošću za graditeljstvo, trgovinu i usluge</derivirana_varijabla>
  </DomainObject.Predmet.ProtustrankaNazivFormated>
  <DomainObject.Predmet.ProtustrankaNazivFormatedOIB>
    <izvorni_sadrzaj>KOMPAKT jednostavno društvo s ograničenom odgovornošću za graditeljstvo, trgovinu i usluge, OIB 39043585415</izvorni_sadrzaj>
    <derivirana_varijabla naziv="DomainObject.Predmet.ProtustrankaNazivFormatedOIB_1">KOMPAKT jednostavno društvo s ograničenom odgovornošću za graditeljstvo, trgovinu i usluge, OIB 39043585415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27802.09</izvorni_sadrzaj>
    <derivirana_varijabla naziv="DomainObject.Predmet.TrenutnaVrijednost_1">27802.09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KOMPAKT jednostavno društvo s ograničenom odgovornošću za graditeljstvo, trgovinu i usluge</item>
    </izvorni_sadrzaj>
    <derivirana_varijabla naziv="DomainObject.Predmet.ProtuStrankaListFormated_1">
      <item>KOMPAKT jednostavno društvo s ograničenom odgovornošću za graditeljstvo, trgovinu i usluge</item>
    </derivirana_varijabla>
  </DomainObject.Predmet.ProtuStrankaListFormated>
  <DomainObject.Predmet.ProtuStrankaListFormatedOIB>
    <izvorni_sadrzaj>
      <item>KOMPAKT jednostavno društvo s ograničenom odgovornošću za graditeljstvo, trgovinu i usluge, OIB 39043585415</item>
    </izvorni_sadrzaj>
    <derivirana_varijabla naziv="DomainObject.Predmet.ProtuStrankaListFormatedOIB_1">
      <item>KOMPAKT jednostavno društvo s ograničenom odgovornošću za graditeljstvo, trgovinu i usluge, OIB 39043585415</item>
    </derivirana_varijabla>
  </DomainObject.Predmet.ProtuStrankaListFormatedOIB>
  <DomainObject.Predmet.ProtuStrankaListFormatedWithAdress>
    <izvorni_sadrzaj>
      <item>KOMPAKT jednostavno društvo s ograničenom odgovornošću za graditeljstvo, trgovinu i usluge, Gornja Dedina 42, 48267 Dedina</item>
    </izvorni_sadrzaj>
    <derivirana_varijabla naziv="DomainObject.Predmet.ProtuStrankaListFormatedWithAdress_1">
      <item>KOMPAKT jednostavno društvo s ograničenom odgovornošću za graditeljstvo, trgovinu i usluge, Gornja Dedina 42, 48267 Dedina</item>
    </derivirana_varijabla>
  </DomainObject.Predmet.ProtuStrankaListFormatedWithAdress>
  <DomainObject.Predmet.ProtuStrankaListFormatedWithAdressOIB>
    <izvorni_sadrzaj>
      <item>KOMPAKT jednostavno društvo s ograničenom odgovornošću za graditeljstvo, trgovinu i usluge, OIB 39043585415, Gornja Dedina 42, 48267 Dedina</item>
    </izvorni_sadrzaj>
    <derivirana_varijabla naziv="DomainObject.Predmet.ProtuStrankaListFormatedWithAdressOIB_1">
      <item>KOMPAKT jednostavno društvo s ograničenom odgovornošću za graditeljstvo, trgovinu i usluge, OIB 39043585415, Gornja Dedina 42, 48267 Dedina</item>
    </derivirana_varijabla>
  </DomainObject.Predmet.ProtuStrankaListFormatedWithAdressOIB>
  <DomainObject.Predmet.ProtuStrankaListNazivFormated>
    <izvorni_sadrzaj>
      <item>KOMPAKT jednostavno društvo s ograničenom odgovornošću za graditeljstvo, trgovinu i usluge</item>
    </izvorni_sadrzaj>
    <derivirana_varijabla naziv="DomainObject.Predmet.ProtuStrankaListNazivFormated_1">
      <item>KOMPAKT jednostavno društvo s ograničenom odgovornošću za graditeljstvo, trgovinu i usluge</item>
    </derivirana_varijabla>
  </DomainObject.Predmet.ProtuStrankaListNazivFormated>
  <DomainObject.Predmet.ProtuStrankaListNazivFormatedOIB>
    <izvorni_sadrzaj>
      <item>KOMPAKT jednostavno društvo s ograničenom odgovornošću za graditeljstvo, trgovinu i usluge, OIB 39043585415</item>
    </izvorni_sadrzaj>
    <derivirana_varijabla naziv="DomainObject.Predmet.ProtuStrankaListNazivFormatedOIB_1">
      <item>KOMPAKT jednostavno društvo s ograničenom odgovornošću za graditeljstvo, trgovinu i usluge, OIB 39043585415</item>
    </derivirana_varijabla>
  </DomainObject.Predmet.ProtuStrankaListNazivFormatedOIB>
  <DomainObject.Predmet.OstaliListFormated>
    <izvorni_sadrzaj>
      <item>sudski registar</item>
      <item>Zdenko Martinčić</item>
      <item>Županijsko državno odvjetništvo</item>
    </izvorni_sadrzaj>
    <derivirana_varijabla naziv="DomainObject.Predmet.OstaliListFormated_1">
      <item>sudski registar</item>
      <item>Zdenko Martinčić</item>
      <item>Županijsko državno odvjetništvo</item>
    </derivirana_varijabla>
  </DomainObject.Predmet.OstaliListFormated>
  <DomainObject.Predmet.OstaliListFormatedOIB>
    <izvorni_sadrzaj>
      <item>sudski registar</item>
      <item>Zdenko Martinčić, OIB 69469564819</item>
      <item>Županijsko državno odvjetništvo</item>
    </izvorni_sadrzaj>
    <derivirana_varijabla naziv="DomainObject.Predmet.OstaliListFormatedOIB_1">
      <item>sudski registar</item>
      <item>Zdenko Martinčić, OIB 69469564819</item>
      <item>Županijsko državno odvjetništvo</item>
    </derivirana_varijabla>
  </DomainObject.Predmet.OstaliListFormatedOIB>
  <DomainObject.Predmet.OstaliListFormatedWithAdress>
    <izvorni_sadrzaj>
      <item>sudski registar</item>
      <item>Zdenko Martinčić, Gornja Dedina 42, 48267 Dedina</item>
      <item>Županijsko državno odvjetništvo</item>
    </izvorni_sadrzaj>
    <derivirana_varijabla naziv="DomainObject.Predmet.OstaliListFormatedWithAdress_1">
      <item>sudski registar</item>
      <item>Zdenko Martinčić, Gornja Dedina 42, 48267 Dedina</item>
      <item>Županijsko državno odvjetništvo</item>
    </derivirana_varijabla>
  </DomainObject.Predmet.OstaliListFormatedWithAdress>
  <DomainObject.Predmet.OstaliListFormatedWithAdressOIB>
    <izvorni_sadrzaj>
      <item>sudski registar</item>
      <item>Zdenko Martinčić, OIB 69469564819, Gornja Dedina 42, 48267 Dedina</item>
      <item>Županijsko državno odvjetništvo</item>
    </izvorni_sadrzaj>
    <derivirana_varijabla naziv="DomainObject.Predmet.OstaliListFormatedWithAdressOIB_1">
      <item>sudski registar</item>
      <item>Zdenko Martinčić, OIB 69469564819, Gornja Dedina 42, 48267 Dedina</item>
      <item>Županijsko državno odvjetništvo</item>
    </derivirana_varijabla>
  </DomainObject.Predmet.OstaliListFormatedWithAdressOIB>
  <DomainObject.Predmet.OstaliListNazivFormated>
    <izvorni_sadrzaj>
      <item>sudski registar</item>
      <item>Zdenko Martinčić</item>
      <item>Županijsko državno odvjetništvo</item>
    </izvorni_sadrzaj>
    <derivirana_varijabla naziv="DomainObject.Predmet.OstaliListNazivFormated_1">
      <item>sudski registar</item>
      <item>Zdenko Martinčić</item>
      <item>Županijsko državno odvjetništvo</item>
    </derivirana_varijabla>
  </DomainObject.Predmet.OstaliListNazivFormated>
  <DomainObject.Predmet.OstaliListNazivFormatedOIB>
    <izvorni_sadrzaj>
      <item>sudski registar</item>
      <item>Zdenko Martinčić, OIB 69469564819</item>
      <item>Županijsko državno odvjetništvo</item>
    </izvorni_sadrzaj>
    <derivirana_varijabla naziv="DomainObject.Predmet.OstaliListNazivFormatedOIB_1">
      <item>sudski registar</item>
      <item>Zdenko Martinčić, OIB 69469564819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KOMPAKT jednostavno društvo s ograničenom odgovornošću za graditeljstvo, trgovinu i usluge</izvorni_sadrzaj>
    <derivirana_varijabla naziv="DomainObject.Predmet.ProtustrankaIDrugi_1">KOMPAKT jednostavno društvo s ograničenom odgovornošću za graditeljstvo,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KOMPAKT jednostavno društvo s ograničenom odgovornošću za graditeljstvo, trgovinu i usluge, OIB 39043585415, Gornja Dedina 42, 48267 Dedina</izvorni_sadrzaj>
    <derivirana_varijabla naziv="DomainObject.Predmet.ProtustrankaIDrugiAdressOIB_1">KOMPAKT jednostavno društvo s ograničenom odgovornošću za graditeljstvo, trgovinu i usluge, OIB 39043585415, Gornja Dedina 42, 48267 Dedina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KOMPAKT jednostavno društvo s ograničenom odgovornošću za graditeljstvo, trgovinu i usluge</item>
      <item>sudski registar</item>
      <item>Zdenko Martinčić</item>
      <item>Županijsko državno odvjetništvo</item>
    </izvorni_sadrzaj>
    <derivirana_varijabla naziv="DomainObject.Predmet.SudioniciListNaziv_1">
      <item>Financijska agencija</item>
      <item>KOMPAKT jednostavno društvo s ograničenom odgovornošću za graditeljstvo, trgovinu i usluge</item>
      <item>sudski registar</item>
      <item>Zdenko Martinčić</item>
      <item>Županijsko državno odvjetništvo</item>
    </derivirana_varijabla>
  </DomainObject.Predmet.SudioniciListNaziv>
  <DomainObject.Predmet.SudioniciListAdressOIB>
    <izvorni_sadrzaj>
      <item>Financijska agencija, OIB 85821130368</item>
      <item>KOMPAKT jednostavno društvo s ograničenom odgovornošću za graditeljstvo, trgovinu i usluge, OIB 39043585415, Gornja Dedina 42,48267 Dedina</item>
      <item>sudski registar</item>
      <item>Zdenko Martinčić, OIB 69469564819, Gornja Dedina 42,48267 Dedina</item>
      <item>Županijsko državno odvjetništvo</item>
    </izvorni_sadrzaj>
    <derivirana_varijabla naziv="DomainObject.Predmet.SudioniciListAdressOIB_1">
      <item>Financijska agencija, OIB 85821130368</item>
      <item>KOMPAKT jednostavno društvo s ograničenom odgovornošću za graditeljstvo, trgovinu i usluge, OIB 39043585415, Gornja Dedina 42,48267 Dedina</item>
      <item>sudski registar</item>
      <item>Zdenko Martinčić, OIB 69469564819, Gornja Dedina 42,48267 Dedina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39043585415</item>
      <item>, OIB null</item>
      <item>, OIB 69469564819</item>
      <item>, OIB null</item>
    </izvorni_sadrzaj>
    <derivirana_varijabla naziv="DomainObject.Predmet.SudioniciListNazivOIB_1">
      <item>, OIB 85821130368</item>
      <item>, OIB 39043585415</item>
      <item>, OIB null</item>
      <item>, OIB 69469564819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1883</properties:Characters>
  <properties:Lines>64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2016-08-30T13:11:00Z</dcterms:created>
  <dc:creator>Lea Rogina</dc:creator>
  <cp:lastModifiedBy>Nevenka Vuković</cp:lastModifiedBy>
  <cp:lastPrinted>2016-08-30T13:19:00Z</cp:lastPrinted>
  <dcterms:modified xmlns:xsi="http://www.w3.org/2001/XMLSchema-instance" xsi:type="dcterms:W3CDTF">2016-08-31T06:06:00Z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