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a7a5" w14:paraId="34fa7a5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E733F9">
        <w:t>7076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E733F9">
        <w:t>KAZDE d.o.o. Zagreb, Branimirova 61, OIB: 42640004437</w:t>
      </w:r>
      <w:r w:rsidR="00A65490">
        <w:t>,</w:t>
      </w:r>
      <w:r w:rsidR="004B7DCF">
        <w:t xml:space="preserve">  </w:t>
      </w:r>
      <w:r w:rsidRPr="00AF1EFD">
        <w:t xml:space="preserve">dana </w:t>
      </w:r>
      <w:r w:rsidR="008A7445">
        <w:t>21</w:t>
      </w:r>
      <w:r w:rsidR="00624647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DA55C0">
        <w:t xml:space="preserve">skraćeni </w:t>
      </w:r>
      <w:r w:rsidRPr="00AF1EFD">
        <w:t xml:space="preserve">stečajni postupak nad dužnikom </w:t>
      </w:r>
      <w:r w:rsidR="00E733F9">
        <w:t>KAZDE d.o.o. Zagreb, Branimirova 61, OIB: 42640004437</w:t>
      </w:r>
      <w:r w:rsidR="00083D22">
        <w:t>.</w:t>
      </w:r>
      <w:r w:rsidRPr="00AF1EFD">
        <w:t xml:space="preserve"> </w:t>
      </w:r>
      <w:r w:rsidR="00DA55C0">
        <w:t>Skraćeni s</w:t>
      </w:r>
      <w:r w:rsidRPr="00AF1EFD">
        <w:t xml:space="preserve">tečajni postupak je otvoren dana </w:t>
      </w:r>
      <w:r w:rsidR="008A7445">
        <w:t>21</w:t>
      </w:r>
      <w:r w:rsidR="00624647">
        <w:t>. ožujka</w:t>
      </w:r>
      <w:r w:rsidR="00476A28">
        <w:t xml:space="preserve"> 2016</w:t>
      </w:r>
      <w:r w:rsidRPr="00AF1EFD">
        <w:t xml:space="preserve">. godine u </w:t>
      </w:r>
      <w:r w:rsidR="00E733F9">
        <w:t>9,00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E733F9">
        <w:t>Igor Radelić, Zagreb, Kornatska 1, OIB: 94192738867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DA55C0">
        <w:t xml:space="preserve">skraćeni </w:t>
      </w:r>
      <w:r w:rsidRPr="00AF1EFD">
        <w:t>stečajni postupak na</w:t>
      </w:r>
      <w:r w:rsidR="00624647">
        <w:t xml:space="preserve">d dužnikom </w:t>
      </w:r>
      <w:r w:rsidR="00E733F9">
        <w:t>KAZDE d.o.o. Zagreb, Branimirova 61, OIB: 42640004437,</w:t>
      </w:r>
      <w:r w:rsidR="004B7DCF">
        <w:t xml:space="preserve">  </w:t>
      </w:r>
      <w:r w:rsidR="008B73DD">
        <w:t xml:space="preserve">s danom </w:t>
      </w:r>
      <w:r w:rsidR="008A7445">
        <w:t>21</w:t>
      </w:r>
      <w:r w:rsidR="00624647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E733F9">
        <w:t>KAZDE d.o.o. Zagreb, Branimirova 61, OIB: 42640004437</w:t>
      </w:r>
      <w:r>
        <w:t>,</w:t>
      </w:r>
      <w:r w:rsidR="004B7DCF">
        <w:t xml:space="preserve">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E554C3" w:rsidP="00A0682A" w:rsidR="00E554C3">
      <w:pPr>
        <w:jc w:val="center"/>
        <w:rPr>
          <w:b/>
        </w:rPr>
      </w:pPr>
    </w:p>
    <w:p w:rsidRDefault="00A0682A" w:rsidP="00E554C3" w:rsidR="007170B8">
      <w:pPr>
        <w:jc w:val="center"/>
      </w:pPr>
      <w:r w:rsidRPr="00AF1EFD">
        <w:t>Obrazloženje</w:t>
      </w:r>
    </w:p>
    <w:p w:rsidRDefault="00E554C3" w:rsidP="002C5A29" w:rsidR="00E554C3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8E4314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E733F9">
        <w:t>KAZDE d.o.o. Zagreb, Branimirova 61, OIB: 42640004437</w:t>
      </w:r>
      <w:r w:rsidR="00195338">
        <w:t xml:space="preserve">, dana </w:t>
      </w:r>
      <w:r w:rsidR="00E733F9">
        <w:t>25. studenog</w:t>
      </w:r>
      <w:r w:rsidR="00E554C3">
        <w:t xml:space="preserve"> </w:t>
      </w:r>
      <w:r w:rsidR="00195338">
        <w:t xml:space="preserve">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lastRenderedPageBreak/>
        <w:t xml:space="preserve">Oglasom od </w:t>
      </w:r>
      <w:r w:rsidR="00E733F9">
        <w:t>21. prosinca 2015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DA55C0" w:rsidP="00D5399D" w:rsidR="00DA55C0">
      <w:pPr>
        <w:ind w:firstLine="708"/>
        <w:jc w:val="both"/>
      </w:pPr>
      <w:r>
        <w:t>Osoba</w:t>
      </w:r>
      <w:r w:rsidR="00195338">
        <w:t xml:space="preserve"> ovlašten</w:t>
      </w:r>
      <w:r>
        <w:t>a</w:t>
      </w:r>
      <w:r w:rsidR="00195338">
        <w:t xml:space="preserve"> za zastupanje dužnika po zakonu</w:t>
      </w:r>
      <w:r>
        <w:t xml:space="preserve"> je dostavila prokazni popis imovine dana </w:t>
      </w:r>
      <w:r w:rsidR="00E733F9">
        <w:t>13</w:t>
      </w:r>
      <w:r w:rsidR="008E4314">
        <w:t>. siječnja</w:t>
      </w:r>
      <w:r w:rsidR="00E554C3">
        <w:t xml:space="preserve"> 2016</w:t>
      </w:r>
      <w:r>
        <w:t>. godine iz kojeg proizlazi da društvo nema nikakve imovine.</w:t>
      </w:r>
    </w:p>
    <w:p w:rsidRDefault="00DA55C0" w:rsidP="00D5399D" w:rsidR="00DA55C0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8A7445">
        <w:t>21</w:t>
      </w:r>
      <w:r w:rsidR="00624647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5C3649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5C3649" w:rsidR="005C3649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8E4314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E733F9">
        <w:t>Igor Radelić</w:t>
      </w:r>
      <w:r w:rsidR="00A65490">
        <w:t>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763B" w:rsidR="0090763B">
      <w:r>
        <w:separator/>
      </w:r>
    </w:p>
  </w:endnote>
  <w:endnote w:id="0" w:type="continuationSeparator">
    <w:p w:rsidRDefault="0090763B" w:rsidR="00907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763B" w:rsidR="0090763B">
      <w:r>
        <w:separator/>
      </w:r>
    </w:p>
  </w:footnote>
  <w:footnote w:id="0" w:type="continuationSeparator">
    <w:p w:rsidRDefault="0090763B" w:rsidR="009076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36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E733F9">
      <w:t>7076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83D22"/>
    <w:rsid w:val="00174993"/>
    <w:rsid w:val="00191009"/>
    <w:rsid w:val="00195338"/>
    <w:rsid w:val="001A044D"/>
    <w:rsid w:val="001C02F6"/>
    <w:rsid w:val="001D564F"/>
    <w:rsid w:val="00233CF9"/>
    <w:rsid w:val="00275190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14FD5"/>
    <w:rsid w:val="00420E01"/>
    <w:rsid w:val="0043031F"/>
    <w:rsid w:val="0044721B"/>
    <w:rsid w:val="00465DEA"/>
    <w:rsid w:val="00476A28"/>
    <w:rsid w:val="004A1BE7"/>
    <w:rsid w:val="004B7DCF"/>
    <w:rsid w:val="004D63AB"/>
    <w:rsid w:val="004F47B9"/>
    <w:rsid w:val="00502549"/>
    <w:rsid w:val="00523E58"/>
    <w:rsid w:val="00554276"/>
    <w:rsid w:val="00587487"/>
    <w:rsid w:val="005B239A"/>
    <w:rsid w:val="005C0B29"/>
    <w:rsid w:val="005C0BF6"/>
    <w:rsid w:val="005C3649"/>
    <w:rsid w:val="005D1623"/>
    <w:rsid w:val="005D5F5F"/>
    <w:rsid w:val="005E4D08"/>
    <w:rsid w:val="005E67DB"/>
    <w:rsid w:val="006026A2"/>
    <w:rsid w:val="00610DE5"/>
    <w:rsid w:val="00624647"/>
    <w:rsid w:val="0063683D"/>
    <w:rsid w:val="00662CB6"/>
    <w:rsid w:val="006861EF"/>
    <w:rsid w:val="006C786C"/>
    <w:rsid w:val="007170B8"/>
    <w:rsid w:val="00717D4A"/>
    <w:rsid w:val="00744C2C"/>
    <w:rsid w:val="007861DF"/>
    <w:rsid w:val="007A550F"/>
    <w:rsid w:val="007D7A92"/>
    <w:rsid w:val="008327B4"/>
    <w:rsid w:val="0084192B"/>
    <w:rsid w:val="00855AE8"/>
    <w:rsid w:val="008A7445"/>
    <w:rsid w:val="008B73DD"/>
    <w:rsid w:val="008E42C6"/>
    <w:rsid w:val="008E4314"/>
    <w:rsid w:val="0090763B"/>
    <w:rsid w:val="00912B69"/>
    <w:rsid w:val="0092768B"/>
    <w:rsid w:val="00931A29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65490"/>
    <w:rsid w:val="00A74268"/>
    <w:rsid w:val="00A86374"/>
    <w:rsid w:val="00AA7637"/>
    <w:rsid w:val="00AD6DDA"/>
    <w:rsid w:val="00AF0D39"/>
    <w:rsid w:val="00AF1EFD"/>
    <w:rsid w:val="00AF6F8E"/>
    <w:rsid w:val="00AF7F9B"/>
    <w:rsid w:val="00B03374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1C40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A55C0"/>
    <w:rsid w:val="00DE04E4"/>
    <w:rsid w:val="00DE6E22"/>
    <w:rsid w:val="00E554C3"/>
    <w:rsid w:val="00E57778"/>
    <w:rsid w:val="00E733F9"/>
    <w:rsid w:val="00EE61A0"/>
    <w:rsid w:val="00EF4013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3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6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6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6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6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3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6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6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6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6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7076</izvorni_sadrzaj>
    <derivirana_varijabla naziv="DomainObject.Predmet.Broj_1">7076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St-7076/2015</izvorni_sadrzaj>
    <derivirana_varijabla naziv="DomainObject.Predmet.OznakaBroj_1">St-7076/2015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KAZDE d.o.o. zastupanog po punomoćniku Marijan Šteković</izvorni_sadrzaj>
    <derivirana_varijabla naziv="DomainObject.Predmet.ProtustrankaFormated_1">  KAZDE d.o.o. zastupanog po punomoćniku Marijan Šteković</derivirana_varijabla>
  </DomainObject.Predmet.ProtustrankaFormated>
  <DomainObject.Predmet.ProtustrankaFormatedOIB>
    <izvorni_sadrzaj>  KAZDE d.o.o., OIB 42640004437 zastupanog po punomoćniku Marijan Šteković</izvorni_sadrzaj>
    <derivirana_varijabla naziv="DomainObject.Predmet.ProtustrankaFormatedOIB_1">  KAZDE d.o.o., OIB 42640004437 zastupanog po punomoćniku Marijan Šteković</derivirana_varijabla>
  </DomainObject.Predmet.ProtustrankaFormatedOIB>
  <DomainObject.Predmet.ProtustrankaFormatedWithAdress>
    <izvorni_sadrzaj> KAZDE d.o.o., Branimirova 61, 10000 Zagreb zastupanog po punomoćniku Marijan Šteković</izvorni_sadrzaj>
    <derivirana_varijabla naziv="DomainObject.Predmet.ProtustrankaFormatedWithAdress_1"> KAZDE d.o.o., Branimirova 61, 10000 Zagreb zastupanog po punomoćniku Marijan Šteković</derivirana_varijabla>
  </DomainObject.Predmet.ProtustrankaFormatedWithAdress>
  <DomainObject.Predmet.ProtustrankaFormatedWithAdressOIB>
    <izvorni_sadrzaj> KAZDE d.o.o., OIB 42640004437, Branimirova 61, 10000 Zagreb zastupanog po punomoćniku Marijan Šteković</izvorni_sadrzaj>
    <derivirana_varijabla naziv="DomainObject.Predmet.ProtustrankaFormatedWithAdressOIB_1"> KAZDE d.o.o., OIB 42640004437, Branimirova 61, 10000 Zagreb zastupanog po punomoćniku Marijan Šteković</derivirana_varijabla>
  </DomainObject.Predmet.ProtustrankaFormatedWithAdressOIB>
  <DomainObject.Predmet.ProtustrankaWithAdress>
    <izvorni_sadrzaj>KAZDE d.o.o. Branimirova 61, 10000 Zagreb</izvorni_sadrzaj>
    <derivirana_varijabla naziv="DomainObject.Predmet.ProtustrankaWithAdress_1">KAZDE d.o.o. Branimirova 61, 10000 Zagreb</derivirana_varijabla>
  </DomainObject.Predmet.ProtustrankaWithAdress>
  <DomainObject.Predmet.ProtustrankaWithAdressOIB>
    <izvorni_sadrzaj>KAZDE d.o.o., OIB 42640004437, Branimirova 61, 10000 Zagreb</izvorni_sadrzaj>
    <derivirana_varijabla naziv="DomainObject.Predmet.ProtustrankaWithAdressOIB_1">KAZDE d.o.o., OIB 42640004437, Branimirova 61, 10000 Zagreb</derivirana_varijabla>
  </DomainObject.Predmet.ProtustrankaWithAdressOIB>
  <DomainObject.Predmet.ProtustrankaNazivFormated>
    <izvorni_sadrzaj>KAZDE d.o.o.</izvorni_sadrzaj>
    <derivirana_varijabla naziv="DomainObject.Predmet.ProtustrankaNazivFormated_1">KAZDE d.o.o.</derivirana_varijabla>
  </DomainObject.Predmet.ProtustrankaNazivFormated>
  <DomainObject.Predmet.ProtustrankaNazivFormatedOIB>
    <izvorni_sadrzaj>KAZDE d.o.o., OIB 42640004437</izvorni_sadrzaj>
    <derivirana_varijabla naziv="DomainObject.Predmet.ProtustrankaNazivFormatedOIB_1">KAZDE d.o.o., OIB 42640004437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KAZDE d.o.o. zastupanog po punomoćniku Marijan Šteković</item>
    </izvorni_sadrzaj>
    <derivirana_varijabla naziv="DomainObject.Predmet.ProtuStrankaListFormated_1">
      <item>KAZDE d.o.o. zastupanog po punomoćniku Marijan Šteković</item>
    </derivirana_varijabla>
  </DomainObject.Predmet.ProtuStrankaListFormated>
  <DomainObject.Predmet.ProtuStrankaListFormatedOIB>
    <izvorni_sadrzaj>
      <item>KAZDE d.o.o., OIB 42640004437 zastupanog po punomoćniku Marijan Šteković</item>
    </izvorni_sadrzaj>
    <derivirana_varijabla naziv="DomainObject.Predmet.ProtuStrankaListFormatedOIB_1">
      <item>KAZDE d.o.o., OIB 42640004437 zastupanog po punomoćniku Marijan Šteković</item>
    </derivirana_varijabla>
  </DomainObject.Predmet.ProtuStrankaListFormatedOIB>
  <DomainObject.Predmet.ProtuStrankaListFormatedWithAdress>
    <izvorni_sadrzaj>
      <item>KAZDE d.o.o., Branimirova 61, 10000 Zagreb zastupanog po punomoćniku Marijan Šteković</item>
    </izvorni_sadrzaj>
    <derivirana_varijabla naziv="DomainObject.Predmet.ProtuStrankaListFormatedWithAdress_1">
      <item>KAZDE d.o.o., Branimirova 61, 10000 Zagreb zastupanog po punomoćniku Marijan Šteković</item>
    </derivirana_varijabla>
  </DomainObject.Predmet.ProtuStrankaListFormatedWithAdress>
  <DomainObject.Predmet.ProtuStrankaListFormatedWithAdressOIB>
    <izvorni_sadrzaj>
      <item>KAZDE d.o.o., OIB 42640004437, Branimirova 61, 10000 Zagreb zastupanog po punomoćniku Marijan Šteković</item>
    </izvorni_sadrzaj>
    <derivirana_varijabla naziv="DomainObject.Predmet.ProtuStrankaListFormatedWithAdressOIB_1">
      <item>KAZDE d.o.o., OIB 42640004437, Branimirova 61, 10000 Zagreb zastupanog po punomoćniku Marijan Šteković</item>
    </derivirana_varijabla>
  </DomainObject.Predmet.ProtuStrankaListFormatedWithAdressOIB>
  <DomainObject.Predmet.ProtuStrankaListNazivFormated>
    <izvorni_sadrzaj>
      <item>KAZDE d.o.o.</item>
    </izvorni_sadrzaj>
    <derivirana_varijabla naziv="DomainObject.Predmet.ProtuStrankaListNazivFormated_1">
      <item>KAZDE d.o.o.</item>
    </derivirana_varijabla>
  </DomainObject.Predmet.ProtuStrankaListNazivFormated>
  <DomainObject.Predmet.ProtuStrankaListNazivFormatedOIB>
    <izvorni_sadrzaj>
      <item>KAZDE d.o.o., OIB 42640004437</item>
    </izvorni_sadrzaj>
    <derivirana_varijabla naziv="DomainObject.Predmet.ProtuStrankaListNazivFormatedOIB_1">
      <item>KAZDE d.o.o., OIB 42640004437</item>
    </derivirana_varijabla>
  </DomainObject.Predmet.ProtuStrankaListNazivFormatedOIB>
  <DomainObject.Predmet.OstaliListFormated>
    <izvorni_sadrzaj>
      <item>Marijan Šteković punomoćnik sudionika u postupku KAZDE d.o.o.</item>
    </izvorni_sadrzaj>
    <derivirana_varijabla naziv="DomainObject.Predmet.OstaliListFormated_1">
      <item>Marijan Šteković punomoćnik sudionika u postupku KAZDE d.o.o.</item>
    </derivirana_varijabla>
  </DomainObject.Predmet.OstaliListFormated>
  <DomainObject.Predmet.OstaliListFormatedOIB>
    <izvorni_sadrzaj>
      <item>Marijan Šteković, OIB 09938364293 punomoćnik sudionika u postupku KAZDE d.o.o.</item>
    </izvorni_sadrzaj>
    <derivirana_varijabla naziv="DomainObject.Predmet.OstaliListFormatedOIB_1">
      <item>Marijan Šteković, OIB 09938364293 punomoćnik sudionika u postupku KAZDE d.o.o.</item>
    </derivirana_varijabla>
  </DomainObject.Predmet.OstaliListFormatedOIB>
  <DomainObject.Predmet.OstaliListFormatedWithAdress>
    <izvorni_sadrzaj>
      <item>Marijan Šteković, Ivice Kičmanovića 20, 10000 Zagreb punomoćnik sudionika u postupku KAZDE d.o.o.</item>
    </izvorni_sadrzaj>
    <derivirana_varijabla naziv="DomainObject.Predmet.OstaliListFormatedWithAdress_1">
      <item>Marijan Šteković, Ivice Kičmanovića 20, 10000 Zagreb punomoćnik sudionika u postupku KAZDE d.o.o.</item>
    </derivirana_varijabla>
  </DomainObject.Predmet.OstaliListFormatedWithAdress>
  <DomainObject.Predmet.OstaliListFormatedWithAdressOIB>
    <izvorni_sadrzaj>
      <item>Marijan Šteković, OIB 09938364293, Ivice Kičmanovića 20, 10000 Zagreb punomoćnik sudionika u postupku KAZDE d.o.o.</item>
    </izvorni_sadrzaj>
    <derivirana_varijabla naziv="DomainObject.Predmet.OstaliListFormatedWithAdressOIB_1">
      <item>Marijan Šteković, OIB 09938364293, Ivice Kičmanovića 20, 10000 Zagreb punomoćnik sudionika u postupku KAZDE d.o.o.</item>
    </derivirana_varijabla>
  </DomainObject.Predmet.OstaliListFormatedWithAdressOIB>
  <DomainObject.Predmet.OstaliListNazivFormated>
    <izvorni_sadrzaj>
      <item>Marijan Šteković</item>
    </izvorni_sadrzaj>
    <derivirana_varijabla naziv="DomainObject.Predmet.OstaliListNazivFormated_1">
      <item>Marijan Šteković</item>
    </derivirana_varijabla>
  </DomainObject.Predmet.OstaliListNazivFormated>
  <DomainObject.Predmet.OstaliListNazivFormatedOIB>
    <izvorni_sadrzaj>
      <item>Marijan Šteković, OIB 09938364293</item>
    </izvorni_sadrzaj>
    <derivirana_varijabla naziv="DomainObject.Predmet.OstaliListNazivFormatedOIB_1">
      <item>Marijan Šteković, OIB 09938364293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KAZDE d.o.o.</izvorni_sadrzaj>
    <derivirana_varijabla naziv="DomainObject.Predmet.ProtustrankaIDrugi_1">KAZDE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KAZDE d.o.o., OIB 42640004437, Branimirova 61, 10000 Zagreb</izvorni_sadrzaj>
    <derivirana_varijabla naziv="DomainObject.Predmet.ProtustrankaIDrugiAdressOIB_1">KAZDE d.o.o., OIB 42640004437, Branimirova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KAZDE d.o.o.</item>
      <item>FINA Regionalni centar Zagreb</item>
      <item>Marijan Šteković</item>
    </izvorni_sadrzaj>
    <derivirana_varijabla naziv="DomainObject.Predmet.SudioniciListNaziv_1">
      <item>KAZDE d.o.o.</item>
      <item>FINA Regionalni centar Zagreb</item>
      <item>Marijan Šteković</item>
    </derivirana_varijabla>
  </DomainObject.Predmet.SudioniciListNaziv>
  <DomainObject.Predmet.SudioniciListAdressOIB>
    <izvorni_sadrzaj>
      <item>KAZDE d.o.o., OIB 42640004437, Branimirova 61,10000 Zagreb</item>
      <item>FINA Regionalni centar Zagreb, OIB 85821130368, Trg svibanjskih žrtava 1995. 1,10000 Zagreb</item>
      <item>Marijan Šteković, OIB 09938364293, Ivice Kičmanovića 20,10000 Zagreb</item>
    </izvorni_sadrzaj>
    <derivirana_varijabla naziv="DomainObject.Predmet.SudioniciListAdressOIB_1">
      <item>KAZDE d.o.o., OIB 42640004437, Branimirova 61,10000 Zagreb</item>
      <item>FINA Regionalni centar Zagreb, OIB 85821130368, Trg svibanjskih žrtava 1995. 1,10000 Zagreb</item>
      <item>Marijan Šteković, OIB 09938364293, Ivice Kičmanovića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42640004437</item>
      <item>, OIB 85821130368</item>
      <item>, OIB 09938364293</item>
    </izvorni_sadrzaj>
    <derivirana_varijabla naziv="DomainObject.Predmet.SudioniciListNazivOIB_1">
      <item>, OIB 42640004437</item>
      <item>, OIB 85821130368</item>
      <item>, OIB 09938364293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486</properties:Words>
  <properties:Characters>2640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2016-03-21T07:55:00Z</dcterms:created>
  <dc:creator>Korisnik</dc:creator>
  <cp:lastModifiedBy>Draženka Prpić</cp:lastModifiedBy>
  <cp:lastPrinted>2016-03-21T07:55:00Z</cp:lastPrinted>
  <dcterms:modified xmlns:xsi="http://www.w3.org/2001/XMLSchema-instance" xsi:type="dcterms:W3CDTF">2016-03-21T07:55:00Z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