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7c4c" w14:paraId="a1a7c4c" w:rsidRDefault="00DE7A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7A05" w:rsidP="00DE7A05" w:rsidR="00AE649C">
      <w:pPr>
        <w:pStyle w:val="NormaleSPIS"/>
        <w:spacing w:after="0"/>
      </w:pPr>
      <w:r>
        <w:t xml:space="preserve">        Republika Hrvatska</w:t>
      </w:r>
    </w:p>
    <w:p w:rsidRDefault="00DE7A05" w:rsidP="00DE7A05" w:rsidR="00DE7A05">
      <w:pPr>
        <w:pStyle w:val="NormaleSPIS"/>
        <w:spacing w:after="0"/>
      </w:pPr>
      <w:r>
        <w:t xml:space="preserve">      Trgovački sud u Bjelovaru</w:t>
      </w:r>
    </w:p>
    <w:p w:rsidRDefault="00DE7A05" w:rsidP="004F27AE" w:rsidR="00DE7A05" w:rsidRPr="00B76F3C">
      <w:pPr>
        <w:pStyle w:val="NormaleSPIS"/>
      </w:pPr>
      <w:r>
        <w:t>Bjelovar, Šetalište dr.I.Lebovića 42.</w:t>
      </w:r>
    </w:p>
    <w:p w:rsidRDefault="00DE7A05" w:rsidP="00DE7A05" w:rsidR="00DE7A05">
      <w:pPr>
        <w:jc w:val="right"/>
      </w:pPr>
      <w:r>
        <w:t>Poslovni broj:7 St-164/2016-51</w:t>
      </w:r>
    </w:p>
    <w:p w:rsidRDefault="00DE7A05" w:rsidP="00DE7A05" w:rsidR="00DE7A05">
      <w:pPr>
        <w:jc w:val="center"/>
      </w:pPr>
      <w:r>
        <w:t>R E P U B L I K A  H R V A T S K A</w:t>
      </w:r>
    </w:p>
    <w:p w:rsidRDefault="00DE7A05" w:rsidP="00DE7A05" w:rsidR="00DE7A05">
      <w:pPr>
        <w:jc w:val="center"/>
      </w:pPr>
      <w:r>
        <w:t>R J E Š E N J E</w:t>
      </w:r>
    </w:p>
    <w:p w:rsidRDefault="00DE7A05" w:rsidP="00DE7A05" w:rsidR="00DE7A05">
      <w:pPr>
        <w:ind w:firstLine="720"/>
        <w:jc w:val="both"/>
      </w:pPr>
      <w:r>
        <w:t xml:space="preserve">Trgovački sud u Bjelovaru, po sucu Tomislavu Mrazović, u stečajnom postupku nad trgovačkim  društvom PRERADA-PROMET d.o.o. za proizvodnju, trgovinu i usluge u stečaju iz Bjelovara, Mihanovićeva 10, OIB 50713145554, 20. veljače 2018. </w:t>
      </w:r>
    </w:p>
    <w:p w:rsidRDefault="00DE7A05" w:rsidP="00DE7A05" w:rsidR="00DE7A05">
      <w:pPr>
        <w:jc w:val="center"/>
      </w:pPr>
      <w:r>
        <w:t>r i j e š i o   j e</w:t>
      </w:r>
    </w:p>
    <w:p w:rsidRDefault="00DE7A05" w:rsidP="00DE7A05" w:rsidR="00DE7A05">
      <w:pPr>
        <w:ind w:firstLine="720"/>
        <w:jc w:val="both"/>
        <w:rPr>
          <w:rFonts w:hAnsi="Arial" w:ascii="Arial"/>
        </w:rPr>
      </w:pPr>
      <w:r>
        <w:t xml:space="preserve">Stečajnom upravitelju Zlatku </w:t>
      </w:r>
      <w:proofErr w:type="spellStart"/>
      <w:r>
        <w:t>Kosecu</w:t>
      </w:r>
      <w:proofErr w:type="spellEnd"/>
      <w:r>
        <w:t xml:space="preserve"> iz Malog Bukovca, </w:t>
      </w:r>
      <w:proofErr w:type="spellStart"/>
      <w:r>
        <w:t>Dubovica</w:t>
      </w:r>
      <w:proofErr w:type="spellEnd"/>
      <w:r>
        <w:t xml:space="preserve"> 4, OIB 70875793577 u stečajnom postupku nad dužnikom PRERADA-PROMET d.o.o. za proizvodnju, trgovinu i usluge u stečaju iz Bjelovara, Mihanovićeva 10, OIB 50713145554, određuje se nagrada u </w:t>
      </w:r>
      <w:proofErr w:type="spellStart"/>
      <w:r>
        <w:t>brutto</w:t>
      </w:r>
      <w:proofErr w:type="spellEnd"/>
      <w:r>
        <w:t xml:space="preserve"> iznosu od  44.559,98 kuna, te mu se odobrava da istu isplati sa dužnikovog računa na teret stečajne mase, nakon pravomoćnosti ovog rješenja.</w:t>
      </w:r>
    </w:p>
    <w:p w:rsidRDefault="00DE7A05" w:rsidP="00DE7A05" w:rsidR="00DE7A05">
      <w:pPr>
        <w:jc w:val="center"/>
        <w:rPr>
          <w:rFonts w:hAnsi="Arial" w:ascii="Arial"/>
          <w:b/>
        </w:rPr>
      </w:pPr>
      <w:r>
        <w:t xml:space="preserve">Obrazloženje </w:t>
      </w:r>
      <w:r>
        <w:rPr>
          <w:rFonts w:hAnsi="Arial" w:ascii="Arial"/>
          <w:b/>
        </w:rPr>
        <w:tab/>
      </w:r>
    </w:p>
    <w:p w:rsidRDefault="00DE7A05" w:rsidP="00DE7A05" w:rsidR="00DE7A05">
      <w:pPr>
        <w:ind w:firstLine="720"/>
        <w:jc w:val="both"/>
      </w:pPr>
      <w:r>
        <w:t xml:space="preserve">U skladu s odredbom čl.94. Stečajnog zakona (NN broj 71/15), stečajni sudac je pri određivanju nagrade stečajnog upravitelja uzeo u obzir obujam i složenost poslova stečajnog upravitelja na ispitivanju tražbina, rad i osobno zalaganje stečajnog upravitelja tijekom ovog stečajnog postupka, vrijednost unovčene stečajne mase, te sukladno tablici vrijednosti unovčene stečajne mase i postotaka kao i stupnju namirenja stečajnih vjerovnika donio odluku o visini nagrade stečajnom upravitelju sukladno čl.2., čl.5. i čl.7.Uredbe o kriterijima i načinu obračuna i plaćanja nagrade stečajnim upraviteljima (NN broj 105/2015), time da mu je odredio nagradu u </w:t>
      </w:r>
      <w:proofErr w:type="spellStart"/>
      <w:r>
        <w:t>brutto</w:t>
      </w:r>
      <w:proofErr w:type="spellEnd"/>
      <w:r>
        <w:t xml:space="preserve"> iznosu od 44.559,98 kuna, slijedom čega je odlučeno kao u izreci ovog rješenja.</w:t>
      </w:r>
    </w:p>
    <w:p w:rsidRDefault="00DE7A05" w:rsidP="00DE7A05" w:rsidR="00DE7A05">
      <w:pPr>
        <w:ind w:firstLine="720"/>
        <w:jc w:val="center"/>
      </w:pPr>
      <w:r>
        <w:t xml:space="preserve">Bjelovar 20. veljače 2018.   </w:t>
      </w:r>
    </w:p>
    <w:p w:rsidRDefault="00DE7A05" w:rsidP="00DE7A05" w:rsidR="00DE7A0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DE7A05" w:rsidP="00DE7A05" w:rsidR="00DE7A0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DE7A05" w:rsidP="00DE7A05" w:rsidR="00DE7A0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DE7A05" w:rsidP="00DE7A05" w:rsidR="00DE7A05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E7A05" w:rsidP="00DE7A05" w:rsidR="00DE7A05">
      <w:pPr>
        <w:jc w:val="both"/>
      </w:pPr>
      <w:bookmarkStart w:name="_GoBack" w:id="0"/>
      <w:bookmarkEnd w:id="0"/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DE7A05" w:rsidP="00DE7A05" w:rsidR="00DE7A05">
      <w:pPr>
        <w:ind w:firstLine="720"/>
        <w:jc w:val="both"/>
        <w:rPr>
          <w:rFonts w:hAnsi="Arial" w:ascii="Arial"/>
        </w:rPr>
      </w:pPr>
    </w:p>
    <w:p w:rsidRDefault="00DE7A05" w:rsidP="00DE7A05" w:rsidR="00DE7A05">
      <w:pPr>
        <w:ind w:firstLine="720"/>
        <w:jc w:val="both"/>
        <w:rPr>
          <w:rFonts w:hAnsi="Arial" w:ascii="Arial"/>
        </w:rPr>
      </w:pPr>
    </w:p>
    <w:p w:rsidRDefault="00DE7A05" w:rsidP="00DE7A05" w:rsidR="00DE7A0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A0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7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St-164/2016-51</izvorni_sadrzaj>
    <derivirana_varijabla naziv="DomainObject.Oznaka_1">St-164/2016-51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Bjelovaru, OIB 86821435474</item>
    </izvorni_sadrzaj>
    <derivirana_varijabla naziv="DomainObject.Predmet.OstaliListNazivFormatedOIB_1">
      <item>Robert Veseljak, OIB 67946168060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St-164/2016-51</izvorni_sadrzaj>
    <derivirana_varijabla naziv="DomainObject.PoslovniBrojDokumenta_1">St-164/2016-51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994AE-9375-4CCE-9AC5-478DEF482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1656</properties:Characters>
  <properties:Lines>38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2018-02-20T11:14:00Z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St-164/2016-51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