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f258" w14:paraId="47cf258" w:rsidRDefault="00CB19A7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CB19A7">
        <w:t>2692/15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CB19A7" w:rsidP="00A945DE" w:rsidR="00454ADA" w:rsidRPr="00992A94">
      <w:pPr>
        <w:jc w:val="both"/>
      </w:pPr>
      <w:r w:rsidRPr="00313A91">
        <w:t xml:space="preserve">               Trgovački sud u Zagrebu po sucu pojedincu Mislavu </w:t>
      </w:r>
      <w:proofErr w:type="spellStart"/>
      <w:r w:rsidRPr="00313A91">
        <w:t>Kolakušiću</w:t>
      </w:r>
      <w:proofErr w:type="spellEnd"/>
      <w:r w:rsidRPr="00313A91">
        <w:t>, kao stečajnom sucu u stečajnom postupku nad dužnikom</w:t>
      </w:r>
      <w:r>
        <w:t xml:space="preserve"> stečajna masa</w:t>
      </w:r>
      <w:r w:rsidRPr="00313A91">
        <w:t xml:space="preserve"> </w:t>
      </w:r>
      <w:r w:rsidRPr="00130F6D">
        <w:t xml:space="preserve">KOMFOR KLIMA d.o.o. u stečaju, Samobor, </w:t>
      </w:r>
      <w:proofErr w:type="spellStart"/>
      <w:r w:rsidRPr="00130F6D">
        <w:t>Gundulićeva</w:t>
      </w:r>
      <w:proofErr w:type="spellEnd"/>
      <w:r w:rsidRPr="00130F6D">
        <w:t xml:space="preserve"> 8, </w:t>
      </w:r>
      <w:proofErr w:type="spellStart"/>
      <w:r w:rsidRPr="00130F6D">
        <w:t>MBS</w:t>
      </w:r>
      <w:proofErr w:type="spellEnd"/>
      <w:r w:rsidRPr="00130F6D">
        <w:t xml:space="preserve">:080122862, </w:t>
      </w:r>
      <w:proofErr w:type="spellStart"/>
      <w:r w:rsidRPr="00130F6D">
        <w:t>OIB</w:t>
      </w:r>
      <w:proofErr w:type="spellEnd"/>
      <w:r w:rsidRPr="00130F6D">
        <w:t>:42302095074</w:t>
      </w:r>
      <w:r w:rsidRPr="00313A91">
        <w:t xml:space="preserve">, </w:t>
      </w:r>
      <w:r>
        <w:t>6</w:t>
      </w:r>
      <w:r w:rsidRPr="00313A91">
        <w:t xml:space="preserve">. </w:t>
      </w:r>
      <w:r>
        <w:t>studenoga</w:t>
      </w:r>
      <w:r w:rsidRPr="00313A91">
        <w:t xml:space="preserve"> 201</w:t>
      </w:r>
      <w:r>
        <w:t>5</w:t>
      </w:r>
      <w:r w:rsidRPr="00313A91">
        <w:t>.</w:t>
      </w:r>
      <w:r>
        <w:t xml:space="preserve">,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CB19A7">
        <w:t>6</w:t>
      </w:r>
      <w:r w:rsidR="00BD7A25">
        <w:t>. studenoga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</w:t>
      </w:r>
      <w:r w:rsidR="00CB19A7">
        <w:t xml:space="preserve">konačna </w:t>
      </w:r>
      <w:r w:rsidRPr="00992A94">
        <w:t xml:space="preserve">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 </w:t>
      </w:r>
      <w:r w:rsidR="00CB19A7">
        <w:t>6</w:t>
      </w:r>
      <w:r w:rsidR="00BD7A25">
        <w:t>. studenoga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35338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/>
    <w:p w:rsidRDefault="0035338D" w:rsidP="00BD641E" w:rsidR="0035338D"/>
    <w:p w:rsidRDefault="0035338D" w:rsidP="007A1486" w:rsidR="0035338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35338D" w:rsidP="007A1486" w:rsidR="0035338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5338D" w:rsidP="007A1486" w:rsidR="0035338D" w:rsidRPr="007A1486">
      <w:pPr>
        <w:ind w:left="720"/>
      </w:pPr>
    </w:p>
    <w:p w:rsidRDefault="0035338D" w:rsidP="00BD641E" w:rsidR="0035338D"/>
    <w:p w:rsidRDefault="0035338D" w:rsidP="00BD641E" w:rsidR="0035338D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35338D"/>
    <w:rsid w:val="00454ADA"/>
    <w:rsid w:val="004B7F3F"/>
    <w:rsid w:val="004E5469"/>
    <w:rsid w:val="004F022B"/>
    <w:rsid w:val="005071FA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CB19A7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konačnoj nagradi stečajnom upravitelju</izvorni_sadrzaj>
    <derivirana_varijabla naziv="DomainObject.Primjedba_1">obavijest o konačnoj nagradi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St-2692/2015</izvorni_sadrzaj>
    <derivirana_varijabla naziv="DomainObject.Predmet.OznakaBroj_1">St-2692/2015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KOMFOR KLIMA d.o.o.</izvorni_sadrzaj>
    <derivirana_varijabla naziv="DomainObject.Predmet.ProtustrankaFormated_1">  Stečajna masa KOMFOR KLIMA d.o.o.</derivirana_varijabla>
  </DomainObject.Predmet.ProtustrankaFormated>
  <DomainObject.Predmet.ProtustrankaFormatedOIB>
    <izvorni_sadrzaj>  Stečajna masa KOMFOR KLIMA d.o.o., OIB 42302095074</izvorni_sadrzaj>
    <derivirana_varijabla naziv="DomainObject.Predmet.ProtustrankaFormatedOIB_1">  Stečajna masa KOMFOR KLIMA d.o.o., OIB 42302095074</derivirana_varijabla>
  </DomainObject.Predmet.ProtustrankaFormatedOIB>
  <DomainObject.Predmet.ProtustrankaFormatedWithAdress>
    <izvorni_sadrzaj> Stečajna masa KOMFOR KLIMA d.o.o., GUNDULIĆEVA 8, 10430 Samobor</izvorni_sadrzaj>
    <derivirana_varijabla naziv="DomainObject.Predmet.ProtustrankaFormatedWithAdress_1"> Stečajna masa KOMFOR KLIMA d.o.o., GUNDULIĆEVA 8, 10430 Samobor</derivirana_varijabla>
  </DomainObject.Predmet.ProtustrankaFormatedWithAdress>
  <DomainObject.Predmet.ProtustrankaFormatedWithAdressOIB>
    <izvorni_sadrzaj> Stečajna masa KOMFOR KLIMA d.o.o., OIB 42302095074, GUNDULIĆEVA 8, 10430 Samobor</izvorni_sadrzaj>
    <derivirana_varijabla naziv="DomainObject.Predmet.ProtustrankaFormatedWithAdressOIB_1"> Stečajna masa KOMFOR KLIMA d.o.o., OIB 42302095074, GUNDULIĆEVA 8, 10430 Samobor</derivirana_varijabla>
  </DomainObject.Predmet.ProtustrankaFormatedWithAdressOIB>
  <DomainObject.Predmet.ProtustrankaWithAdress>
    <izvorni_sadrzaj>Stečajna masa KOMFOR KLIMA d.o.o. GUNDULIĆEVA 8, 10430 Samobor</izvorni_sadrzaj>
    <derivirana_varijabla naziv="DomainObject.Predmet.ProtustrankaWithAdress_1">Stečajna masa KOMFOR KLIMA d.o.o. GUNDULIĆEVA 8, 10430 Samobor</derivirana_varijabla>
  </DomainObject.Predmet.ProtustrankaWithAdress>
  <DomainObject.Predmet.ProtustrankaWithAdressOIB>
    <izvorni_sadrzaj>Stečajna masa KOMFOR KLIMA d.o.o., OIB 42302095074, GUNDULIĆEVA 8, 10430 Samobor</izvorni_sadrzaj>
    <derivirana_varijabla naziv="DomainObject.Predmet.ProtustrankaWithAdressOIB_1">Stečajna masa KOMFOR KLIMA d.o.o., OIB 42302095074, GUNDULIĆEVA 8, 10430 Samobor</derivirana_varijabla>
  </DomainObject.Predmet.ProtustrankaWithAdressOIB>
  <DomainObject.Predmet.ProtustrankaNazivFormated>
    <izvorni_sadrzaj>Stečajna masa KOMFOR KLIMA d.o.o.</izvorni_sadrzaj>
    <derivirana_varijabla naziv="DomainObject.Predmet.ProtustrankaNazivFormated_1">Stečajna masa KOMFOR KLIMA d.o.o.</derivirana_varijabla>
  </DomainObject.Predmet.ProtustrankaNazivFormated>
  <DomainObject.Predmet.ProtustrankaNazivFormatedOIB>
    <izvorni_sadrzaj>Stečajna masa KOMFOR KLIMA d.o.o., OIB 42302095074</izvorni_sadrzaj>
    <derivirana_varijabla naziv="DomainObject.Predmet.ProtustrankaNazivFormatedOIB_1">Stečajna masa KOMFOR KLIMA d.o.o., OIB 42302095074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MICROCUT EUROPE d.o.o.</izvorni_sadrzaj>
    <derivirana_varijabla naziv="DomainObject.Predmet.StrankaFormated_1">  RH, MINISTARSTVO FINANCIJA, POREZNA UPRAVA; MICROCUT EUROPE d.o.o.</derivirana_varijabla>
  </DomainObject.Predmet.StrankaFormated>
  <DomainObject.Predmet.StrankaFormatedOIB>
    <izvorni_sadrzaj>  RH, MINISTARSTVO FINANCIJA, POREZNA UPRAVA; MICROCUT EUROPE d.o.o.</izvorni_sadrzaj>
    <derivirana_varijabla naziv="DomainObject.Predmet.StrankaFormatedOIB_1">  RH, MINISTARSTVO FINANCIJA, POREZNA UPRAVA; MICROCUT EUROPE d.o.o.</derivirana_varijabla>
  </DomainObject.Predmet.StrankaFormatedOIB>
  <DomainObject.Predmet.StrankaFormatedWithAdress>
    <izvorni_sadrzaj> RH, MINISTARSTVO FINANCIJA, POREZNA UPRAVA; MICROCUT EUROPE d.o.o.</izvorni_sadrzaj>
    <derivirana_varijabla naziv="DomainObject.Predmet.StrankaFormatedWithAdress_1"> RH, MINISTARSTVO FINANCIJA, POREZNA UPRAVA; MICROCUT EUROPE d.o.o.</derivirana_varijabla>
  </DomainObject.Predmet.StrankaFormatedWithAdress>
  <DomainObject.Predmet.StrankaFormatedWithAdressOIB>
    <izvorni_sadrzaj> RH, MINISTARSTVO FINANCIJA, POREZNA UPRAVA; MICROCUT EUROPE d.o.o.</izvorni_sadrzaj>
    <derivirana_varijabla naziv="DomainObject.Predmet.StrankaFormatedWithAdressOIB_1"> RH, MINISTARSTVO FINANCIJA, POREZNA UPRAVA; MICROCUT EUROPE d.o.o.</derivirana_varijabla>
  </DomainObject.Predmet.StrankaFormatedWithAdressOIB>
  <DomainObject.Predmet.StrankaWithAdress>
    <izvorni_sadrzaj>RH, MINISTARSTVO FINANCIJA, POREZNA UPRAVA ,MICROCUT EUROPE d.o.o. </izvorni_sadrzaj>
    <derivirana_varijabla naziv="DomainObject.Predmet.StrankaWithAdress_1">RH, MINISTARSTVO FINANCIJA, POREZNA UPRAVA ,MICROCUT EUROPE d.o.o. </derivirana_varijabla>
  </DomainObject.Predmet.StrankaWithAdress>
  <DomainObject.Predmet.StrankaWithAdressOIB>
    <izvorni_sadrzaj>RH, MINISTARSTVO FINANCIJA, POREZNA UPRAVA,MICROCUT EUROPE d.o.o.</izvorni_sadrzaj>
    <derivirana_varijabla naziv="DomainObject.Predmet.StrankaWithAdressOIB_1">RH, MINISTARSTVO FINANCIJA, POREZNA UPRAVA,MICROCUT EUROPE d.o.o.</derivirana_varijabla>
  </DomainObject.Predmet.StrankaWithAdressOIB>
  <DomainObject.Predmet.StrankaNazivFormated>
    <izvorni_sadrzaj>RH, MINISTARSTVO FINANCIJA, POREZNA UPRAVA,MICROCUT EUROPE d.o.o.</izvorni_sadrzaj>
    <derivirana_varijabla naziv="DomainObject.Predmet.StrankaNazivFormated_1">RH, MINISTARSTVO FINANCIJA, POREZNA UPRAVA,MICROCUT EUROPE d.o.o.</derivirana_varijabla>
  </DomainObject.Predmet.StrankaNazivFormated>
  <DomainObject.Predmet.StrankaNazivFormatedOIB>
    <izvorni_sadrzaj>RH, MINISTARSTVO FINANCIJA, POREZNA UPRAVA,MICROCUT EUROPE d.o.o.</izvorni_sadrzaj>
    <derivirana_varijabla naziv="DomainObject.Predmet.StrankaNazivFormatedOIB_1">RH, MINISTARSTVO FINANCIJA, POREZNA UPRAVA,MICROCUT EUROPE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RH, MINISTARSTVO FINANCIJA, POREZNA UPRAVA</item>
      <item>MICROCUT EUROPE d.o.o.</item>
    </izvorni_sadrzaj>
    <derivirana_varijabla naziv="DomainObject.Predmet.StrankaListFormated_1">
      <item>RH, MINISTARSTVO FINANCIJA, POREZNA UPRAVA</item>
      <item>MICROCUT EUROPE d.o.o.</item>
    </derivirana_varijabla>
  </DomainObject.Predmet.StrankaListFormated>
  <DomainObject.Predmet.StrankaListFormatedOIB>
    <izvorni_sadrzaj>
      <item>RH, MINISTARSTVO FINANCIJA, POREZNA UPRAVA</item>
      <item>MICROCUT EUROPE d.o.o.</item>
    </izvorni_sadrzaj>
    <derivirana_varijabla naziv="DomainObject.Predmet.StrankaListFormatedOIB_1">
      <item>RH, MINISTARSTVO FINANCIJA, POREZNA UPRAVA</item>
      <item>MICROCUT EUROPE d.o.o.</item>
    </derivirana_varijabla>
  </DomainObject.Predmet.StrankaListFormatedOIB>
  <DomainObject.Predmet.StrankaListFormatedWithAdress>
    <izvorni_sadrzaj>
      <item>RH, MINISTARSTVO FINANCIJA, POREZNA UPRAVA</item>
      <item>MICROCUT EUROPE d.o.o.</item>
    </izvorni_sadrzaj>
    <derivirana_varijabla naziv="DomainObject.Predmet.StrankaListFormatedWithAdress_1">
      <item>RH, MINISTARSTVO FINANCIJA, POREZNA UPRAVA</item>
      <item>MICROCUT EUROPE d.o.o.</item>
    </derivirana_varijabla>
  </DomainObject.Predmet.StrankaListFormatedWithAdress>
  <DomainObject.Predmet.StrankaListFormatedWithAdressOIB>
    <izvorni_sadrzaj>
      <item>RH, MINISTARSTVO FINANCIJA, POREZNA UPRAVA</item>
      <item>MICROCUT EUROPE d.o.o.</item>
    </izvorni_sadrzaj>
    <derivirana_varijabla naziv="DomainObject.Predmet.StrankaListFormatedWithAdressOIB_1">
      <item>RH, MINISTARSTVO FINANCIJA, POREZNA UPRAVA</item>
      <item>MICROCUT EUROPE d.o.o.</item>
    </derivirana_varijabla>
  </DomainObject.Predmet.StrankaListFormatedWithAdressOIB>
  <DomainObject.Predmet.StrankaListNazivFormated>
    <izvorni_sadrzaj>
      <item>RH, MINISTARSTVO FINANCIJA, POREZNA UPRAVA</item>
      <item>MICROCUT EUROPE d.o.o.</item>
    </izvorni_sadrzaj>
    <derivirana_varijabla naziv="DomainObject.Predmet.StrankaListNazivFormated_1">
      <item>RH, MINISTARSTVO FINANCIJA, POREZNA UPRAVA</item>
      <item>MICROCUT EUROPE d.o.o.</item>
    </derivirana_varijabla>
  </DomainObject.Predmet.StrankaListNazivFormated>
  <DomainObject.Predmet.StrankaListNazivFormatedOIB>
    <izvorni_sadrzaj>
      <item>RH, MINISTARSTVO FINANCIJA, POREZNA UPRAVA</item>
      <item>MICROCUT EUROPE d.o.o.</item>
    </izvorni_sadrzaj>
    <derivirana_varijabla naziv="DomainObject.Predmet.StrankaListNazivFormatedOIB_1">
      <item>RH, MINISTARSTVO FINANCIJA, POREZNA UPRAVA</item>
      <item>MICROCUT EUROPE d.o.o.</item>
    </derivirana_varijabla>
  </DomainObject.Predmet.StrankaListNazivFormatedOIB>
  <DomainObject.Predmet.ProtuStrankaListFormated>
    <izvorni_sadrzaj>
      <item>Stečajna masa KOMFOR KLIMA d.o.o.</item>
    </izvorni_sadrzaj>
    <derivirana_varijabla naziv="DomainObject.Predmet.ProtuStrankaListFormated_1">
      <item>Stečajna masa KOMFOR KLIMA d.o.o.</item>
    </derivirana_varijabla>
  </DomainObject.Predmet.ProtuStrankaListFormated>
  <DomainObject.Predmet.ProtuStrankaListFormatedOIB>
    <izvorni_sadrzaj>
      <item>Stečajna masa KOMFOR KLIMA d.o.o., OIB 42302095074</item>
    </izvorni_sadrzaj>
    <derivirana_varijabla naziv="DomainObject.Predmet.ProtuStrankaListFormatedOIB_1">
      <item>Stečajna masa KOMFOR KLIMA d.o.o., OIB 42302095074</item>
    </derivirana_varijabla>
  </DomainObject.Predmet.ProtuStrankaListFormatedOIB>
  <DomainObject.Predmet.ProtuStrankaListFormatedWithAdress>
    <izvorni_sadrzaj>
      <item>Stečajna masa KOMFOR KLIMA d.o.o., GUNDULIĆEVA 8, 10430 Samobor</item>
    </izvorni_sadrzaj>
    <derivirana_varijabla naziv="DomainObject.Predmet.ProtuStrankaListFormatedWithAdress_1">
      <item>Stečajna masa KOMFOR KLIMA d.o.o., GUNDULIĆEVA 8, 10430 Samobor</item>
    </derivirana_varijabla>
  </DomainObject.Predmet.ProtuStrankaListFormatedWithAdress>
  <DomainObject.Predmet.ProtuStrankaListFormatedWithAdressOIB>
    <izvorni_sadrzaj>
      <item>Stečajna masa KOMFOR KLIMA d.o.o., OIB 42302095074, GUNDULIĆEVA 8, 10430 Samobor</item>
    </izvorni_sadrzaj>
    <derivirana_varijabla naziv="DomainObject.Predmet.ProtuStrankaListFormatedWithAdressOIB_1">
      <item>Stečajna masa KOMFOR KLIMA d.o.o., OIB 42302095074, GUNDULIĆEVA 8, 10430 Samobor</item>
    </derivirana_varijabla>
  </DomainObject.Predmet.ProtuStrankaListFormatedWithAdressOIB>
  <DomainObject.Predmet.ProtuStrankaListNazivFormated>
    <izvorni_sadrzaj>
      <item>Stečajna masa KOMFOR KLIMA d.o.o.</item>
    </izvorni_sadrzaj>
    <derivirana_varijabla naziv="DomainObject.Predmet.ProtuStrankaListNazivFormated_1">
      <item>Stečajna masa KOMFOR KLIMA d.o.o.</item>
    </derivirana_varijabla>
  </DomainObject.Predmet.ProtuStrankaListNazivFormated>
  <DomainObject.Predmet.ProtuStrankaListNazivFormatedOIB>
    <izvorni_sadrzaj>
      <item>Stečajna masa KOMFOR KLIMA d.o.o., OIB 42302095074</item>
    </izvorni_sadrzaj>
    <derivirana_varijabla naziv="DomainObject.Predmet.ProtuStrankaListNazivFormatedOIB_1">
      <item>Stečajna masa KOMFOR KLIMA d.o.o., OIB 42302095074</item>
    </derivirana_varijabla>
  </DomainObject.Predmet.ProtuStrankaListNazivFormatedOIB>
  <DomainObject.Predmet.OstaliListFormated>
    <izvorni_sadrzaj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izvorni_sadrzaj>
    <derivirana_varijabla naziv="DomainObject.Predmet.OstaliListFormated_1"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derivirana_varijabla>
  </DomainObject.Predmet.OstaliListFormated>
  <DomainObject.Predmet.OstaliListFormatedOIB>
    <izvorni_sadrzaj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izvorni_sadrzaj>
    <derivirana_varijabla naziv="DomainObject.Predmet.OstaliListFormatedOIB_1"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derivirana_varijabla>
  </DomainObject.Predmet.OstaliListFormatedOIB>
  <DomainObject.Predmet.OstaliListFormatedWithAdress>
    <izvorni_sadrzaj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SAVSKA 32, 10000 Zagreb</item>
      <item>LINDE PLIN d.o.o., KALINOVAC 2A, Karlovac</item>
      <item>RECRO-NET d.o.o., AV. V. HOLJEVCA 40, 10000 Zagreb</item>
      <item>MINISTARSTVO FINANCIJA, Porezna uprava, Avenija Dubrovnik 32, 10000 Zagreb</item>
      <item>ŽUPANIJSKO DRŽAVNO ODVJETNIŠTVO, Građansko upravni odjel</item>
      <item>Maroje Stjepović, Ulica Hermana Bužana 6 B, Zagreb</item>
    </izvorni_sadrzaj>
    <derivirana_varijabla naziv="DomainObject.Predmet.OstaliListFormatedWithAdress_1"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SAVSKA 32, 10000 Zagreb</item>
      <item>LINDE PLIN d.o.o., KALINOVAC 2A, Karlovac</item>
      <item>RECRO-NET d.o.o., AV. V. HOLJEVCA 40, 10000 Zagreb</item>
      <item>MINISTARSTVO FINANCIJA, Porezna uprava, Avenija Dubrovnik 32, 10000 Zagreb</item>
      <item>ŽUPANIJSKO DRŽAVNO ODVJETNIŠTVO, Građansko upravni odjel</item>
      <item>Maroje Stjepović, Ulica Hermana Bužana 6 B, Zagreb</item>
    </derivirana_varijabla>
  </DomainObject.Predmet.OstaliListFormatedWithAdress>
  <DomainObject.Predmet.OstaliListFormatedWithAdressOIB>
    <izvorni_sadrzaj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OIB 81793146560, SAVSKA 32, 10000 Zagreb</item>
      <item>LINDE PLIN d.o.o., OIB 64936811186, KALINOVAC 2A, Karlovac</item>
      <item>RECRO-NET d.o.o., OIB 64868024732, AV. V. HOLJEVCA 40, 10000 Zagreb</item>
      <item>MINISTARSTVO FINANCIJA, Porezna uprava, Avenija Dubrovnik 32, 10000 Zagreb</item>
      <item>ŽUPANIJSKO DRŽAVNO ODVJETNIŠTVO, Građansko upravni odjel</item>
      <item>Maroje Stjepović, OIB 57640555089, Ulica Hermana Bužana 6 B, Zagreb</item>
    </izvorni_sadrzaj>
    <derivirana_varijabla naziv="DomainObject.Predmet.OstaliListFormatedWithAdressOIB_1"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OIB 81793146560, SAVSKA 32, 10000 Zagreb</item>
      <item>LINDE PLIN d.o.o., OIB 64936811186, KALINOVAC 2A, Karlovac</item>
      <item>RECRO-NET d.o.o., OIB 64868024732, AV. V. HOLJEVCA 40, 10000 Zagreb</item>
      <item>MINISTARSTVO FINANCIJA, Porezna uprava, Avenija Dubrovnik 32, 10000 Zagreb</item>
      <item>ŽUPANIJSKO DRŽAVNO ODVJETNIŠTVO, Građansko upravni odjel</item>
      <item>Maroje Stjepović, OIB 57640555089, Ulica Hermana Bužana 6 B, Zagreb</item>
    </derivirana_varijabla>
  </DomainObject.Predmet.OstaliListFormatedWithAdressOIB>
  <DomainObject.Predmet.OstaliListNazivFormated>
    <izvorni_sadrzaj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izvorni_sadrzaj>
    <derivirana_varijabla naziv="DomainObject.Predmet.OstaliListNazivFormated_1"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derivirana_varijabla>
  </DomainObject.Predmet.OstaliListNazivFormated>
  <DomainObject.Predmet.OstaliListNazivFormatedOIB>
    <izvorni_sadrzaj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izvorni_sadrzaj>
    <derivirana_varijabla naziv="DomainObject.Predmet.OstaliListNazivFormatedOIB_1"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Stečajna masa KOMFOR KLIMA d.o.o.</izvorni_sadrzaj>
    <derivirana_varijabla naziv="DomainObject.Predmet.ProtustrankaIDrugi_1">Stečajna masa KOMFOR KLIMA d.o.o.</derivirana_varijabla>
  </DomainObject.Predmet.ProtustrankaIDrugi>
  <DomainObject.Predmet.StrankaIDrugiAdressOIB>
    <izvorni_sadrzaj>RH, MINISTARSTVO FINANCIJA, POREZNA UPRAVA i dr.</izvorni_sadrzaj>
    <derivirana_varijabla naziv="DomainObject.Predmet.StrankaIDrugiAdressOIB_1">RH, MINISTARSTVO FINANCIJA, POREZNA UPRAVA i dr.</derivirana_varijabla>
  </DomainObject.Predmet.StrankaIDrugiAdressOIB>
  <DomainObject.Predmet.ProtustrankaIDrugiAdressOIB>
    <izvorni_sadrzaj>Stečajna masa KOMFOR KLIMA d.o.o., OIB 42302095074, GUNDULIĆEVA 8, 10430 Samobor</izvorni_sadrzaj>
    <derivirana_varijabla naziv="DomainObject.Predmet.ProtustrankaIDrugiAdressOIB_1">Stečajna masa KOMFOR KLIMA d.o.o., OIB 42302095074, GUNDULIĆEVA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VELIKOJ GORICI</item>
      <item>RH, MINISTARSTVO FINANCIJA, POREZNA UPRAVA</item>
      <item>Stečajna masa KOMFOR KLIMA d.o.o.</item>
      <item>Snježana Tolić</item>
      <item>Raiffeisenbank Austira d.d.</item>
      <item>Mate Erceg</item>
      <item>HRVATSKI TELEKOM  d.d.</item>
      <item>LINDE PLIN d.o.o.</item>
      <item>RECRO-NET d.o.o.</item>
      <item>MICROCUT EUROPE d.o.o.</item>
      <item>MINISTARSTVO FINANCIJA, Porezna uprava</item>
      <item>ŽUPANIJSKO DRŽAVNO ODVJETNIŠTVO, Građansko upravni odjel</item>
      <item>Maroje Stjepović</item>
    </izvorni_sadrzaj>
    <derivirana_varijabla naziv="DomainObject.Predmet.SudioniciListNaziv_1">
      <item>ŽUPANIJSKO DRŽAVNO ODVJETNIŠTVO U VELIKOJ GORICI</item>
      <item>RH, MINISTARSTVO FINANCIJA, POREZNA UPRAVA</item>
      <item>Stečajna masa KOMFOR KLIMA d.o.o.</item>
      <item>Snježana Tolić</item>
      <item>Raiffeisenbank Austira d.d.</item>
      <item>Mate Erceg</item>
      <item>HRVATSKI TELEKOM  d.d.</item>
      <item>LINDE PLIN d.o.o.</item>
      <item>RECRO-NET d.o.o.</item>
      <item>MICROCUT EUROPE d.o.o.</item>
      <item>MINISTARSTVO FINANCIJA, Porezna uprava</item>
      <item>ŽUPANIJSKO DRŽAVNO ODVJETNIŠTVO, Građansko upravni odjel</item>
      <item>Maroje Stjepović</item>
    </derivirana_varijabla>
  </DomainObject.Predmet.SudioniciListNaziv>
  <DomainObject.Predmet.SudioniciListAdressOIB>
    <izvorni_sadrzaj>
      <item>ŽUPANIJSKO DRŽAVNO ODVJETNIŠTVO U VELIKOJ GORICI</item>
      <item>RH, MINISTARSTVO FINANCIJA, POREZNA UPRAVA</item>
      <item>Stečajna masa KOMFOR KLIMA d.o.o., OIB 42302095074, GUNDULIĆEVA 8,10430 Samobor</item>
      <item>Snježana Tolić, Svetonedjeljska 1,Samobor</item>
      <item>Raiffeisenbank Austira d.d., Petrinjska 59,10000 Zagreb</item>
      <item>Mate Erceg, Folnegovićeva 6a/III,10000 Zagreb</item>
      <item>HRVATSKI TELEKOM  d.d., OIB 81793146560, SAVSKA 32,10000 Zagreb</item>
      <item>LINDE PLIN d.o.o., OIB 64936811186, KALINOVAC 2A,Karlovac</item>
      <item>RECRO-NET d.o.o., OIB 64868024732, AV. V. HOLJEVCA 40,10000 Zagreb</item>
      <item>MICROCUT EUROPE d.o.o.</item>
      <item>MINISTARSTVO FINANCIJA, Porezna uprava, Avenija Dubrovnik 32,10000 Zagreb</item>
      <item>ŽUPANIJSKO DRŽAVNO ODVJETNIŠTVO, Građansko upravni odjel</item>
      <item>Maroje Stjepović, OIB 57640555089, Ulica Hermana Bužana 6 B,Zagreb</item>
    </izvorni_sadrzaj>
    <derivirana_varijabla naziv="DomainObject.Predmet.SudioniciListAdressOIB_1">
      <item>ŽUPANIJSKO DRŽAVNO ODVJETNIŠTVO U VELIKOJ GORICI</item>
      <item>RH, MINISTARSTVO FINANCIJA, POREZNA UPRAVA</item>
      <item>Stečajna masa KOMFOR KLIMA d.o.o., OIB 42302095074, GUNDULIĆEVA 8,10430 Samobor</item>
      <item>Snježana Tolić, Svetonedjeljska 1,Samobor</item>
      <item>Raiffeisenbank Austira d.d., Petrinjska 59,10000 Zagreb</item>
      <item>Mate Erceg, Folnegovićeva 6a/III,10000 Zagreb</item>
      <item>HRVATSKI TELEKOM  d.d., OIB 81793146560, SAVSKA 32,10000 Zagreb</item>
      <item>LINDE PLIN d.o.o., OIB 64936811186, KALINOVAC 2A,Karlovac</item>
      <item>RECRO-NET d.o.o., OIB 64868024732, AV. V. HOLJEVCA 40,10000 Zagreb</item>
      <item>MICROCUT EUROPE d.o.o.</item>
      <item>MINISTARSTVO FINANCIJA, Porezna uprava, Avenija Dubrovnik 32,10000 Zagreb</item>
      <item>ŽUPANIJSKO DRŽAVNO ODVJETNIŠTVO, Građansko upravni odjel</item>
      <item>Maroje Stjepović, OIB 57640555089, Ulica Hermana Bužana 6 B,Zagreb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42302095074</item>
      <item>, OIB null</item>
      <item>, OIB null</item>
      <item>, OIB null</item>
      <item>, OIB 81793146560</item>
      <item>, OIB 64936811186</item>
      <item>, OIB 64868024732</item>
      <item>, OIB null</item>
      <item>, OIB null</item>
      <item>, OIB null</item>
      <item>, OIB 57640555089</item>
    </izvorni_sadrzaj>
    <derivirana_varijabla naziv="DomainObject.Predmet.SudioniciListNazivOIB_1">
      <item>, OIB null</item>
      <item>, OIB null</item>
      <item>, OIB 42302095074</item>
      <item>, OIB null</item>
      <item>, OIB null</item>
      <item>, OIB null</item>
      <item>, OIB 81793146560</item>
      <item>, OIB 64936811186</item>
      <item>, OIB 64868024732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558</properties:Characters>
  <properties:Lines>37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2015-11-06T12:29:00Z</dcterms:created>
  <dc:creator>nmarkovic</dc:creator>
  <cp:lastModifiedBy>Ivana Stampf</cp:lastModifiedBy>
  <cp:lastPrinted>2014-03-31T10:11:00Z</cp:lastPrinted>
  <dcterms:modified xmlns:xsi="http://www.w3.org/2001/XMLSchema-instance" xsi:type="dcterms:W3CDTF">2015-11-06T12:35:00Z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