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a12e" w14:paraId="42aa12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85CE8">
        <w:t>67</w:t>
      </w:r>
      <w:r>
        <w:t>/</w:t>
      </w:r>
      <w:r w:rsidR="00E8650F">
        <w:t>1</w:t>
      </w:r>
      <w:r w:rsidR="00EB2CC7">
        <w:t>7</w:t>
      </w:r>
      <w:r>
        <w:t>-</w:t>
      </w:r>
      <w:r w:rsidR="005416F7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485CE8" w:rsidP="004E475E" w:rsidR="00485CE8">
      <w:pPr>
        <w:jc w:val="both"/>
      </w:pPr>
    </w:p>
    <w:p w:rsidRDefault="00611430" w:rsidP="005416F7" w:rsidR="005416F7">
      <w:pPr>
        <w:jc w:val="both"/>
      </w:pPr>
      <w:r>
        <w:tab/>
      </w:r>
      <w:r w:rsidR="00485CE8" w:rsidRPr="00611430">
        <w:t xml:space="preserve">Trgovački sud u Osijeku, po sucu mr. sc. Tihomiru Kovačeviću, kao stečajnom sucu, povodom prijedloga FINANCIJSKE AGENCIJE ZAGREB, Regionalni centar Osijek, L. Jagera 3, </w:t>
      </w:r>
      <w:r w:rsidR="00485CE8">
        <w:t xml:space="preserve">OIB 85821130368 </w:t>
      </w:r>
      <w:r w:rsidR="00485CE8" w:rsidRPr="00611430">
        <w:t xml:space="preserve">za otvaranje stečajnog postupka nad dužnikom </w:t>
      </w:r>
      <w:r w:rsidR="00485CE8">
        <w:t>NAKLADA RUNTIĆ jednostavno društvo s ograničenom odgovornošću za nakladništvo i distribucija tiska, Vinkovci, Augusta Cesarca 14, MBS 030126783</w:t>
      </w:r>
      <w:r w:rsidR="00485CE8" w:rsidRPr="00CB0390">
        <w:t xml:space="preserve">, OIB: </w:t>
      </w:r>
      <w:r w:rsidR="00485CE8">
        <w:t>24781424437</w:t>
      </w:r>
      <w:r w:rsidR="00485CE8" w:rsidRPr="00450C50">
        <w:t xml:space="preserve">, dana </w:t>
      </w:r>
      <w:r w:rsidR="00485CE8">
        <w:t>19</w:t>
      </w:r>
      <w:r w:rsidR="00485CE8" w:rsidRPr="00BB1D14">
        <w:t xml:space="preserve">. </w:t>
      </w:r>
      <w:r w:rsidR="00485CE8">
        <w:t>veljače</w:t>
      </w:r>
      <w:r w:rsidR="00485CE8" w:rsidRPr="00BB1D14">
        <w:t xml:space="preserve"> </w:t>
      </w:r>
      <w:r w:rsidR="00485CE8" w:rsidRPr="00611430">
        <w:t>201</w:t>
      </w:r>
      <w:r w:rsidR="00485CE8">
        <w:t>8</w:t>
      </w:r>
      <w:r w:rsidR="00485CE8" w:rsidRPr="00611430">
        <w:t>.</w:t>
      </w:r>
    </w:p>
    <w:p w:rsidRDefault="00212370" w:rsidP="00212370" w:rsidR="00212370">
      <w:pPr>
        <w:jc w:val="both"/>
      </w:pPr>
    </w:p>
    <w:p w:rsidRDefault="00485CE8" w:rsidP="00212370" w:rsidR="00485CE8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485CE8" w:rsidP="00212370" w:rsidR="00485CE8">
      <w:pPr>
        <w:jc w:val="center"/>
      </w:pPr>
    </w:p>
    <w:p w:rsidRDefault="00212370" w:rsidP="00212370" w:rsidR="00212370">
      <w:pPr>
        <w:jc w:val="both"/>
      </w:pPr>
    </w:p>
    <w:p w:rsidRDefault="00212370" w:rsidP="00485CE8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485CE8" w:rsidRPr="00485CE8">
        <w:t>NAKLADA RUNTIĆ jednostavno društvo s ograničenom odgovornošću za nakladništvo i distribucija tiska, Vinkovci, Augusta Cesarca 14, MBS 030126783, OIB: 24781424437</w:t>
      </w:r>
      <w:r>
        <w:t>.</w:t>
      </w:r>
    </w:p>
    <w:p w:rsidRDefault="00212370" w:rsidP="00212370" w:rsidR="00212370">
      <w:pPr>
        <w:jc w:val="both"/>
      </w:pPr>
    </w:p>
    <w:p w:rsidRDefault="00212370" w:rsidP="006214B5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8C3491">
        <w:t>Nada Gagro, Vinkovci, Glagoljaška 52</w:t>
      </w:r>
      <w:r w:rsidR="006214B5" w:rsidRPr="006214B5">
        <w:t xml:space="preserve">, OIB </w:t>
      </w:r>
      <w:r w:rsidR="008C3491">
        <w:t>04212100945</w:t>
      </w:r>
      <w:r>
        <w:t>, izabran</w:t>
      </w:r>
      <w:r w:rsidR="006214B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6214B5">
        <w:t>2</w:t>
      </w:r>
      <w:r w:rsidR="00487F23">
        <w:t>9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7B33BA" w:rsidP="007B33BA" w:rsidR="007B33BA">
      <w:pPr>
        <w:ind w:left="720"/>
        <w:jc w:val="both"/>
      </w:pPr>
    </w:p>
    <w:p w:rsidRDefault="00212370" w:rsidP="008C3491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8C3491" w:rsidRPr="008C3491">
        <w:t>NAKLADA RUNTIĆ jednostavno društvo s ograničenom odgovornošću za nakladništvo i distribucija tiska, Vinkovci, Augusta Cesarca 14, MBS 030126783, OIB: 24781424437</w:t>
      </w:r>
    </w:p>
    <w:p w:rsidRDefault="00212370" w:rsidP="00212370" w:rsidR="00212370">
      <w:pPr>
        <w:jc w:val="both"/>
      </w:pPr>
    </w:p>
    <w:p w:rsidRDefault="00487F23" w:rsidP="00212370" w:rsidR="00212370">
      <w:pPr>
        <w:ind w:firstLine="720" w:left="2160"/>
      </w:pPr>
      <w:r>
        <w:t>5</w:t>
      </w:r>
      <w:r w:rsidR="00212370">
        <w:t xml:space="preserve">. </w:t>
      </w:r>
      <w:r w:rsidR="00517F7A">
        <w:t>travnj</w:t>
      </w:r>
      <w:r w:rsidR="008A153E">
        <w:t>a</w:t>
      </w:r>
      <w:r w:rsidR="00212370">
        <w:t xml:space="preserve"> 201</w:t>
      </w:r>
      <w:r w:rsidR="00C05FE6">
        <w:t>8</w:t>
      </w:r>
      <w:r w:rsidR="00212370">
        <w:t xml:space="preserve">. u </w:t>
      </w:r>
      <w:r>
        <w:t>9</w:t>
      </w:r>
      <w:r w:rsidR="00212370">
        <w:t>,</w:t>
      </w:r>
      <w:r w:rsidR="007B33BA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7B33BA" w:rsidP="00212370" w:rsidR="007B33BA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7B33BA" w:rsidP="00212370" w:rsidR="007B33BA">
      <w:pPr>
        <w:jc w:val="both"/>
      </w:pPr>
    </w:p>
    <w:p w:rsidRDefault="007B33BA" w:rsidP="007B33BA" w:rsidR="007B33BA">
      <w:pPr>
        <w:ind w:firstLine="720"/>
        <w:jc w:val="both"/>
      </w:pPr>
      <w:r>
        <w:t xml:space="preserve">Dana 27.01.2017. zaprimljen je na ovome sudu </w:t>
      </w:r>
      <w:r w:rsidR="0043299D">
        <w:t>prijedlog</w:t>
      </w:r>
      <w:r>
        <w:t xml:space="preserve"> FINE Regionalni centar Osijek, Podružnica Osijek, klasa: 110-07/17-01/04 Ur. broj 04-06-17-467 od 26.01.2017. godine, za otvaranje stečajnog postupka nad dužnikom </w:t>
      </w:r>
      <w:r w:rsidRPr="00613DC9">
        <w:t>NAKLADA RUNTIĆ jednostavno društvo s ograničenom odgovornošću za nakladništvo i distribucija tiska, Vinkovci, Augusta Cesarca 14, MBS 030126783, OIB: 24781424437</w:t>
      </w:r>
      <w:r>
        <w:t>, temeljem odredbe čl. 110. st. 1. Stečajnog zakona (NN 71/15 i 104/17, dalje: SZ).</w:t>
      </w:r>
    </w:p>
    <w:p w:rsidRDefault="007B33BA" w:rsidP="007B33BA" w:rsidR="007B33BA">
      <w:pPr>
        <w:ind w:firstLine="720"/>
        <w:jc w:val="both"/>
      </w:pPr>
    </w:p>
    <w:p w:rsidRDefault="007B33BA" w:rsidP="007B33BA" w:rsidR="007B33BA">
      <w:pPr>
        <w:ind w:firstLine="720"/>
        <w:jc w:val="both"/>
      </w:pPr>
      <w:r>
        <w:t xml:space="preserve">U prijedlogu je navela da na dan 25.01.2017. dužnik u Očevidniku redoslijeda osnova za plaćanje ima evidentirane neizvršene osnove za plaćanje u neprekinutom razdoblju od 120 dana, u ukupnom iznosu od 23.274,73 kn, u koji iznos je uračunata kamata i naknada FINE za provedbe ovrhe na novčanim sredstvima dužnika. Navodi da dužnik ima jednog zaposlenog radnika. </w:t>
      </w:r>
    </w:p>
    <w:p w:rsidRDefault="007B33BA" w:rsidP="007B33BA" w:rsidR="007B33BA">
      <w:pPr>
        <w:ind w:firstLine="720"/>
        <w:jc w:val="both"/>
      </w:pPr>
    </w:p>
    <w:p w:rsidRDefault="007B33BA" w:rsidP="007B33BA" w:rsidR="007B33BA">
      <w:pPr>
        <w:ind w:firstLine="720"/>
        <w:jc w:val="both"/>
      </w:pPr>
      <w:r>
        <w:t xml:space="preserve">Dostavlja popis računa i oročenih novčanih sredstava dužnika na dan </w:t>
      </w:r>
      <w:r w:rsidRPr="00B51E66">
        <w:t>25.01</w:t>
      </w:r>
      <w:r>
        <w:t xml:space="preserve">.2017., te navodi da na temelju čl. 112. st. 5. SZ dužnik na ime predujma za namirenje troškova stečajnog postupka ima zaplijenjena novčana sredstva na dan </w:t>
      </w:r>
      <w:r w:rsidRPr="00B51E66">
        <w:t>25.01</w:t>
      </w:r>
      <w:r>
        <w:t>.2017. u iznosu od 3.915,00 kn.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66404" w:rsidP="00666404" w:rsidR="00666404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</w:t>
      </w:r>
      <w:r w:rsidR="00D67644">
        <w:t>10</w:t>
      </w:r>
      <w:r>
        <w:t xml:space="preserve">. </w:t>
      </w:r>
      <w:r w:rsidR="00D67644">
        <w:t>st. 1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7B33BA" w:rsidP="00212370" w:rsidR="007B33BA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C51D4E">
        <w:t>19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7B33BA" w:rsidP="00212370" w:rsidR="007B33BA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7B33BA" w:rsidP="00212370" w:rsidR="007B33BA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7B33BA" w:rsidP="00212370" w:rsidR="007B33BA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7B33BA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7B33BA" w:rsidRPr="007B33BA">
        <w:t>Ana Čuljak Runtić, Cerić, Petra Svačića 26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3A7EFB">
        <w:t>5</w:t>
      </w:r>
      <w:r>
        <w:t>/</w:t>
      </w:r>
      <w:r w:rsidR="0066624A">
        <w:t>4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1766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485CE8">
      <w:t>67</w:t>
    </w:r>
    <w:r w:rsidR="005416F7" w:rsidRPr="005416F7">
      <w:t>/17-5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5797"/>
    <w:rsid w:val="000B151E"/>
    <w:rsid w:val="000B1DB2"/>
    <w:rsid w:val="000C071C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97BFA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A7EFB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299D"/>
    <w:rsid w:val="0043315F"/>
    <w:rsid w:val="00440509"/>
    <w:rsid w:val="00443D03"/>
    <w:rsid w:val="00450C50"/>
    <w:rsid w:val="00465059"/>
    <w:rsid w:val="00476653"/>
    <w:rsid w:val="0048349B"/>
    <w:rsid w:val="00485CE8"/>
    <w:rsid w:val="00487F23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17F7A"/>
    <w:rsid w:val="00521766"/>
    <w:rsid w:val="0053263A"/>
    <w:rsid w:val="005335A7"/>
    <w:rsid w:val="00534031"/>
    <w:rsid w:val="00537D2C"/>
    <w:rsid w:val="005416F7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611430"/>
    <w:rsid w:val="006214B5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24A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3BA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3491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51D4E"/>
    <w:rsid w:val="00C60AF3"/>
    <w:rsid w:val="00C61CE4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0AA2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1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7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7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7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7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1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7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7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7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7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NAKLADA RUNTIĆ jednostavno društvo s ograničenom odgovornošću za nakladništvo i distribucija tiska</izvorni_sadrzaj>
    <derivirana_varijabla naziv="DomainObject.Predmet.ProtustrankaFormated_1">  NAKLADA RUNTIĆ jednostavno društvo s ograničenom odgovornošću za nakladništvo i distribucija tiska</derivirana_varijabla>
  </DomainObject.Predmet.ProtustrankaFormated>
  <DomainObject.Predmet.ProtustrankaFormatedOIB>
    <izvorni_sadrzaj>  NAKLADA RUNTIĆ jednostavno društvo s ograničenom odgovornošću za nakladništvo i distribucija tiska, OIB 24781424437</izvorni_sadrzaj>
    <derivirana_varijabla naziv="DomainObject.Predmet.ProtustrankaFormatedOIB_1">  NAKLADA RUNTIĆ jednostavno društvo s ograničenom odgovornošću za nakladništvo i distribucija tiska, OIB 24781424437</derivirana_varijabla>
  </DomainObject.Predmet.ProtustrankaFormatedOIB>
  <DomainObject.Predmet.ProtustrankaFormatedWithAdress>
    <izvorni_sadrzaj> NAKLADA RUNTIĆ jednostavno društvo s ograničenom odgovornošću za nakladništvo i distribucija tiska, Augusta Cesarca 14, 32100 Vinkovci</izvorni_sadrzaj>
    <derivirana_varijabla naziv="DomainObject.Predmet.ProtustrankaFormatedWithAdress_1"> NAKLADA RUNTIĆ jednostavno društvo s ograničenom odgovornošću za nakladništvo i distribucija tiska, Augusta Cesarca 14, 32100 Vinkovci</derivirana_varijabla>
  </DomainObject.Predmet.ProtustrankaFormatedWithAdress>
  <DomainObject.Predmet.ProtustrankaFormatedWithAdressOIB>
    <izvorni_sadrzaj> NAKLADA RUNTIĆ jednostavno društvo s ograničenom odgovornošću za nakladništvo i distribucija tiska, OIB 24781424437, Augusta Cesarca 14, 32100 Vinkovci</izvorni_sadrzaj>
    <derivirana_varijabla naziv="DomainObject.Predmet.ProtustrankaFormatedWithAdressOIB_1"> NAKLADA RUNTIĆ jednostavno društvo s ograničenom odgovornošću za nakladništvo i distribucija tiska, OIB 24781424437, Augusta Cesarca 14, 32100 Vinkovci</derivirana_varijabla>
  </DomainObject.Predmet.ProtustrankaFormatedWithAdressOIB>
  <DomainObject.Predmet.ProtustrankaWithAdress>
    <izvorni_sadrzaj>NAKLADA RUNTIĆ jednostavno društvo s ograničenom odgovornošću za nakladništvo i distribucija tiska Augusta Cesarca 14, 32100 Vinkovci</izvorni_sadrzaj>
    <derivirana_varijabla naziv="DomainObject.Predmet.ProtustrankaWithAdress_1">NAKLADA RUNTIĆ jednostavno društvo s ograničenom odgovornošću za nakladništvo i distribucija tiska Augusta Cesarca 14, 32100 Vinkovci</derivirana_varijabla>
  </DomainObject.Predmet.ProtustrankaWithAdress>
  <DomainObject.Predmet.ProtustrankaWithAdressOIB>
    <izvorni_sadrzaj>NAKLADA RUNTIĆ jednostavno društvo s ograničenom odgovornošću za nakladništvo i distribucija tiska, OIB 24781424437, Augusta Cesarca 14, 32100 Vinkovci</izvorni_sadrzaj>
    <derivirana_varijabla naziv="DomainObject.Predmet.ProtustrankaWithAdressOIB_1">NAKLADA RUNTIĆ jednostavno društvo s ograničenom odgovornošću za nakladništvo i distribucija tiska, OIB 24781424437, Augusta Cesarca 14, 32100 Vinkovci</derivirana_varijabla>
  </DomainObject.Predmet.ProtustrankaWithAdressOIB>
  <DomainObject.Predmet.ProtustrankaNazivFormated>
    <izvorni_sadrzaj>NAKLADA RUNTIĆ jednostavno društvo s ograničenom odgovornošću za nakladništvo i distribucija tiska</izvorni_sadrzaj>
    <derivirana_varijabla naziv="DomainObject.Predmet.ProtustrankaNazivFormated_1">NAKLADA RUNTIĆ jednostavno društvo s ograničenom odgovornošću za nakladništvo i distribucija tiska</derivirana_varijabla>
  </DomainObject.Predmet.ProtustrankaNazivFormated>
  <DomainObject.Predmet.ProtustrankaNazivFormatedOIB>
    <izvorni_sadrzaj>NAKLADA RUNTIĆ jednostavno društvo s ograničenom odgovornošću za nakladništvo i distribucija tiska, OIB 24781424437</izvorni_sadrzaj>
    <derivirana_varijabla naziv="DomainObject.Predmet.ProtustrankaNazivFormatedOIB_1">NAKLADA RUNTIĆ jednostavno društvo s ograničenom odgovornošću za nakladništvo i distribucija tiska, OIB 24781424437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NAKLADA RUNTIĆ jednostavno društvo s ograničenom odgovornošću za nakladništvo i distribucija tiska</item>
    </izvorni_sadrzaj>
    <derivirana_varijabla naziv="DomainObject.Predmet.ProtuStrankaListFormated_1">
      <item>NAKLADA RUNTIĆ jednostavno društvo s ograničenom odgovornošću za nakladništvo i distribucija tiska</item>
    </derivirana_varijabla>
  </DomainObject.Predmet.ProtuStrankaListFormated>
  <DomainObject.Predmet.ProtuStrankaListFormatedOIB>
    <izvorni_sadrzaj>
      <item>NAKLADA RUNTIĆ jednostavno društvo s ograničenom odgovornošću za nakladništvo i distribucija tiska, OIB 24781424437</item>
    </izvorni_sadrzaj>
    <derivirana_varijabla naziv="DomainObject.Predmet.ProtuStrankaListFormatedOIB_1">
      <item>NAKLADA RUNTIĆ jednostavno društvo s ograničenom odgovornošću za nakladništvo i distribucija tiska, OIB 24781424437</item>
    </derivirana_varijabla>
  </DomainObject.Predmet.ProtuStrankaListFormatedOIB>
  <DomainObject.Predmet.ProtuStrankaListFormatedWithAdress>
    <izvorni_sadrzaj>
      <item>NAKLADA RUNTIĆ jednostavno društvo s ograničenom odgovornošću za nakladništvo i distribucija tiska, Augusta Cesarca 14, 32100 Vinkovci</item>
    </izvorni_sadrzaj>
    <derivirana_varijabla naziv="DomainObject.Predmet.ProtuStrankaListFormatedWithAdress_1">
      <item>NAKLADA RUNTIĆ jednostavno društvo s ograničenom odgovornošću za nakladništvo i distribucija tiska, Augusta Cesarca 14, 32100 Vinkovci</item>
    </derivirana_varijabla>
  </DomainObject.Predmet.ProtuStrankaListFormatedWithAdress>
  <DomainObject.Predmet.ProtuStrankaListFormatedWithAdressOIB>
    <izvorni_sadrzaj>
      <item>NAKLADA RUNTIĆ jednostavno društvo s ograničenom odgovornošću za nakladništvo i distribucija tiska, OIB 24781424437, Augusta Cesarca 14, 32100 Vinkovci</item>
    </izvorni_sadrzaj>
    <derivirana_varijabla naziv="DomainObject.Predmet.ProtuStrankaListFormatedWithAdressOIB_1">
      <item>NAKLADA RUNTIĆ jednostavno društvo s ograničenom odgovornošću za nakladništvo i distribucija tiska, OIB 24781424437, Augusta Cesarca 14, 32100 Vinkovci</item>
    </derivirana_varijabla>
  </DomainObject.Predmet.ProtuStrankaListFormatedWithAdressOIB>
  <DomainObject.Predmet.ProtuStrankaListNazivFormated>
    <izvorni_sadrzaj>
      <item>NAKLADA RUNTIĆ jednostavno društvo s ograničenom odgovornošću za nakladništvo i distribucija tiska</item>
    </izvorni_sadrzaj>
    <derivirana_varijabla naziv="DomainObject.Predmet.ProtuStrankaListNazivFormated_1">
      <item>NAKLADA RUNTIĆ jednostavno društvo s ograničenom odgovornošću za nakladništvo i distribucija tiska</item>
    </derivirana_varijabla>
  </DomainObject.Predmet.ProtuStrankaListNazivFormated>
  <DomainObject.Predmet.ProtuStrankaListNazivFormatedOIB>
    <izvorni_sadrzaj>
      <item>NAKLADA RUNTIĆ jednostavno društvo s ograničenom odgovornošću za nakladništvo i distribucija tiska, OIB 24781424437</item>
    </izvorni_sadrzaj>
    <derivirana_varijabla naziv="DomainObject.Predmet.ProtuStrankaListNazivFormatedOIB_1">
      <item>NAKLADA RUNTIĆ jednostavno društvo s ograničenom odgovornošću za nakladništvo i distribucija tiska, OIB 24781424437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NAKLADA RUNTIĆ jednostavno društvo s ograničenom odgovornošću za nakladništvo i distribucija tiska</izvorni_sadrzaj>
    <derivirana_varijabla naziv="DomainObject.Predmet.ProtustrankaIDrugi_1">NAKLADA RUNTIĆ jednostavno društvo s ograničenom odgovornošću za nakladništvo i distribucija tiska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NAKLADA RUNTIĆ jednostavno društvo s ograničenom odgovornošću za nakladništvo i distribucija tiska, OIB 24781424437, Augusta Cesarca 14, 32100 Vinkovci</izvorni_sadrzaj>
    <derivirana_varijabla naziv="DomainObject.Predmet.ProtustrankaIDrugiAdressOIB_1">NAKLADA RUNTIĆ jednostavno društvo s ograničenom odgovornošću za nakladništvo i distribucija tiska, OIB 24781424437, Augusta Cesarca 14,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NAKLADA RUNTIĆ jednostavno društvo s ograničenom odgovornošću za nakladništvo i distribucija tiska</item>
    </izvorni_sadrzaj>
    <derivirana_varijabla naziv="DomainObject.Predmet.SudioniciListNaziv_1">
      <item>FINA RC OSIJEK</item>
      <item>NAKLADA RUNTIĆ jednostavno društvo s ograničenom odgovornošću za nakladništvo i distribucija tiska</item>
    </derivirana_varijabla>
  </DomainObject.Predmet.SudioniciListNaziv>
  <DomainObject.Predmet.SudioniciListAdressOIB>
    <izvorni_sadrzaj>
      <item>FINA RC OSIJEK, OIB 85821130368</item>
      <item>NAKLADA RUNTIĆ jednostavno društvo s ograničenom odgovornošću za nakladništvo i distribucija tiska, OIB 24781424437, Augusta Cesarca 14,32100 Vinkovci</item>
    </izvorni_sadrzaj>
    <derivirana_varijabla naziv="DomainObject.Predmet.SudioniciListAdressOIB_1">
      <item>FINA RC OSIJEK, OIB 85821130368</item>
      <item>NAKLADA RUNTIĆ jednostavno društvo s ograničenom odgovornošću za nakladništvo i distribucija tiska, OIB 24781424437, Augusta Cesarca 14,32100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24781424437</item>
    </izvorni_sadrzaj>
    <derivirana_varijabla naziv="DomainObject.Predmet.SudioniciListNazivOIB_1">
      <item>, OIB 85821130368</item>
      <item>, OIB 24781424437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BC798-E91F-4DF6-9BC4-149FF05D7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725</properties:Words>
  <properties:Characters>4192</properties:Characters>
  <properties:Lines>115</properties:Lines>
  <properties:Paragraphs>37</properties:Paragraphs>
  <properties:TotalTime>324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2018-02-19T09:12:00Z</dcterms:modified>
  <cp:revision>59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Prethodni postupak NAJNOVIJE - TO.docx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