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4b24" w14:paraId="0b44b24" w:rsidRDefault="00C25A15" w:rsidP="00C25A15" w:rsidR="00C25A15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A15" w:rsidP="00C25A15" w:rsidR="00C25A15" w:rsidRPr="00382CB4">
      <w:pPr>
        <w:jc w:val="both"/>
      </w:pPr>
      <w:r>
        <w:t xml:space="preserve">   </w:t>
      </w:r>
      <w:r w:rsidRPr="00382CB4">
        <w:t>REPUBLIKA HRVATSKA</w:t>
      </w:r>
    </w:p>
    <w:p w:rsidRDefault="00C25A15" w:rsidP="00C25A15" w:rsidR="00C25A15">
      <w:pPr>
        <w:jc w:val="both"/>
      </w:pPr>
      <w:r w:rsidRPr="00382CB4">
        <w:t>TRGOVAČKI SUD U PAZINU</w:t>
      </w:r>
    </w:p>
    <w:p w:rsidRDefault="00C25A15" w:rsidP="00C25A15" w:rsidR="000014E8">
      <w:r>
        <w:t xml:space="preserve">           Pazin, </w:t>
      </w:r>
      <w:proofErr w:type="spellStart"/>
      <w:r>
        <w:t>Dršćevka</w:t>
      </w:r>
      <w:proofErr w:type="spellEnd"/>
      <w:r>
        <w:t xml:space="preserve"> 1</w:t>
      </w:r>
      <w:r w:rsidRPr="00382CB4">
        <w:tab/>
      </w:r>
      <w:r w:rsidRPr="00382CB4">
        <w:tab/>
      </w:r>
    </w:p>
    <w:p w:rsidRDefault="00C25A15" w:rsidP="00C25A15" w:rsidR="00C25A15"/>
    <w:tbl>
      <w:tblPr>
        <w:tblW w:type="dxa" w:w="15941"/>
        <w:tblInd w:type="dxa" w:w="-963"/>
        <w:tblLook w:val="04A0" w:noVBand="1" w:noHBand="0" w:lastColumn="0" w:firstColumn="1" w:lastRow="0" w:firstRow="1"/>
      </w:tblPr>
      <w:tblGrid>
        <w:gridCol w:w="630"/>
        <w:gridCol w:w="2079"/>
        <w:gridCol w:w="3260"/>
        <w:gridCol w:w="1555"/>
        <w:gridCol w:w="1501"/>
        <w:gridCol w:w="1501"/>
        <w:gridCol w:w="1255"/>
        <w:gridCol w:w="1275"/>
        <w:gridCol w:w="1303"/>
        <w:gridCol w:w="1582"/>
      </w:tblGrid>
      <w:tr w:rsidTr="00C25A15" w:rsidR="00C25A15" w:rsidRPr="00FA5D85">
        <w:trPr>
          <w:trHeight w:val="420"/>
        </w:trPr>
        <w:tc>
          <w:tcPr>
            <w:tcW w:type="dxa" w:w="1594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TABLICA PRIJAVLJENIH TRAŽBINA</w:t>
            </w:r>
            <w:r w:rsidRPr="00FA5D85">
              <w:rPr>
                <w:rFonts w:hAnsi="Calibri" w:ascii="Calibri"/>
                <w:b/>
                <w:bCs/>
              </w:rPr>
              <w:br/>
              <w:t>- VJEROVNICI PRVOG VIŠEG ISPLATNOG REDA</w:t>
            </w:r>
          </w:p>
        </w:tc>
      </w:tr>
      <w:tr w:rsidTr="00C25A15" w:rsidR="00C25A15" w:rsidRPr="00FA5D85">
        <w:trPr>
          <w:trHeight w:val="420"/>
        </w:trPr>
        <w:tc>
          <w:tcPr>
            <w:tcW w:type="dxa" w:w="1594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</w:tr>
      <w:tr w:rsidTr="00C25A15" w:rsidR="00C25A15" w:rsidRPr="00FA5D85">
        <w:trPr>
          <w:trHeight w:val="480"/>
        </w:trPr>
        <w:tc>
          <w:tcPr>
            <w:tcW w:type="dxa" w:w="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</w:tr>
      <w:tr w:rsidTr="00C25A15" w:rsidR="00C25A15" w:rsidRPr="00FA5D85">
        <w:trPr>
          <w:trHeight w:val="600"/>
        </w:trPr>
        <w:tc>
          <w:tcPr>
            <w:tcW w:type="dxa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Naziv vjerovnika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Adresa</w:t>
            </w:r>
          </w:p>
        </w:tc>
        <w:tc>
          <w:tcPr>
            <w:tcW w:type="dxa" w:w="1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OIB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Ukupno prijavljeno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Utvrđeno</w:t>
            </w:r>
            <w:r w:rsidRPr="00FA5D85">
              <w:rPr>
                <w:rFonts w:hAnsi="Calibri" w:ascii="Calibri"/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Osporeno</w:t>
            </w:r>
            <w:r w:rsidRPr="00FA5D85">
              <w:rPr>
                <w:rFonts w:hAnsi="Calibri" w:ascii="Calibri"/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Osporavatelj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Alen </w:t>
            </w:r>
            <w:proofErr w:type="spellStart"/>
            <w:r w:rsidRPr="00FA5D85">
              <w:rPr>
                <w:rFonts w:hAnsi="Calibri" w:ascii="Calibri"/>
              </w:rPr>
              <w:t>Pernić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Vitasovićeva</w:t>
            </w:r>
            <w:proofErr w:type="spellEnd"/>
            <w:r w:rsidRPr="00FA5D85">
              <w:rPr>
                <w:rFonts w:hAnsi="Calibri" w:ascii="Calibri"/>
              </w:rPr>
              <w:t xml:space="preserve"> 22,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07279153808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56.563,43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56.563,43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 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Alenka Grčić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Heiningerova</w:t>
            </w:r>
            <w:proofErr w:type="spellEnd"/>
            <w:r w:rsidRPr="00FA5D85">
              <w:rPr>
                <w:rFonts w:hAnsi="Calibri" w:ascii="Calibri"/>
              </w:rPr>
              <w:t xml:space="preserve"> 14,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09180712360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39.321,07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39.321,07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 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Anđelko </w:t>
            </w:r>
            <w:proofErr w:type="spellStart"/>
            <w:r w:rsidRPr="00FA5D85">
              <w:rPr>
                <w:rFonts w:hAnsi="Calibri" w:ascii="Calibri"/>
              </w:rPr>
              <w:t>Pecirep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Nobielova</w:t>
            </w:r>
            <w:proofErr w:type="spellEnd"/>
            <w:r w:rsidRPr="00FA5D85">
              <w:rPr>
                <w:rFonts w:hAnsi="Calibri" w:ascii="Calibri"/>
              </w:rPr>
              <w:t xml:space="preserve"> 2,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96555935026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85.030,07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85.030,07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Anton Perković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Raponji</w:t>
            </w:r>
            <w:proofErr w:type="spellEnd"/>
            <w:r w:rsidRPr="00FA5D85">
              <w:rPr>
                <w:rFonts w:hAnsi="Calibri" w:ascii="Calibri"/>
              </w:rPr>
              <w:t xml:space="preserve"> 20, </w:t>
            </w:r>
            <w:proofErr w:type="spellStart"/>
            <w:r w:rsidRPr="00FA5D85">
              <w:rPr>
                <w:rFonts w:hAnsi="Calibri" w:ascii="Calibri"/>
              </w:rPr>
              <w:t>Svetvinčenat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46702374995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109.971,54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109.971,54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Blagoje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Vasiljev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Paredine</w:t>
            </w:r>
            <w:proofErr w:type="spellEnd"/>
            <w:r w:rsidRPr="00FA5D85">
              <w:rPr>
                <w:rFonts w:hAnsi="Calibri" w:ascii="Calibri"/>
              </w:rPr>
              <w:t xml:space="preserve"> 46, Medulin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72241390076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103.450,15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103.450,15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Branko </w:t>
            </w:r>
            <w:proofErr w:type="spellStart"/>
            <w:r w:rsidRPr="00FA5D85">
              <w:rPr>
                <w:rFonts w:hAnsi="Calibri" w:ascii="Calibri"/>
              </w:rPr>
              <w:t>Doblanović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Divkovićeva</w:t>
            </w:r>
            <w:proofErr w:type="spellEnd"/>
            <w:r w:rsidRPr="00FA5D85">
              <w:rPr>
                <w:rFonts w:hAnsi="Calibri" w:ascii="Calibri"/>
              </w:rPr>
              <w:t xml:space="preserve"> 1,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61906540911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85.313,79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85.313,79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Bruno </w:t>
            </w:r>
            <w:proofErr w:type="spellStart"/>
            <w:r w:rsidRPr="00FA5D85">
              <w:rPr>
                <w:rFonts w:hAnsi="Calibri" w:ascii="Calibri"/>
              </w:rPr>
              <w:t>Jurcich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Novigradska 10,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21615458175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35.802,51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35.802,51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Bruno </w:t>
            </w:r>
            <w:proofErr w:type="spellStart"/>
            <w:r w:rsidRPr="00FA5D85">
              <w:rPr>
                <w:rFonts w:hAnsi="Calibri" w:ascii="Calibri"/>
              </w:rPr>
              <w:t>Jurešić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Negrijeva</w:t>
            </w:r>
            <w:proofErr w:type="spellEnd"/>
            <w:r w:rsidRPr="00FA5D85">
              <w:rPr>
                <w:rFonts w:hAnsi="Calibri" w:ascii="Calibri"/>
              </w:rPr>
              <w:t xml:space="preserve"> 23,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64353746353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89.906,77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89.906,77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Bruno </w:t>
            </w:r>
            <w:proofErr w:type="spellStart"/>
            <w:r w:rsidRPr="00FA5D85">
              <w:rPr>
                <w:rFonts w:hAnsi="Calibri" w:ascii="Calibri"/>
              </w:rPr>
              <w:t>Stepančić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Gregovica</w:t>
            </w:r>
            <w:proofErr w:type="spellEnd"/>
            <w:r w:rsidRPr="00FA5D85">
              <w:rPr>
                <w:rFonts w:hAnsi="Calibri" w:ascii="Calibri"/>
              </w:rPr>
              <w:t xml:space="preserve"> 11,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82045032260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76.481,95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76.481,95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Časlav</w:t>
            </w:r>
            <w:proofErr w:type="spellEnd"/>
            <w:r w:rsidRPr="00FA5D85">
              <w:rPr>
                <w:rFonts w:hAnsi="Calibri" w:ascii="Calibri"/>
              </w:rPr>
              <w:t xml:space="preserve"> Antolović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Veli </w:t>
            </w:r>
            <w:proofErr w:type="spellStart"/>
            <w:r w:rsidRPr="00FA5D85">
              <w:rPr>
                <w:rFonts w:hAnsi="Calibri" w:ascii="Calibri"/>
              </w:rPr>
              <w:t>Ježenj</w:t>
            </w:r>
            <w:proofErr w:type="spellEnd"/>
            <w:r w:rsidRPr="00FA5D85">
              <w:rPr>
                <w:rFonts w:hAnsi="Calibri" w:ascii="Calibri"/>
              </w:rPr>
              <w:t xml:space="preserve"> 37, Pazin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80774716819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131.080,26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131.080,26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Danijel Mijić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Šišanska</w:t>
            </w:r>
            <w:proofErr w:type="spellEnd"/>
            <w:r w:rsidRPr="00FA5D85">
              <w:rPr>
                <w:rFonts w:hAnsi="Calibri" w:ascii="Calibri"/>
              </w:rPr>
              <w:t xml:space="preserve"> cesta 5,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96710342157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22.256,21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22.256,21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Davor Bravar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Bože </w:t>
            </w:r>
            <w:proofErr w:type="spellStart"/>
            <w:r w:rsidRPr="00FA5D85">
              <w:rPr>
                <w:rFonts w:hAnsi="Calibri" w:ascii="Calibri"/>
              </w:rPr>
              <w:t>Gumpca</w:t>
            </w:r>
            <w:proofErr w:type="spellEnd"/>
            <w:r w:rsidRPr="00FA5D85">
              <w:rPr>
                <w:rFonts w:hAnsi="Calibri" w:ascii="Calibri"/>
              </w:rPr>
              <w:t xml:space="preserve"> 37,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23583559031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36.386,44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36.386,44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Dejan </w:t>
            </w:r>
            <w:proofErr w:type="spellStart"/>
            <w:r w:rsidRPr="00FA5D85">
              <w:rPr>
                <w:rFonts w:hAnsi="Calibri" w:ascii="Calibri"/>
              </w:rPr>
              <w:t>Juraga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Rizzijeva</w:t>
            </w:r>
            <w:proofErr w:type="spellEnd"/>
            <w:r w:rsidRPr="00FA5D85">
              <w:rPr>
                <w:rFonts w:hAnsi="Calibri" w:ascii="Calibri"/>
              </w:rPr>
              <w:t xml:space="preserve"> 28,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63101411974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115.560,17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115.560,17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Demiran</w:t>
            </w:r>
            <w:proofErr w:type="spellEnd"/>
            <w:r w:rsidRPr="00FA5D85">
              <w:rPr>
                <w:rFonts w:hAnsi="Calibri" w:ascii="Calibri"/>
              </w:rPr>
              <w:t xml:space="preserve"> Bekić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Put Od Fortica 287,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61165695304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27.512,71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27.512,71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Denis Matošević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Barban</w:t>
            </w:r>
            <w:proofErr w:type="spellEnd"/>
            <w:r w:rsidRPr="00FA5D85">
              <w:rPr>
                <w:rFonts w:hAnsi="Calibri" w:ascii="Calibri"/>
              </w:rPr>
              <w:t xml:space="preserve"> 84, </w:t>
            </w:r>
            <w:proofErr w:type="spellStart"/>
            <w:r w:rsidRPr="00FA5D85">
              <w:rPr>
                <w:rFonts w:hAnsi="Calibri" w:ascii="Calibri"/>
              </w:rPr>
              <w:t>Barban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61195466504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129.971,13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129.971,13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Dino </w:t>
            </w:r>
            <w:proofErr w:type="spellStart"/>
            <w:r w:rsidRPr="00FA5D85">
              <w:rPr>
                <w:rFonts w:hAnsi="Calibri" w:ascii="Calibri"/>
              </w:rPr>
              <w:t>Maurić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Mate Balote 7,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58610752966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48.912,30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48.912,30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lastRenderedPageBreak/>
              <w:t>17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Doriano</w:t>
            </w:r>
            <w:proofErr w:type="spellEnd"/>
            <w:r w:rsidRPr="00FA5D85">
              <w:rPr>
                <w:rFonts w:hAnsi="Calibri" w:ascii="Calibri"/>
              </w:rPr>
              <w:t xml:space="preserve"> Jeromela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Monte </w:t>
            </w:r>
            <w:proofErr w:type="spellStart"/>
            <w:r w:rsidRPr="00FA5D85">
              <w:rPr>
                <w:rFonts w:hAnsi="Calibri" w:ascii="Calibri"/>
              </w:rPr>
              <w:t>Paradiso</w:t>
            </w:r>
            <w:proofErr w:type="spellEnd"/>
            <w:r w:rsidRPr="00FA5D85">
              <w:rPr>
                <w:rFonts w:hAnsi="Calibri" w:ascii="Calibri"/>
              </w:rPr>
              <w:t xml:space="preserve"> 13,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52216042181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126.888,30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126.888,30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18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Doriano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Šain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Uskočka  24,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77422891252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102.540,08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102.540,08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19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Đino </w:t>
            </w:r>
            <w:proofErr w:type="spellStart"/>
            <w:r w:rsidRPr="00FA5D85">
              <w:rPr>
                <w:rFonts w:hAnsi="Calibri" w:ascii="Calibri"/>
              </w:rPr>
              <w:t>Radolović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Marčana</w:t>
            </w:r>
            <w:proofErr w:type="spellEnd"/>
            <w:r w:rsidRPr="00FA5D85">
              <w:rPr>
                <w:rFonts w:hAnsi="Calibri" w:ascii="Calibri"/>
              </w:rPr>
              <w:t xml:space="preserve"> 230, </w:t>
            </w:r>
            <w:proofErr w:type="spellStart"/>
            <w:r w:rsidRPr="00FA5D85">
              <w:rPr>
                <w:rFonts w:hAnsi="Calibri" w:ascii="Calibri"/>
              </w:rPr>
              <w:t>Marčana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98483028597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81.827,58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81.827,58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20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Edi Jurlina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Kamik</w:t>
            </w:r>
            <w:proofErr w:type="spellEnd"/>
            <w:r w:rsidRPr="00FA5D85">
              <w:rPr>
                <w:rFonts w:hAnsi="Calibri" w:ascii="Calibri"/>
              </w:rPr>
              <w:t xml:space="preserve"> 20, Medulin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38885173988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111.552,76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111.552,76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Elio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Vitasović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Brajkovići</w:t>
            </w:r>
            <w:proofErr w:type="spellEnd"/>
            <w:r w:rsidRPr="00FA5D85">
              <w:rPr>
                <w:rFonts w:hAnsi="Calibri" w:ascii="Calibri"/>
              </w:rPr>
              <w:t xml:space="preserve"> 1, </w:t>
            </w:r>
            <w:proofErr w:type="spellStart"/>
            <w:r w:rsidRPr="00FA5D85">
              <w:rPr>
                <w:rFonts w:hAnsi="Calibri" w:ascii="Calibri"/>
              </w:rPr>
              <w:t>Kanfanar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79472286833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56.149,47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56.149,47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Endi</w:t>
            </w:r>
            <w:proofErr w:type="spellEnd"/>
            <w:r w:rsidRPr="00FA5D85">
              <w:rPr>
                <w:rFonts w:hAnsi="Calibri" w:ascii="Calibri"/>
              </w:rPr>
              <w:t xml:space="preserve"> Glavinić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Barban</w:t>
            </w:r>
            <w:proofErr w:type="spellEnd"/>
            <w:r w:rsidRPr="00FA5D85">
              <w:rPr>
                <w:rFonts w:hAnsi="Calibri" w:ascii="Calibri"/>
              </w:rPr>
              <w:t xml:space="preserve"> 46 </w:t>
            </w:r>
            <w:proofErr w:type="spellStart"/>
            <w:r w:rsidRPr="00FA5D85">
              <w:rPr>
                <w:rFonts w:hAnsi="Calibri" w:ascii="Calibri"/>
              </w:rPr>
              <w:t>Barban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86467759936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172.591,08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172.591,08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Goran </w:t>
            </w:r>
            <w:proofErr w:type="spellStart"/>
            <w:r w:rsidRPr="00FA5D85">
              <w:rPr>
                <w:rFonts w:hAnsi="Calibri" w:ascii="Calibri"/>
              </w:rPr>
              <w:t>Braus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Cokuni</w:t>
            </w:r>
            <w:proofErr w:type="spellEnd"/>
            <w:r w:rsidRPr="00FA5D85">
              <w:rPr>
                <w:rFonts w:hAnsi="Calibri" w:ascii="Calibri"/>
              </w:rPr>
              <w:t xml:space="preserve"> 11, </w:t>
            </w:r>
            <w:proofErr w:type="spellStart"/>
            <w:r w:rsidRPr="00FA5D85">
              <w:rPr>
                <w:rFonts w:hAnsi="Calibri" w:ascii="Calibri"/>
              </w:rPr>
              <w:t>Krnica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97668209725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126.827,81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126.827,81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Hari Cvitanović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Vukovarska 10,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55596382766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99.208,13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99.208,13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Hrvoje </w:t>
            </w:r>
            <w:proofErr w:type="spellStart"/>
            <w:r w:rsidRPr="00FA5D85">
              <w:rPr>
                <w:rFonts w:hAnsi="Calibri" w:ascii="Calibri"/>
              </w:rPr>
              <w:t>Cukerić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Mihovilovićeva</w:t>
            </w:r>
            <w:proofErr w:type="spellEnd"/>
            <w:r w:rsidRPr="00FA5D85">
              <w:rPr>
                <w:rFonts w:hAnsi="Calibri" w:ascii="Calibri"/>
              </w:rPr>
              <w:t xml:space="preserve"> 13,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26196696526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54.069,93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54.069,93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Igor Butković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Ul. </w:t>
            </w:r>
            <w:proofErr w:type="spellStart"/>
            <w:r w:rsidRPr="00FA5D85">
              <w:rPr>
                <w:rFonts w:hAnsi="Calibri" w:ascii="Calibri"/>
              </w:rPr>
              <w:t>Pineta</w:t>
            </w:r>
            <w:proofErr w:type="spellEnd"/>
            <w:r w:rsidRPr="00FA5D85">
              <w:rPr>
                <w:rFonts w:hAnsi="Calibri" w:ascii="Calibri"/>
              </w:rPr>
              <w:t xml:space="preserve"> 56, Fažana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91576755025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27.459,31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27.459,31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27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Ivana Jeromela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Kavran 2, </w:t>
            </w:r>
            <w:proofErr w:type="spellStart"/>
            <w:r w:rsidRPr="00FA5D85">
              <w:rPr>
                <w:rFonts w:hAnsi="Calibri" w:ascii="Calibri"/>
              </w:rPr>
              <w:t>Krnica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23373700746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15.525,70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15.525,70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28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Jadranko </w:t>
            </w:r>
            <w:proofErr w:type="spellStart"/>
            <w:r w:rsidRPr="00FA5D85">
              <w:rPr>
                <w:rFonts w:hAnsi="Calibri" w:ascii="Calibri"/>
              </w:rPr>
              <w:t>Petešić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Velog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Jože</w:t>
            </w:r>
            <w:proofErr w:type="spellEnd"/>
            <w:r w:rsidRPr="00FA5D85">
              <w:rPr>
                <w:rFonts w:hAnsi="Calibri" w:ascii="Calibri"/>
              </w:rPr>
              <w:t xml:space="preserve"> 14,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61813847610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122.848,39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122.848,39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29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Josip </w:t>
            </w:r>
            <w:proofErr w:type="spellStart"/>
            <w:r w:rsidRPr="00FA5D85">
              <w:rPr>
                <w:rFonts w:hAnsi="Calibri" w:ascii="Calibri"/>
              </w:rPr>
              <w:t>Rojnić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Ul. </w:t>
            </w:r>
            <w:proofErr w:type="spellStart"/>
            <w:r w:rsidRPr="00FA5D85">
              <w:rPr>
                <w:rFonts w:hAnsi="Calibri" w:ascii="Calibri"/>
              </w:rPr>
              <w:t>Kvaranta</w:t>
            </w:r>
            <w:proofErr w:type="spellEnd"/>
            <w:r w:rsidRPr="00FA5D85">
              <w:rPr>
                <w:rFonts w:hAnsi="Calibri" w:ascii="Calibri"/>
              </w:rPr>
              <w:t xml:space="preserve"> 36, </w:t>
            </w:r>
            <w:proofErr w:type="spellStart"/>
            <w:r w:rsidRPr="00FA5D85">
              <w:rPr>
                <w:rFonts w:hAnsi="Calibri" w:ascii="Calibri"/>
              </w:rPr>
              <w:t>Barban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85150930292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124.791,26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124.791,26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30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Jovo </w:t>
            </w:r>
            <w:proofErr w:type="spellStart"/>
            <w:r w:rsidRPr="00FA5D85">
              <w:rPr>
                <w:rFonts w:hAnsi="Calibri" w:ascii="Calibri"/>
              </w:rPr>
              <w:t>Radenković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Ul. Dragonja 20, Fažana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91684160729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108.524,98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108.524,98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Klaudio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Modrušan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Cukrići</w:t>
            </w:r>
            <w:proofErr w:type="spellEnd"/>
            <w:r w:rsidRPr="00FA5D85">
              <w:rPr>
                <w:rFonts w:hAnsi="Calibri" w:ascii="Calibri"/>
              </w:rPr>
              <w:t xml:space="preserve"> 14m, </w:t>
            </w:r>
            <w:proofErr w:type="spellStart"/>
            <w:r w:rsidRPr="00FA5D85">
              <w:rPr>
                <w:rFonts w:hAnsi="Calibri" w:ascii="Calibri"/>
              </w:rPr>
              <w:t>Svetvinčenat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13470875997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30.547,35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30.547,35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Korado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Missan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Divkovićeva</w:t>
            </w:r>
            <w:proofErr w:type="spellEnd"/>
            <w:r w:rsidRPr="00FA5D85">
              <w:rPr>
                <w:rFonts w:hAnsi="Calibri" w:ascii="Calibri"/>
              </w:rPr>
              <w:t xml:space="preserve"> 3,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26390538689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122.620,91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122.620,91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Lino </w:t>
            </w:r>
            <w:proofErr w:type="spellStart"/>
            <w:r w:rsidRPr="00FA5D85">
              <w:rPr>
                <w:rFonts w:hAnsi="Calibri" w:ascii="Calibri"/>
              </w:rPr>
              <w:t>Buršić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Ul. </w:t>
            </w:r>
            <w:proofErr w:type="spellStart"/>
            <w:r w:rsidRPr="00FA5D85">
              <w:rPr>
                <w:rFonts w:hAnsi="Calibri" w:ascii="Calibri"/>
              </w:rPr>
              <w:t>Kaštanjer</w:t>
            </w:r>
            <w:proofErr w:type="spellEnd"/>
            <w:r w:rsidRPr="00FA5D85">
              <w:rPr>
                <w:rFonts w:hAnsi="Calibri" w:ascii="Calibri"/>
              </w:rPr>
              <w:t xml:space="preserve"> 40,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01957651314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51.450,89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51.450,89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Ljuba Ružić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Nazorova</w:t>
            </w:r>
            <w:proofErr w:type="spellEnd"/>
            <w:r w:rsidRPr="00FA5D85">
              <w:rPr>
                <w:rFonts w:hAnsi="Calibri" w:ascii="Calibri"/>
              </w:rPr>
              <w:t xml:space="preserve"> ul. 27,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63347599841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18.649,31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18.649,31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Marina </w:t>
            </w:r>
            <w:proofErr w:type="spellStart"/>
            <w:r w:rsidRPr="00FA5D85">
              <w:rPr>
                <w:rFonts w:hAnsi="Calibri" w:ascii="Calibri"/>
              </w:rPr>
              <w:t>Peršić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Šenoina 1,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03203876215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103.492,47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103.492,47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Miroslav </w:t>
            </w:r>
            <w:proofErr w:type="spellStart"/>
            <w:r w:rsidRPr="00FA5D85">
              <w:rPr>
                <w:rFonts w:hAnsi="Calibri" w:ascii="Calibri"/>
              </w:rPr>
              <w:t>Šugar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Cvitići</w:t>
            </w:r>
            <w:proofErr w:type="spellEnd"/>
            <w:r w:rsidRPr="00FA5D85">
              <w:rPr>
                <w:rFonts w:hAnsi="Calibri" w:ascii="Calibri"/>
              </w:rPr>
              <w:t xml:space="preserve"> 21, Žminj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50079191913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39.135,34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39.135,34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37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Mladen </w:t>
            </w:r>
            <w:proofErr w:type="spellStart"/>
            <w:r w:rsidRPr="00FA5D85">
              <w:rPr>
                <w:rFonts w:hAnsi="Calibri" w:ascii="Calibri"/>
              </w:rPr>
              <w:t>Drmić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Voltićeva</w:t>
            </w:r>
            <w:proofErr w:type="spellEnd"/>
            <w:r w:rsidRPr="00FA5D85">
              <w:rPr>
                <w:rFonts w:hAnsi="Calibri" w:ascii="Calibri"/>
              </w:rPr>
              <w:t xml:space="preserve"> ulica 5,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20639492732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37.732,96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37.732,96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38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Mladen Jeromela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Monte </w:t>
            </w:r>
            <w:proofErr w:type="spellStart"/>
            <w:r w:rsidRPr="00FA5D85">
              <w:rPr>
                <w:rFonts w:hAnsi="Calibri" w:ascii="Calibri"/>
              </w:rPr>
              <w:t>Paradiso</w:t>
            </w:r>
            <w:proofErr w:type="spellEnd"/>
            <w:r w:rsidRPr="00FA5D85">
              <w:rPr>
                <w:rFonts w:hAnsi="Calibri" w:ascii="Calibri"/>
              </w:rPr>
              <w:t xml:space="preserve"> 13,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72614017466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109.666,50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109.666,50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39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Mladen </w:t>
            </w:r>
            <w:proofErr w:type="spellStart"/>
            <w:r w:rsidRPr="00FA5D85">
              <w:rPr>
                <w:rFonts w:hAnsi="Calibri" w:ascii="Calibri"/>
              </w:rPr>
              <w:t>Šugar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Cvitići</w:t>
            </w:r>
            <w:proofErr w:type="spellEnd"/>
            <w:r w:rsidRPr="00FA5D85">
              <w:rPr>
                <w:rFonts w:hAnsi="Calibri" w:ascii="Calibri"/>
              </w:rPr>
              <w:t xml:space="preserve"> 13, Žminj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98745458696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42.193,98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42.193,98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40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Morena Fakin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U. </w:t>
            </w:r>
            <w:proofErr w:type="spellStart"/>
            <w:r w:rsidRPr="00FA5D85">
              <w:rPr>
                <w:rFonts w:hAnsi="Calibri" w:ascii="Calibri"/>
              </w:rPr>
              <w:t>Novaki</w:t>
            </w:r>
            <w:proofErr w:type="spellEnd"/>
            <w:r w:rsidRPr="00FA5D85">
              <w:rPr>
                <w:rFonts w:hAnsi="Calibri" w:ascii="Calibri"/>
              </w:rPr>
              <w:t xml:space="preserve"> 38,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84536093368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16.279,01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16.279,01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Nedeljko Bubalo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Ul. 16. januar 39,</w:t>
            </w:r>
            <w:proofErr w:type="spellStart"/>
            <w:r w:rsidRPr="00FA5D85">
              <w:rPr>
                <w:rFonts w:hAnsi="Calibri" w:ascii="Calibri"/>
              </w:rPr>
              <w:t>Vodnjan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35807819252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116.788,61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116.788,61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Nevio Cetina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Guran (</w:t>
            </w:r>
            <w:proofErr w:type="spellStart"/>
            <w:r w:rsidRPr="00FA5D85">
              <w:rPr>
                <w:rFonts w:hAnsi="Calibri" w:ascii="Calibri"/>
              </w:rPr>
              <w:t>stanc</w:t>
            </w:r>
            <w:proofErr w:type="spellEnd"/>
            <w:r w:rsidRPr="00FA5D85">
              <w:rPr>
                <w:rFonts w:hAnsi="Calibri" w:ascii="Calibri"/>
              </w:rPr>
              <w:t xml:space="preserve">.) 20, </w:t>
            </w:r>
            <w:proofErr w:type="spellStart"/>
            <w:r w:rsidRPr="00FA5D85">
              <w:rPr>
                <w:rFonts w:hAnsi="Calibri" w:ascii="Calibri"/>
              </w:rPr>
              <w:t>Vodnjan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93954058835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133.253,58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133.253,58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Nevio </w:t>
            </w:r>
            <w:proofErr w:type="spellStart"/>
            <w:r w:rsidRPr="00FA5D85">
              <w:rPr>
                <w:rFonts w:hAnsi="Calibri" w:ascii="Calibri"/>
              </w:rPr>
              <w:t>Kirac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Pomer</w:t>
            </w:r>
            <w:proofErr w:type="spellEnd"/>
            <w:r w:rsidRPr="00FA5D85">
              <w:rPr>
                <w:rFonts w:hAnsi="Calibri" w:ascii="Calibri"/>
              </w:rPr>
              <w:t xml:space="preserve"> 35, Medulin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99666018766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104.513,27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104.513,27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Nikica Kraljević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Zadarska ul. 25,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63306683939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124.738,08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124.738,08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Norbert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Rupenović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Buonarotijeva</w:t>
            </w:r>
            <w:proofErr w:type="spellEnd"/>
            <w:r w:rsidRPr="00FA5D85">
              <w:rPr>
                <w:rFonts w:hAnsi="Calibri" w:ascii="Calibri"/>
              </w:rPr>
              <w:t xml:space="preserve"> 17,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54228964824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125.310,32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125.310,32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lastRenderedPageBreak/>
              <w:t>46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Oriana </w:t>
            </w:r>
            <w:proofErr w:type="spellStart"/>
            <w:r w:rsidRPr="00FA5D85">
              <w:rPr>
                <w:rFonts w:hAnsi="Calibri" w:ascii="Calibri"/>
              </w:rPr>
              <w:t>Damijanić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Giuseppe</w:t>
            </w:r>
            <w:proofErr w:type="spellEnd"/>
            <w:r w:rsidRPr="00FA5D85">
              <w:rPr>
                <w:rFonts w:hAnsi="Calibri" w:ascii="Calibri"/>
              </w:rPr>
              <w:t xml:space="preserve"> Tromba 21,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66490439063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40.369,60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40.369,60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47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Raul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Brščić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Ćirilometodske Družbe 1,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44484198349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42.219,70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42.219,70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48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Renato </w:t>
            </w:r>
            <w:proofErr w:type="spellStart"/>
            <w:r w:rsidRPr="00FA5D85">
              <w:rPr>
                <w:rFonts w:hAnsi="Calibri" w:ascii="Calibri"/>
              </w:rPr>
              <w:t>Mohorović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Teslina ulica 40,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81639868965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103.656,68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103.656,68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49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Rino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Simonelli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Veli vrh 12, </w:t>
            </w:r>
            <w:proofErr w:type="spellStart"/>
            <w:r w:rsidRPr="00FA5D85">
              <w:rPr>
                <w:rFonts w:hAnsi="Calibri" w:ascii="Calibri"/>
              </w:rPr>
              <w:t>Galižana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69623898821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111.547,85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111.547,85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50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Romana </w:t>
            </w:r>
            <w:proofErr w:type="spellStart"/>
            <w:r w:rsidRPr="00FA5D85">
              <w:rPr>
                <w:rFonts w:hAnsi="Calibri" w:ascii="Calibri"/>
              </w:rPr>
              <w:t>Teković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Bože </w:t>
            </w:r>
            <w:proofErr w:type="spellStart"/>
            <w:r w:rsidRPr="00FA5D85">
              <w:rPr>
                <w:rFonts w:hAnsi="Calibri" w:ascii="Calibri"/>
              </w:rPr>
              <w:t>Gumpca</w:t>
            </w:r>
            <w:proofErr w:type="spellEnd"/>
            <w:r w:rsidRPr="00FA5D85">
              <w:rPr>
                <w:rFonts w:hAnsi="Calibri" w:ascii="Calibri"/>
              </w:rPr>
              <w:t xml:space="preserve"> 37,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97199048467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46.374,57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46.374,57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Sergio</w:t>
            </w:r>
            <w:proofErr w:type="spellEnd"/>
            <w:r w:rsidRPr="00FA5D85">
              <w:rPr>
                <w:rFonts w:hAnsi="Calibri" w:ascii="Calibri"/>
              </w:rPr>
              <w:t xml:space="preserve"> </w:t>
            </w:r>
            <w:proofErr w:type="spellStart"/>
            <w:r w:rsidRPr="00FA5D85">
              <w:rPr>
                <w:rFonts w:hAnsi="Calibri" w:ascii="Calibri"/>
              </w:rPr>
              <w:t>Kalogjera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Motikina</w:t>
            </w:r>
            <w:proofErr w:type="spellEnd"/>
            <w:r w:rsidRPr="00FA5D85">
              <w:rPr>
                <w:rFonts w:hAnsi="Calibri" w:ascii="Calibri"/>
              </w:rPr>
              <w:t xml:space="preserve"> ulica 6,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77444601843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48.746,31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48.746,31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Silvano Kolić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Orbanići</w:t>
            </w:r>
            <w:proofErr w:type="spellEnd"/>
            <w:r w:rsidRPr="00FA5D85">
              <w:rPr>
                <w:rFonts w:hAnsi="Calibri" w:ascii="Calibri"/>
              </w:rPr>
              <w:t xml:space="preserve"> 31, </w:t>
            </w:r>
            <w:proofErr w:type="spellStart"/>
            <w:r w:rsidRPr="00FA5D85">
              <w:rPr>
                <w:rFonts w:hAnsi="Calibri" w:ascii="Calibri"/>
              </w:rPr>
              <w:t>Marčana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56016239938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117.143,43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117.143,43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Silvano Vojak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Pomer</w:t>
            </w:r>
            <w:proofErr w:type="spellEnd"/>
            <w:r w:rsidRPr="00FA5D85">
              <w:rPr>
                <w:rFonts w:hAnsi="Calibri" w:ascii="Calibri"/>
              </w:rPr>
              <w:t xml:space="preserve"> 225, Medulin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47211526339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134.106,81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134.106,81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Suzana </w:t>
            </w:r>
            <w:proofErr w:type="spellStart"/>
            <w:r w:rsidRPr="00FA5D85">
              <w:rPr>
                <w:rFonts w:hAnsi="Calibri" w:ascii="Calibri"/>
              </w:rPr>
              <w:t>Lukež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Kraška ulica 13,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51100480704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52.459,33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52.459,33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Valter </w:t>
            </w:r>
            <w:proofErr w:type="spellStart"/>
            <w:r w:rsidRPr="00FA5D85">
              <w:rPr>
                <w:rFonts w:hAnsi="Calibri" w:ascii="Calibri"/>
              </w:rPr>
              <w:t>Ritoša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Marulićeva ul. 10,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76911683580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86.457,65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86.457,65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Valter Vojnić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Valtura</w:t>
            </w:r>
            <w:proofErr w:type="spellEnd"/>
            <w:r w:rsidRPr="00FA5D85">
              <w:rPr>
                <w:rFonts w:hAnsi="Calibri" w:ascii="Calibri"/>
              </w:rPr>
              <w:t xml:space="preserve"> 19, Ližnjan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07195863791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113.277,06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113.277,06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57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Zoran </w:t>
            </w:r>
            <w:proofErr w:type="spellStart"/>
            <w:r w:rsidRPr="00FA5D85">
              <w:rPr>
                <w:rFonts w:hAnsi="Calibri" w:ascii="Calibri"/>
              </w:rPr>
              <w:t>Vlaisavljević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Marteganijeva</w:t>
            </w:r>
            <w:proofErr w:type="spellEnd"/>
            <w:r w:rsidRPr="00FA5D85">
              <w:rPr>
                <w:rFonts w:hAnsi="Calibri" w:ascii="Calibri"/>
              </w:rPr>
              <w:t xml:space="preserve"> 44,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75878979529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106.474,08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106.474,08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58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Ante Golub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Besengijev</w:t>
            </w:r>
            <w:proofErr w:type="spellEnd"/>
            <w:r w:rsidRPr="00FA5D85">
              <w:rPr>
                <w:rFonts w:hAnsi="Calibri" w:ascii="Calibri"/>
              </w:rPr>
              <w:t>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72864497374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8.366,00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8.366,00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59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Marko </w:t>
            </w:r>
            <w:proofErr w:type="spellStart"/>
            <w:r w:rsidRPr="00FA5D85">
              <w:rPr>
                <w:rFonts w:hAnsi="Calibri" w:ascii="Calibri"/>
              </w:rPr>
              <w:t>Karabuva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Zoranićeva</w:t>
            </w:r>
            <w:proofErr w:type="spellEnd"/>
            <w:r w:rsidRPr="00FA5D85">
              <w:rPr>
                <w:rFonts w:hAnsi="Calibri" w:ascii="Calibri"/>
              </w:rPr>
              <w:t xml:space="preserve">, Pula 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73247303310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8.344,00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8.344,00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60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Kapović Mirko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Ulica </w:t>
            </w:r>
            <w:proofErr w:type="spellStart"/>
            <w:r w:rsidRPr="00FA5D85">
              <w:rPr>
                <w:rFonts w:hAnsi="Calibri" w:ascii="Calibri"/>
              </w:rPr>
              <w:t>valmade</w:t>
            </w:r>
            <w:proofErr w:type="spellEnd"/>
            <w:r w:rsidRPr="00FA5D85">
              <w:rPr>
                <w:rFonts w:hAnsi="Calibri" w:ascii="Calibri"/>
              </w:rPr>
              <w:t xml:space="preserve"> 26,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92951595234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2.086,55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2.086,55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Percan Anton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Dalmatinska 104 </w:t>
            </w:r>
            <w:proofErr w:type="spellStart"/>
            <w:r w:rsidRPr="00FA5D85">
              <w:rPr>
                <w:rFonts w:hAnsi="Calibri" w:ascii="Calibri"/>
              </w:rPr>
              <w:t>Krnica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43143475992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2.889,10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2.889,10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Turčinović Danko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Ulica </w:t>
            </w:r>
            <w:proofErr w:type="spellStart"/>
            <w:r w:rsidRPr="00FA5D85">
              <w:rPr>
                <w:rFonts w:hAnsi="Calibri" w:ascii="Calibri"/>
              </w:rPr>
              <w:t>kašćuni</w:t>
            </w:r>
            <w:proofErr w:type="spellEnd"/>
            <w:r w:rsidRPr="00FA5D85">
              <w:rPr>
                <w:rFonts w:hAnsi="Calibri" w:ascii="Calibri"/>
              </w:rPr>
              <w:t xml:space="preserve"> 111, </w:t>
            </w:r>
            <w:proofErr w:type="spellStart"/>
            <w:r w:rsidRPr="00FA5D85">
              <w:rPr>
                <w:rFonts w:hAnsi="Calibri" w:ascii="Calibri"/>
              </w:rPr>
              <w:t>Štinjan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51013601207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15.701,34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15.701,34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Vidulin</w:t>
            </w:r>
            <w:proofErr w:type="spellEnd"/>
            <w:r w:rsidRPr="00FA5D85">
              <w:rPr>
                <w:rFonts w:hAnsi="Calibri" w:ascii="Calibri"/>
              </w:rPr>
              <w:t xml:space="preserve"> Franko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Ulica Monte bici 6, Fažana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8449998328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4.149,52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4.149,52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Benčić Slavko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Puljska</w:t>
            </w:r>
            <w:proofErr w:type="spellEnd"/>
            <w:r w:rsidRPr="00FA5D85">
              <w:rPr>
                <w:rFonts w:hAnsi="Calibri" w:ascii="Calibri"/>
              </w:rPr>
              <w:t xml:space="preserve"> cesta 47, </w:t>
            </w:r>
            <w:proofErr w:type="spellStart"/>
            <w:r w:rsidRPr="00FA5D85">
              <w:rPr>
                <w:rFonts w:hAnsi="Calibri" w:ascii="Calibri"/>
              </w:rPr>
              <w:t>Galižana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47137032755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5.732,07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5.732,07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Benčić Kristijan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G.Tromba</w:t>
            </w:r>
            <w:proofErr w:type="spellEnd"/>
            <w:r w:rsidRPr="00FA5D85">
              <w:rPr>
                <w:rFonts w:hAnsi="Calibri" w:ascii="Calibri"/>
              </w:rPr>
              <w:t xml:space="preserve"> 49, Šišan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12954724880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1.526,33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1.526,33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Drandić</w:t>
            </w:r>
            <w:proofErr w:type="spellEnd"/>
            <w:r w:rsidRPr="00FA5D85">
              <w:rPr>
                <w:rFonts w:hAnsi="Calibri" w:ascii="Calibri"/>
              </w:rPr>
              <w:t xml:space="preserve"> Mladen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Foli</w:t>
            </w:r>
            <w:proofErr w:type="spellEnd"/>
            <w:r w:rsidRPr="00FA5D85">
              <w:rPr>
                <w:rFonts w:hAnsi="Calibri" w:ascii="Calibri"/>
              </w:rPr>
              <w:t xml:space="preserve"> 6 , </w:t>
            </w:r>
            <w:proofErr w:type="spellStart"/>
            <w:r w:rsidRPr="00FA5D85">
              <w:rPr>
                <w:rFonts w:hAnsi="Calibri" w:ascii="Calibri"/>
              </w:rPr>
              <w:t>Svetvinčenat</w:t>
            </w:r>
            <w:proofErr w:type="spellEnd"/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73699640107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1.161,36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1.161,36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67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Matas </w:t>
            </w:r>
            <w:proofErr w:type="spellStart"/>
            <w:r w:rsidRPr="00FA5D85">
              <w:rPr>
                <w:rFonts w:hAnsi="Calibri" w:ascii="Calibri"/>
              </w:rPr>
              <w:t>Trankvilo</w:t>
            </w:r>
            <w:proofErr w:type="spellEnd"/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proofErr w:type="spellStart"/>
            <w:r w:rsidRPr="00FA5D85">
              <w:rPr>
                <w:rFonts w:hAnsi="Calibri" w:ascii="Calibri"/>
              </w:rPr>
              <w:t>Mutilska</w:t>
            </w:r>
            <w:proofErr w:type="spellEnd"/>
            <w:r w:rsidRPr="00FA5D85">
              <w:rPr>
                <w:rFonts w:hAnsi="Calibri" w:ascii="Calibri"/>
              </w:rPr>
              <w:t xml:space="preserve"> 51, Pula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58178750071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535,04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535,04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100&amp;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752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Ukupno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4.720.240,93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4.720.240,93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 </w:t>
            </w:r>
          </w:p>
        </w:tc>
      </w:tr>
    </w:tbl>
    <w:p w:rsidRDefault="00C25A15" w:rsidP="00C25A15" w:rsidR="00C25A15"/>
    <w:p w:rsidRDefault="00C25A15" w:rsidP="00C25A15" w:rsidR="00C25A15"/>
    <w:p w:rsidRDefault="00C25A15" w:rsidP="00C25A15" w:rsidR="00C25A15"/>
    <w:tbl>
      <w:tblPr>
        <w:tblpPr w:tblpY="-8655" w:tblpX="501" w:horzAnchor="page" w:rightFromText="180" w:leftFromText="180"/>
        <w:tblW w:type="auto" w:w="0"/>
        <w:tblLayout w:type="fixed"/>
        <w:tblLook w:val="04A0" w:noVBand="1" w:noHBand="0" w:lastColumn="0" w:firstColumn="1" w:lastRow="0" w:firstRow="1"/>
      </w:tblPr>
      <w:tblGrid>
        <w:gridCol w:w="534"/>
        <w:gridCol w:w="2126"/>
        <w:gridCol w:w="1701"/>
        <w:gridCol w:w="1962"/>
        <w:gridCol w:w="1156"/>
        <w:gridCol w:w="1418"/>
        <w:gridCol w:w="482"/>
        <w:gridCol w:w="1077"/>
        <w:gridCol w:w="700"/>
        <w:gridCol w:w="576"/>
        <w:gridCol w:w="1201"/>
        <w:gridCol w:w="75"/>
        <w:gridCol w:w="161"/>
        <w:gridCol w:w="236"/>
        <w:gridCol w:w="878"/>
        <w:gridCol w:w="1701"/>
      </w:tblGrid>
      <w:tr w:rsidTr="00957443" w:rsidR="005D50F8" w:rsidRPr="005D50F8">
        <w:trPr>
          <w:trHeight w:val="300"/>
        </w:trPr>
        <w:tc>
          <w:tcPr>
            <w:tcW w:type="dxa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6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0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30"/>
        </w:trPr>
        <w:tc>
          <w:tcPr>
            <w:tcW w:type="dxa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6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0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300"/>
        </w:trPr>
        <w:tc>
          <w:tcPr>
            <w:tcW w:type="dxa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6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0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300"/>
        </w:trPr>
        <w:tc>
          <w:tcPr>
            <w:tcW w:type="dxa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ind w:left="153"/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9072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sz w:val="22"/>
                <w:szCs w:val="22"/>
              </w:rPr>
            </w:pPr>
            <w:r w:rsidRPr="00957443">
              <w:rPr>
                <w:rFonts w:cs="Arial" w:hAnsi="Calibri" w:ascii="Calibri"/>
                <w:b/>
                <w:sz w:val="22"/>
                <w:szCs w:val="22"/>
              </w:rPr>
              <w:t xml:space="preserve">                                       </w:t>
            </w:r>
            <w:r w:rsidRPr="005D50F8">
              <w:rPr>
                <w:rFonts w:cs="Arial" w:hAnsi="Calibri" w:ascii="Calibri"/>
                <w:b/>
                <w:sz w:val="22"/>
                <w:szCs w:val="22"/>
              </w:rPr>
              <w:t>TABLICA PRIJAVLJENIH TRAŽBINA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300"/>
        </w:trPr>
        <w:tc>
          <w:tcPr>
            <w:tcW w:type="dxa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9072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sz w:val="22"/>
                <w:szCs w:val="22"/>
              </w:rPr>
            </w:pPr>
            <w:r w:rsidRPr="00957443">
              <w:rPr>
                <w:rFonts w:cs="Arial" w:hAnsi="Calibri" w:ascii="Calibri"/>
                <w:b/>
                <w:sz w:val="22"/>
                <w:szCs w:val="22"/>
              </w:rPr>
              <w:t xml:space="preserve">                                  </w:t>
            </w:r>
            <w:r w:rsidRPr="005D50F8">
              <w:rPr>
                <w:rFonts w:cs="Arial" w:hAnsi="Calibri" w:ascii="Calibri"/>
                <w:b/>
                <w:sz w:val="22"/>
                <w:szCs w:val="22"/>
              </w:rPr>
              <w:t>VJEROVNIKA DRUGOG VIŠEG ISPLATNOG REDA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300"/>
        </w:trPr>
        <w:tc>
          <w:tcPr>
            <w:tcW w:type="dxa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300"/>
        </w:trPr>
        <w:tc>
          <w:tcPr>
            <w:tcW w:type="dxa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60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 xml:space="preserve">Redni </w:t>
            </w: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br/>
              <w:t>broj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Ukupno</w:t>
            </w: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br/>
              <w:t>prijavljeno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Utvrđeno</w:t>
            </w: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275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Osporeno</w:t>
            </w: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Osporavatelj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Div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33890755814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Bobovica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10/A, Samobor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9.723,22 kn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9.723,22 kn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</w:t>
            </w:r>
          </w:p>
        </w:tc>
        <w:tc>
          <w:tcPr>
            <w:tcW w:type="dxa" w:w="127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0%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Klio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38859477986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Popovec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>, Varaždinska cesta 81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42.723,71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42.723,71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0%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cesta 81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Rotometal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promet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42362921136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Svetonedeljska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19, Samobor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161.315,82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158.815,82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99%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2.500</w:t>
            </w:r>
            <w:r w:rsidR="00957443">
              <w:rPr>
                <w:rFonts w:cs="Arial" w:hAnsi="Calibri" w:ascii="Calibri"/>
                <w:sz w:val="22"/>
                <w:szCs w:val="22"/>
              </w:rPr>
              <w:t>,00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stečajni upravitelj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Croatia osiguranje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26187994862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Miramarska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22, Zagreb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101.024,76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81.420,96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80,60,%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19.603,80</w:t>
            </w:r>
            <w:r w:rsidR="00957443">
              <w:rPr>
                <w:rFonts w:cs="Arial" w:hAnsi="Calibri" w:ascii="Calibri"/>
                <w:sz w:val="22"/>
                <w:szCs w:val="22"/>
              </w:rPr>
              <w:t xml:space="preserve">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19,40%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stečajni upravitelj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Messer Croatia plin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32179081874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Industrijska 1, Zaprešić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30.742,48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30.742,48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 xml:space="preserve">Končar - institut za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37724368086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Fallerovo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šetalište 22, Zagreb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28.359,80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27.909,80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99%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450</w:t>
            </w:r>
            <w:r w:rsidR="00957443">
              <w:rPr>
                <w:rFonts w:cs="Arial" w:hAnsi="Calibri" w:ascii="Calibri"/>
                <w:sz w:val="22"/>
                <w:szCs w:val="22"/>
              </w:rPr>
              <w:t>,00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1%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stečajni upravitelj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elektrotehniku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7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 xml:space="preserve">Financijska agencija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85821130368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Ul. grada Vukovara 70, Zagreb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1.678,87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1.678,87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 xml:space="preserve">Hrvatski zavod za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84397956623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Mihanovićeva 3,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51.355,97 kn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51.355,97 kn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</w:t>
            </w:r>
          </w:p>
        </w:tc>
        <w:tc>
          <w:tcPr>
            <w:tcW w:type="dxa" w:w="1275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mirovinsko osiguranje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9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In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>-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Di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74115235791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 xml:space="preserve">Antonio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della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Zonca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25/f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6.604,42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6.604,42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Vodnjan</w:t>
            </w:r>
            <w:proofErr w:type="spellEnd"/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957443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Indi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- metal 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85085199530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G.A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.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della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Zonca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25/e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hideMark/>
          </w:tcPr>
          <w:p w:rsidRDefault="00957443" w:rsidR="00957443">
            <w:r w:rsidRPr="005D50F8">
              <w:rPr>
                <w:rFonts w:cs="Arial" w:hAnsi="Calibri" w:ascii="Calibri"/>
                <w:sz w:val="22"/>
                <w:szCs w:val="22"/>
              </w:rPr>
              <w:t>1.067.688,96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1.067.688,96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957443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Vodnjan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957443" w:rsidR="00957443"/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957443" w:rsidP="005D50F8" w:rsidR="00957443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85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Uljanik poslovno informacijski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60885307456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Flaciusova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1, 52100 Pula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88.015,00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88.015,00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sustavi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lastRenderedPageBreak/>
              <w:t>12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Uljanik brodograđevni projekt 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52293691007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Flaciusova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1, 52100 Pula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266.508,70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58.203,15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22%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208.305,55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78%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stečajni upravitelj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Uljanik brodogradilište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21764428190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Flaciusova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1, 52100 Pula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11.508,88 kn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11.508,88 kn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Uljanik standard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76215244096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Flaciusova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1, 52100 Pula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4.820,09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4.820,09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69"/>
        </w:trPr>
        <w:tc>
          <w:tcPr>
            <w:tcW w:type="dxa" w:w="53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15</w:t>
            </w:r>
          </w:p>
        </w:tc>
        <w:tc>
          <w:tcPr>
            <w:tcW w:type="dxa" w:w="212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Zagrebačka banka d.d.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92963223473</w:t>
            </w:r>
          </w:p>
        </w:tc>
        <w:tc>
          <w:tcPr>
            <w:tcW w:type="dxa" w:w="311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Trg Bana Jelačića 10, Zagreb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561.412,83 kn</w:t>
            </w:r>
          </w:p>
        </w:tc>
        <w:tc>
          <w:tcPr>
            <w:tcW w:type="dxa" w:w="1559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561.412,83 kn</w:t>
            </w:r>
          </w:p>
        </w:tc>
        <w:tc>
          <w:tcPr>
            <w:tcW w:type="dxa" w:w="1276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69"/>
        </w:trPr>
        <w:tc>
          <w:tcPr>
            <w:tcW w:type="dxa" w:w="5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11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559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5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B35C2B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16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Det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norske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veritas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adriatica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66958856391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Ružićeva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32, Rijeka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24.707,27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24.707,27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B35C2B" w:rsidR="005D50F8" w:rsidRPr="005D50F8">
        <w:trPr>
          <w:trHeight w:val="24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Deni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Majcan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vl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>. Obrta Metalna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26522920317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Majcani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18, Buzet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643.431,71 kn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558.580,55 kn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87%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84.851,16 kn</w:t>
            </w:r>
          </w:p>
        </w:tc>
        <w:tc>
          <w:tcPr>
            <w:tcW w:type="dxa" w:w="1275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13%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stečajni upravitelj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 xml:space="preserve">galanterija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majcan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Đu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>-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vla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90949497405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Liburnijska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10, Pula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11.700,00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11.700,00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19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 xml:space="preserve">Aldo Obrovac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vl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>. Strojobravarskog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90905475291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Bričanci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12,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Svetvinčenat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115.873,39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115.873,39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 xml:space="preserve">obrta </w:t>
            </w: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Obal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B35C2B" w:rsidR="005D50F8" w:rsidRPr="005D50F8">
        <w:trPr>
          <w:trHeight w:val="24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Termag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70280644673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Kvarnerska cesta 35, Matulji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6.077,77 kn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6.077,77 kn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B35C2B" w:rsidR="005D50F8" w:rsidRPr="005D50F8">
        <w:trPr>
          <w:trHeight w:val="24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21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Hrvatske šume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69693144506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Ljudevita Farkaša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15.357,96 kn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12.857,96 kn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84%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2.500,00 kn</w:t>
            </w:r>
          </w:p>
        </w:tc>
        <w:tc>
          <w:tcPr>
            <w:tcW w:type="dxa" w:w="1275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16%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stečajni upravitelj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proofErr w:type="spellStart"/>
            <w:r w:rsidRPr="005D50F8">
              <w:rPr>
                <w:rFonts w:cs="Arial" w:hAnsi="Calibri" w:ascii="Calibri"/>
                <w:sz w:val="22"/>
                <w:szCs w:val="22"/>
              </w:rPr>
              <w:t>Vukotinovića</w:t>
            </w:r>
            <w:proofErr w:type="spellEnd"/>
            <w:r w:rsidRPr="005D50F8">
              <w:rPr>
                <w:rFonts w:cs="Arial" w:hAnsi="Calibri" w:ascii="Calibri"/>
                <w:sz w:val="22"/>
                <w:szCs w:val="22"/>
              </w:rPr>
              <w:t xml:space="preserve"> 2,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300"/>
        </w:trPr>
        <w:tc>
          <w:tcPr>
            <w:tcW w:type="dxa" w:w="534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22</w:t>
            </w:r>
          </w:p>
        </w:tc>
        <w:tc>
          <w:tcPr>
            <w:tcW w:type="dxa" w:w="2126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 xml:space="preserve">Ministarstvo financija Porezna uprava,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52634238587</w:t>
            </w:r>
          </w:p>
        </w:tc>
        <w:tc>
          <w:tcPr>
            <w:tcW w:type="dxa" w:w="3118"/>
            <w:gridSpan w:val="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Riva boduli 9,51000 Rijeka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1.125.481,12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1.125.481,12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300"/>
        </w:trPr>
        <w:tc>
          <w:tcPr>
            <w:tcW w:type="dxa" w:w="534"/>
            <w:vMerge/>
            <w:tcBorders>
              <w:top w:val="nil"/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12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Područni ured Istra, Primorje, Lika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23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Grad Pula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79517841355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Forum 1,52100 Pula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591.380,13 kn</w:t>
            </w:r>
          </w:p>
        </w:tc>
        <w:tc>
          <w:tcPr>
            <w:tcW w:type="dxa" w:w="155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591.380,13 kn</w:t>
            </w:r>
          </w:p>
        </w:tc>
        <w:tc>
          <w:tcPr>
            <w:tcW w:type="dxa" w:w="127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27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0,00 kn</w:t>
            </w:r>
          </w:p>
        </w:tc>
        <w:tc>
          <w:tcPr>
            <w:tcW w:type="dxa" w:w="127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100%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55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27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5D50F8">
              <w:rPr>
                <w:rFonts w:cs="Arial" w:hAnsi="Calibri" w:ascii="Calibri"/>
                <w:sz w:val="22"/>
                <w:szCs w:val="22"/>
              </w:rPr>
              <w:t> </w:t>
            </w:r>
          </w:p>
        </w:tc>
      </w:tr>
      <w:tr w:rsidTr="00957443" w:rsidR="005D50F8" w:rsidRPr="005D50F8">
        <w:trPr>
          <w:trHeight w:val="24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31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4.967.492,86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4.649.282,35 kn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93%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318.210,51</w:t>
            </w:r>
            <w:r w:rsidR="00957443">
              <w:rPr>
                <w:rFonts w:cs="Arial" w:hAnsi="Calibri" w:ascii="Calibri"/>
                <w:b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27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7%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D50F8" w:rsidP="005D50F8" w:rsidR="005D50F8" w:rsidRPr="005D50F8">
            <w:pPr>
              <w:jc w:val="center"/>
              <w:rPr>
                <w:rFonts w:cs="Arial" w:hAnsi="Calibri" w:ascii="Calibri"/>
                <w:b/>
                <w:bCs/>
                <w:sz w:val="22"/>
                <w:szCs w:val="22"/>
              </w:rPr>
            </w:pPr>
            <w:r w:rsidRPr="005D50F8">
              <w:rPr>
                <w:rFonts w:cs="Arial" w:hAnsi="Calibri" w:ascii="Calibri"/>
                <w:b/>
                <w:bCs/>
                <w:sz w:val="22"/>
                <w:szCs w:val="22"/>
              </w:rPr>
              <w:t> </w:t>
            </w:r>
          </w:p>
        </w:tc>
      </w:tr>
    </w:tbl>
    <w:p w:rsidRDefault="00C25A15" w:rsidP="00C25A15" w:rsidR="00C25A15"/>
    <w:p w:rsidRDefault="00C25A15" w:rsidP="00C25A15" w:rsidR="00C25A15"/>
    <w:p w:rsidRDefault="00C25A15" w:rsidP="00C25A15" w:rsidR="00C25A15">
      <w:pPr>
        <w:jc w:val="center"/>
      </w:pPr>
      <w:r>
        <w:t>U Pazinu, 27. svibnja 2016.</w:t>
      </w:r>
    </w:p>
    <w:p w:rsidRDefault="00C25A15" w:rsidP="00C25A15" w:rsidR="00C25A15">
      <w:pPr>
        <w:jc w:val="both"/>
      </w:pPr>
    </w:p>
    <w:p w:rsidRDefault="00C25A15" w:rsidP="00C25A15" w:rsidR="00C25A15">
      <w:pPr>
        <w:ind w:firstLine="708" w:left="9912"/>
        <w:jc w:val="both"/>
      </w:pPr>
      <w:r>
        <w:t>Stečajna sutkinja:</w:t>
      </w:r>
    </w:p>
    <w:p w:rsidRDefault="00C25A15" w:rsidP="00C25A15" w:rsidR="00C25A15">
      <w:pPr>
        <w:ind w:firstLine="708" w:left="9912"/>
        <w:jc w:val="both"/>
      </w:pPr>
      <w:r>
        <w:t>Tijana Licul</w:t>
      </w:r>
    </w:p>
    <w:sectPr w:rsidSect="00C25A15" w:rsidR="00C25A15">
      <w:head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0F8" w:rsidP="005D50F8" w:rsidR="005D50F8">
      <w:r>
        <w:separator/>
      </w:r>
    </w:p>
  </w:endnote>
  <w:endnote w:id="0" w:type="continuationSeparator">
    <w:p w:rsidRDefault="005D50F8" w:rsidP="005D50F8" w:rsidR="005D5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0F8" w:rsidP="005D50F8" w:rsidR="005D50F8">
      <w:r>
        <w:separator/>
      </w:r>
    </w:p>
  </w:footnote>
  <w:footnote w:id="0" w:type="continuationSeparator">
    <w:p w:rsidRDefault="005D50F8" w:rsidP="005D50F8" w:rsidR="005D5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6C5" w:rsidP="005D50F8" w:rsidR="005D50F8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St-1233/15</w:t>
    </w:r>
    <w:r w:rsidR="005D50F8">
      <w:t>-</w:t>
    </w:r>
    <w:r>
      <w:t>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A15"/>
    <w:rsid w:val="000014E8"/>
    <w:rsid w:val="001446C5"/>
    <w:rsid w:val="005D50F8"/>
    <w:rsid w:val="00957443"/>
    <w:rsid w:val="00B35C2B"/>
    <w:rsid w:val="00C2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A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true" w:styleId="xl65" w:type="paragraph">
    <w:name w:val="xl65"/>
    <w:basedOn w:val="Normal"/>
    <w:rsid w:val="00C25A15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67" w:type="paragraph">
    <w:name w:val="xl6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68" w:type="paragraph">
    <w:name w:val="xl6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69" w:type="paragraph">
    <w:name w:val="xl6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C25A15"/>
    <w:pPr>
      <w:spacing w:afterAutospacing="true" w:after="100" w:beforeAutospacing="true" w:before="100"/>
    </w:pPr>
  </w:style>
  <w:style w:customStyle="true" w:styleId="xl72" w:type="paragraph">
    <w:name w:val="xl7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73" w:type="paragraph">
    <w:name w:val="xl7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5" w:type="paragraph">
    <w:name w:val="xl75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7" w:type="paragraph">
    <w:name w:val="xl7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8" w:type="paragraph">
    <w:name w:val="xl78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9" w:type="paragraph">
    <w:name w:val="xl79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C25A15"/>
    <w:pPr>
      <w:spacing w:afterAutospacing="true" w:after="100" w:beforeAutospacing="true" w:before="100"/>
      <w:jc w:val="center"/>
    </w:pPr>
  </w:style>
  <w:style w:customStyle="true" w:styleId="xl82" w:type="paragraph">
    <w:name w:val="xl82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3" w:type="paragraph">
    <w:name w:val="xl83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5" w:type="paragraph">
    <w:name w:val="xl85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6" w:type="paragraph">
    <w:name w:val="xl86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7" w:type="paragraph">
    <w:name w:val="xl8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8" w:type="paragraph">
    <w:name w:val="xl8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9" w:type="paragraph">
    <w:name w:val="xl8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93" w:type="paragraph">
    <w:name w:val="xl9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25A15"/>
  </w:style>
  <w:style w:styleId="Tekstrezerviranogmjesta" w:type="character">
    <w:name w:val="Placeholder Text"/>
    <w:basedOn w:val="Zadanifontodlomka"/>
    <w:uiPriority w:val="99"/>
    <w:semiHidden/>
    <w:rsid w:val="00144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A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1" w:styleId="xl65" w:type="paragraph">
    <w:name w:val="xl65"/>
    <w:basedOn w:val="Normal"/>
    <w:rsid w:val="00C25A15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67" w:type="paragraph">
    <w:name w:val="xl6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68" w:type="paragraph">
    <w:name w:val="xl6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69" w:type="paragraph">
    <w:name w:val="xl6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C25A15"/>
    <w:pPr>
      <w:spacing w:after="100" w:afterAutospacing="1" w:before="100" w:beforeAutospacing="1"/>
    </w:pPr>
  </w:style>
  <w:style w:customStyle="1" w:styleId="xl72" w:type="paragraph">
    <w:name w:val="xl7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73" w:type="paragraph">
    <w:name w:val="xl7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5" w:type="paragraph">
    <w:name w:val="xl75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7" w:type="paragraph">
    <w:name w:val="xl7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8" w:type="paragraph">
    <w:name w:val="xl78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9" w:type="paragraph">
    <w:name w:val="xl79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C25A15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3" w:type="paragraph">
    <w:name w:val="xl83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5" w:type="paragraph">
    <w:name w:val="xl85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6" w:type="paragraph">
    <w:name w:val="xl86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7" w:type="paragraph">
    <w:name w:val="xl8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8" w:type="paragraph">
    <w:name w:val="xl8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9" w:type="paragraph">
    <w:name w:val="xl8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93" w:type="paragraph">
    <w:name w:val="xl9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25A15"/>
  </w:style>
  <w:style w:styleId="Tekstrezerviranogmjesta" w:type="character">
    <w:name w:val="Placeholder Text"/>
    <w:basedOn w:val="Zadanifontodlomka"/>
    <w:uiPriority w:val="99"/>
    <w:semiHidden/>
    <w:rsid w:val="00144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06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</izvorni_sadrzaj>
    <derivirana_varijabla naziv="DomainObject.Predmet.SudioniciListNaziv_1">
      <item>FINANCIJSKA AGENCIJA, RC RIJEKA, PODRUŽNICA PULA, PULA</item>
      <item>ULJANIK TESU SZZ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</izvorni_sadrzaj>
    <derivirana_varijabla naziv="DomainObject.Predmet.SudioniciListNazivOIB_1">
      <item>, OIB 85821130368</item>
      <item>, OIB 88998196947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1324</properties:Words>
  <properties:Characters>7638</properties:Characters>
  <properties:Lines>1234</properties:Lines>
  <properties:Paragraphs>867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2016-05-27T10:29:00Z</dcterms:created>
  <dc:creator>Tijana Licul</dc:creator>
  <cp:lastModifiedBy>Sanja Prodan</cp:lastModifiedBy>
  <cp:lastPrinted>2016-05-27T11:07:00Z</cp:lastPrinted>
  <dcterms:modified xmlns:xsi="http://www.w3.org/2001/XMLSchema-instance" xsi:type="dcterms:W3CDTF">2016-05-27T11:07:00Z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