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7013" w14:paraId="5767013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F1FB2">
        <w:rPr>
          <w:rFonts w:hAnsi="Times New Roman" w:ascii="Times New Roman"/>
        </w:rPr>
        <w:t>3795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 xml:space="preserve">za otvaranje stečajnog postupka nad dužnikom </w:t>
      </w:r>
      <w:r w:rsidR="003F1FB2" w:rsidRPr="003F1FB2">
        <w:rPr>
          <w:rFonts w:hAnsi="Times New Roman" w:ascii="Times New Roman"/>
          <w:szCs w:val="24"/>
        </w:rPr>
        <w:t>AJBI-IZOLACIJE, d.o.o., Zagreb, Peruanska 10, OIB: 89725368826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C04FD8">
        <w:rPr>
          <w:rFonts w:hAnsi="Times New Roman" w:ascii="Times New Roman"/>
          <w:szCs w:val="24"/>
        </w:rPr>
        <w:t>2</w:t>
      </w:r>
      <w:r w:rsidR="003F1FB2">
        <w:rPr>
          <w:rFonts w:hAnsi="Times New Roman" w:ascii="Times New Roman"/>
          <w:szCs w:val="24"/>
        </w:rPr>
        <w:t>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3F1FB2">
        <w:rPr>
          <w:rFonts w:hAnsi="Times New Roman" w:ascii="Times New Roman"/>
          <w:szCs w:val="24"/>
        </w:rPr>
        <w:t xml:space="preserve">veljače </w:t>
      </w:r>
      <w:r w:rsidR="00B81090" w:rsidRPr="00573FE4">
        <w:rPr>
          <w:rFonts w:hAnsi="Times New Roman" w:ascii="Times New Roman"/>
          <w:szCs w:val="24"/>
        </w:rPr>
        <w:t>201</w:t>
      </w:r>
      <w:r w:rsidR="003F1FB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3F1FB2" w:rsidRPr="003F1FB2">
        <w:rPr>
          <w:rFonts w:hAnsi="Times New Roman" w:ascii="Times New Roman"/>
          <w:szCs w:val="24"/>
        </w:rPr>
        <w:t>Nikola Jakir, iz Z</w:t>
      </w:r>
      <w:r w:rsidR="003F1FB2">
        <w:rPr>
          <w:rFonts w:hAnsi="Times New Roman" w:ascii="Times New Roman"/>
          <w:szCs w:val="24"/>
        </w:rPr>
        <w:t xml:space="preserve">agreba, Vojina Bakića 10, OIB: </w:t>
      </w:r>
      <w:r w:rsidR="003F1FB2" w:rsidRPr="003F1FB2">
        <w:rPr>
          <w:rFonts w:hAnsi="Times New Roman" w:ascii="Times New Roman"/>
          <w:szCs w:val="24"/>
        </w:rPr>
        <w:t>35440503043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C04FD8">
        <w:rPr>
          <w:rFonts w:hAnsi="Times New Roman" w:ascii="Times New Roman"/>
          <w:szCs w:val="24"/>
        </w:rPr>
        <w:t xml:space="preserve"> </w:t>
      </w:r>
      <w:r w:rsidR="002B3B12">
        <w:rPr>
          <w:rFonts w:hAnsi="Times New Roman" w:ascii="Times New Roman"/>
          <w:szCs w:val="24"/>
        </w:rPr>
        <w:t>Miroslav Borš</w:t>
      </w:r>
      <w:r w:rsidR="00C04FD8">
        <w:rPr>
          <w:rFonts w:hAnsi="Times New Roman" w:ascii="Times New Roman"/>
          <w:szCs w:val="24"/>
        </w:rPr>
        <w:t xml:space="preserve">, iz Zagreba, </w:t>
      </w:r>
      <w:r w:rsidR="002B3B12">
        <w:rPr>
          <w:rFonts w:hAnsi="Times New Roman" w:ascii="Times New Roman"/>
          <w:szCs w:val="24"/>
        </w:rPr>
        <w:t>Plemićeva 2</w:t>
      </w:r>
      <w:r w:rsidR="00C04FD8">
        <w:rPr>
          <w:rFonts w:hAnsi="Times New Roman" w:ascii="Times New Roman"/>
          <w:szCs w:val="24"/>
        </w:rPr>
        <w:t xml:space="preserve">, OIB: </w:t>
      </w:r>
      <w:r w:rsidR="002B3B12">
        <w:rPr>
          <w:rFonts w:hAnsi="Times New Roman" w:ascii="Times New Roman"/>
          <w:szCs w:val="24"/>
        </w:rPr>
        <w:t>69665623244.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2B3B12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 xml:space="preserve">. </w:t>
      </w:r>
      <w:r w:rsidR="00652D36">
        <w:rPr>
          <w:rFonts w:hAnsi="Times New Roman" w:ascii="Times New Roman"/>
          <w:szCs w:val="24"/>
        </w:rPr>
        <w:t>s</w:t>
      </w:r>
      <w:r w:rsidR="002B3B12">
        <w:rPr>
          <w:rFonts w:hAnsi="Times New Roman" w:ascii="Times New Roman"/>
          <w:szCs w:val="24"/>
        </w:rPr>
        <w:t>iječnja</w:t>
      </w:r>
      <w:r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za privremenog stečajnog upravitelja imenovan je </w:t>
      </w:r>
      <w:r w:rsidR="002B3B12" w:rsidRPr="002B3B12">
        <w:rPr>
          <w:rFonts w:hAnsi="Times New Roman" w:ascii="Times New Roman"/>
          <w:szCs w:val="24"/>
        </w:rPr>
        <w:t>Nikola Jakir, iz Zagreba, Vojina Bakića 10, OIB:  35440503043</w:t>
      </w:r>
      <w:r w:rsidR="00652D36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2B3B1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2B3B12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. </w:t>
      </w:r>
      <w:r w:rsidR="002B3B12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imenovani privremeni stečajni upravitelj </w:t>
      </w:r>
      <w:r w:rsidR="002B3B12" w:rsidRPr="002B3B12">
        <w:rPr>
          <w:rFonts w:hAnsi="Times New Roman" w:ascii="Times New Roman"/>
          <w:szCs w:val="24"/>
        </w:rPr>
        <w:t>Nikola Jakir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podnio je zahtjev za razrješenjem </w:t>
      </w:r>
      <w:r w:rsidR="008D0005">
        <w:rPr>
          <w:rFonts w:hAnsi="Times New Roman" w:ascii="Times New Roman"/>
          <w:szCs w:val="24"/>
        </w:rPr>
        <w:t xml:space="preserve">u kojem navodi da </w:t>
      </w:r>
      <w:r w:rsidR="002B3B12">
        <w:rPr>
          <w:rFonts w:hAnsi="Times New Roman" w:ascii="Times New Roman"/>
          <w:szCs w:val="24"/>
        </w:rPr>
        <w:t>2. svibnja 2017. odlazi u mirovinu te neće više preuzimati nove predmete.</w:t>
      </w:r>
    </w:p>
    <w:p w:rsidRDefault="002B3B12" w:rsidP="00824AC3" w:rsidR="002B3B1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652D36">
        <w:rPr>
          <w:rFonts w:hAnsi="Times New Roman" w:ascii="Times New Roman"/>
          <w:szCs w:val="24"/>
        </w:rPr>
        <w:t>2</w:t>
      </w:r>
      <w:r w:rsidR="002B3B12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B3B12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41757">
        <w:rPr>
          <w:rFonts w:hAnsi="Times New Roman" w:ascii="Times New Roman"/>
          <w:szCs w:val="24"/>
        </w:rPr>
        <w:t>, v.r.</w:t>
      </w:r>
    </w:p>
    <w:p w:rsidRDefault="00141757" w:rsidP="007F17A7" w:rsidR="00141757">
      <w:pPr>
        <w:ind w:firstLine="720"/>
        <w:jc w:val="right"/>
        <w:rPr>
          <w:rFonts w:hAnsi="Times New Roman" w:ascii="Times New Roman"/>
          <w:szCs w:val="24"/>
        </w:rPr>
      </w:pPr>
    </w:p>
    <w:p w:rsidRDefault="00141757" w:rsidP="00141757" w:rsidR="0014175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41757" w:rsidP="00141757" w:rsidR="0014175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41757" w:rsidP="00141757" w:rsidR="0014175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41757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B3B12">
      <w:rPr>
        <w:rFonts w:hAnsi="Times New Roman" w:ascii="Times New Roman"/>
      </w:rPr>
      <w:t>3795</w:t>
    </w:r>
    <w:r w:rsidR="00567EB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D1EF9"/>
    <w:rsid w:val="000E0033"/>
    <w:rsid w:val="000E5A09"/>
    <w:rsid w:val="000F4D6A"/>
    <w:rsid w:val="00141757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3B12"/>
    <w:rsid w:val="002B5A6A"/>
    <w:rsid w:val="002C7F1C"/>
    <w:rsid w:val="002F4231"/>
    <w:rsid w:val="0036322E"/>
    <w:rsid w:val="00391D0C"/>
    <w:rsid w:val="003A0013"/>
    <w:rsid w:val="003A572A"/>
    <w:rsid w:val="003E01D6"/>
    <w:rsid w:val="003F1FB2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919AE"/>
    <w:rsid w:val="005C7C69"/>
    <w:rsid w:val="00652D36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755F8"/>
    <w:rsid w:val="008816DA"/>
    <w:rsid w:val="008D0005"/>
    <w:rsid w:val="008E0EF7"/>
    <w:rsid w:val="008F6118"/>
    <w:rsid w:val="00906334"/>
    <w:rsid w:val="009432E4"/>
    <w:rsid w:val="00946D02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04FD8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E3A3F"/>
    <w:rsid w:val="00DF6582"/>
    <w:rsid w:val="00E14B5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41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7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41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7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St-3795/2016</izvorni_sadrzaj>
    <derivirana_varijabla naziv="DomainObject.Predmet.OznakaBroj_1">St-3795/2016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AJBI-IZOLACIJE d.o.o. zastupanog po punomoćniku Mirsad Zulić</izvorni_sadrzaj>
    <derivirana_varijabla naziv="DomainObject.Predmet.ProtustrankaFormated_1">  AJBI-IZOLACIJE d.o.o. zastupanog po punomoćniku Mirsad Zulić</derivirana_varijabla>
  </DomainObject.Predmet.ProtustrankaFormated>
  <DomainObject.Predmet.ProtustrankaFormatedOIB>
    <izvorni_sadrzaj>  AJBI-IZOLACIJE d.o.o., OIB 89725368826 zastupanog po punomoćniku Mirsad Zulić</izvorni_sadrzaj>
    <derivirana_varijabla naziv="DomainObject.Predmet.ProtustrankaFormatedOIB_1">  AJBI-IZOLACIJE d.o.o., OIB 89725368826 zastupanog po punomoćniku Mirsad Zulić</derivirana_varijabla>
  </DomainObject.Predmet.ProtustrankaFormatedOIB>
  <DomainObject.Predmet.ProtustrankaFormatedWithAdress>
    <izvorni_sadrzaj> AJBI-IZOLACIJE d.o.o., Peruanska 10, 10000 Zagreb zastupanog po punomoćniku Mirsad Zulić</izvorni_sadrzaj>
    <derivirana_varijabla naziv="DomainObject.Predmet.ProtustrankaFormatedWithAdress_1"> AJBI-IZOLACIJE d.o.o., Peruanska 10, 10000 Zagreb zastupanog po punomoćniku Mirsad Zulić</derivirana_varijabla>
  </DomainObject.Predmet.ProtustrankaFormatedWithAdress>
  <DomainObject.Predmet.ProtustrankaFormatedWithAdressOIB>
    <izvorni_sadrzaj> AJBI-IZOLACIJE d.o.o., OIB 89725368826, Peruanska 10, 10000 Zagreb zastupanog po punomoćniku Mirsad Zulić</izvorni_sadrzaj>
    <derivirana_varijabla naziv="DomainObject.Predmet.ProtustrankaFormatedWithAdressOIB_1"> AJBI-IZOLACIJE d.o.o., OIB 89725368826, Peruanska 10, 10000 Zagreb zastupanog po punomoćniku Mirsad Zulić</derivirana_varijabla>
  </DomainObject.Predmet.ProtustrankaFormatedWithAdressOIB>
  <DomainObject.Predmet.ProtustrankaWithAdress>
    <izvorni_sadrzaj>AJBI-IZOLACIJE d.o.o. Peruanska 10, 10000 Zagreb</izvorni_sadrzaj>
    <derivirana_varijabla naziv="DomainObject.Predmet.ProtustrankaWithAdress_1">AJBI-IZOLACIJE d.o.o. Peruanska 10, 10000 Zagreb</derivirana_varijabla>
  </DomainObject.Predmet.ProtustrankaWithAdress>
  <DomainObject.Predmet.ProtustrankaWithAdressOIB>
    <izvorni_sadrzaj>AJBI-IZOLACIJE d.o.o., OIB 89725368826, Peruanska 10, 10000 Zagreb</izvorni_sadrzaj>
    <derivirana_varijabla naziv="DomainObject.Predmet.ProtustrankaWithAdressOIB_1">AJBI-IZOLACIJE d.o.o., OIB 89725368826, Peruanska 10, 10000 Zagreb</derivirana_varijabla>
  </DomainObject.Predmet.ProtustrankaWithAdressOIB>
  <DomainObject.Predmet.ProtustrankaNazivFormated>
    <izvorni_sadrzaj>AJBI-IZOLACIJE d.o.o.</izvorni_sadrzaj>
    <derivirana_varijabla naziv="DomainObject.Predmet.ProtustrankaNazivFormated_1">AJBI-IZOLACIJE d.o.o.</derivirana_varijabla>
  </DomainObject.Predmet.ProtustrankaNazivFormated>
  <DomainObject.Predmet.ProtustrankaNazivFormatedOIB>
    <izvorni_sadrzaj>AJBI-IZOLACIJE d.o.o., OIB 89725368826</izvorni_sadrzaj>
    <derivirana_varijabla naziv="DomainObject.Predmet.ProtustrankaNazivFormatedOIB_1">AJBI-IZOLACIJE d.o.o., OIB 89725368826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AJBI-IZOLACIJE d.o.o. zastupanog po punomoćniku Mirsad Zulić</item>
    </izvorni_sadrzaj>
    <derivirana_varijabla naziv="DomainObject.Predmet.ProtuStrankaListFormated_1">
      <item>AJBI-IZOLACIJE d.o.o. zastupanog po punomoćniku Mirsad Zulić</item>
    </derivirana_varijabla>
  </DomainObject.Predmet.ProtuStrankaListFormated>
  <DomainObject.Predmet.ProtuStrankaListFormatedOIB>
    <izvorni_sadrzaj>
      <item>AJBI-IZOLACIJE d.o.o., OIB 89725368826 zastupanog po punomoćniku Mirsad Zulić</item>
    </izvorni_sadrzaj>
    <derivirana_varijabla naziv="DomainObject.Predmet.ProtuStrankaListFormatedOIB_1">
      <item>AJBI-IZOLACIJE d.o.o., OIB 89725368826 zastupanog po punomoćniku Mirsad Zulić</item>
    </derivirana_varijabla>
  </DomainObject.Predmet.ProtuStrankaListFormatedOIB>
  <DomainObject.Predmet.ProtuStrankaListFormatedWithAdress>
    <izvorni_sadrzaj>
      <item>AJBI-IZOLACIJE d.o.o., Peruanska 10, 10000 Zagreb zastupanog po punomoćniku Mirsad Zulić</item>
    </izvorni_sadrzaj>
    <derivirana_varijabla naziv="DomainObject.Predmet.ProtuStrankaListFormatedWithAdress_1">
      <item>AJBI-IZOLACIJE d.o.o., Peruanska 10, 10000 Zagreb zastupanog po punomoćniku Mirsad Zulić</item>
    </derivirana_varijabla>
  </DomainObject.Predmet.ProtuStrankaListFormatedWithAdress>
  <DomainObject.Predmet.ProtuStrankaListFormatedWithAdressOIB>
    <izvorni_sadrzaj>
      <item>AJBI-IZOLACIJE d.o.o., OIB 89725368826, Peruanska 10, 10000 Zagreb zastupanog po punomoćniku Mirsad Zulić</item>
    </izvorni_sadrzaj>
    <derivirana_varijabla naziv="DomainObject.Predmet.ProtuStrankaListFormatedWithAdressOIB_1">
      <item>AJBI-IZOLACIJE d.o.o., OIB 89725368826, Peruanska 10, 10000 Zagreb zastupanog po punomoćniku Mirsad Zulić</item>
    </derivirana_varijabla>
  </DomainObject.Predmet.ProtuStrankaListFormatedWithAdressOIB>
  <DomainObject.Predmet.ProtuStrankaListNazivFormated>
    <izvorni_sadrzaj>
      <item>AJBI-IZOLACIJE d.o.o.</item>
    </izvorni_sadrzaj>
    <derivirana_varijabla naziv="DomainObject.Predmet.ProtuStrankaListNazivFormated_1">
      <item>AJBI-IZOLACIJE d.o.o.</item>
    </derivirana_varijabla>
  </DomainObject.Predmet.ProtuStrankaListNazivFormated>
  <DomainObject.Predmet.ProtuStrankaListNazivFormatedOIB>
    <izvorni_sadrzaj>
      <item>AJBI-IZOLACIJE d.o.o., OIB 89725368826</item>
    </izvorni_sadrzaj>
    <derivirana_varijabla naziv="DomainObject.Predmet.ProtuStrankaListNazivFormatedOIB_1">
      <item>AJBI-IZOLACIJE d.o.o., OIB 89725368826</item>
    </derivirana_varijabla>
  </DomainObject.Predmet.ProtuStrankaListNazivFormatedOIB>
  <DomainObject.Predmet.OstaliListFormated>
    <izvorni_sadrzaj>
      <item>Mirsad Zulić punomoćnik sudionika u postupku AJBI-IZOLACIJE d.o.o.</item>
    </izvorni_sadrzaj>
    <derivirana_varijabla naziv="DomainObject.Predmet.OstaliListFormated_1">
      <item>Mirsad Zulić punomoćnik sudionika u postupku AJBI-IZOLACIJE d.o.o.</item>
    </derivirana_varijabla>
  </DomainObject.Predmet.OstaliListFormated>
  <DomainObject.Predmet.OstaliListFormatedOIB>
    <izvorni_sadrzaj>
      <item>Mirsad Zulić, OIB 83232173645 punomoćnik sudionika u postupku AJBI-IZOLACIJE d.o.o.</item>
    </izvorni_sadrzaj>
    <derivirana_varijabla naziv="DomainObject.Predmet.OstaliListFormatedOIB_1">
      <item>Mirsad Zulić, OIB 83232173645 punomoćnik sudionika u postupku AJBI-IZOLACIJE d.o.o.</item>
    </derivirana_varijabla>
  </DomainObject.Predmet.OstaliListFormatedOIB>
  <DomainObject.Predmet.OstaliListFormatedWithAdress>
    <izvorni_sadrzaj>
      <item>Mirsad Zulić, Peruanska 10, 10000 Zagreb punomoćnik sudionika u postupku AJBI-IZOLACIJE d.o.o.</item>
    </izvorni_sadrzaj>
    <derivirana_varijabla naziv="DomainObject.Predmet.OstaliListFormatedWithAdress_1">
      <item>Mirsad Zulić, Peruanska 10, 10000 Zagreb punomoćnik sudionika u postupku AJBI-IZOLACIJE d.o.o.</item>
    </derivirana_varijabla>
  </DomainObject.Predmet.OstaliListFormatedWithAdress>
  <DomainObject.Predmet.OstaliListFormatedWithAdressOIB>
    <izvorni_sadrzaj>
      <item>Mirsad Zulić, OIB 83232173645, Peruanska 10, 10000 Zagreb punomoćnik sudionika u postupku AJBI-IZOLACIJE d.o.o.</item>
    </izvorni_sadrzaj>
    <derivirana_varijabla naziv="DomainObject.Predmet.OstaliListFormatedWithAdressOIB_1">
      <item>Mirsad Zulić, OIB 83232173645, Peruanska 10, 10000 Zagreb punomoćnik sudionika u postupku AJBI-IZOLACIJE d.o.o.</item>
    </derivirana_varijabla>
  </DomainObject.Predmet.OstaliListFormatedWithAdressOIB>
  <DomainObject.Predmet.OstaliListNazivFormated>
    <izvorni_sadrzaj>
      <item>Mirsad Zulić</item>
    </izvorni_sadrzaj>
    <derivirana_varijabla naziv="DomainObject.Predmet.OstaliListNazivFormated_1">
      <item>Mirsad Zulić</item>
    </derivirana_varijabla>
  </DomainObject.Predmet.OstaliListNazivFormated>
  <DomainObject.Predmet.OstaliListNazivFormatedOIB>
    <izvorni_sadrzaj>
      <item>Mirsad Zulić, OIB 83232173645</item>
    </izvorni_sadrzaj>
    <derivirana_varijabla naziv="DomainObject.Predmet.OstaliListNazivFormatedOIB_1">
      <item>Mirsad Zulić, OIB 83232173645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AJBI-IZOLACIJE d.o.o.</izvorni_sadrzaj>
    <derivirana_varijabla naziv="DomainObject.Predmet.ProtustrankaIDrugi_1">AJBI-IZOLACIJE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AJBI-IZOLACIJE d.o.o., OIB 89725368826, Peruanska 10, 10000 Zagreb</izvorni_sadrzaj>
    <derivirana_varijabla naziv="DomainObject.Predmet.ProtustrankaIDrugiAdressOIB_1">AJBI-IZOLACIJE d.o.o., OIB 89725368826,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AJBI-IZOLACIJE d.o.o.</item>
      <item>Mirsad Zulić</item>
    </izvorni_sadrzaj>
    <derivirana_varijabla naziv="DomainObject.Predmet.SudioniciListNaziv_1">
      <item>FINA Regionalni centar Zagreb</item>
      <item>AJBI-IZOLACIJE d.o.o.</item>
      <item>Mirsad Zulić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izvorni_sadrzaj>
    <derivirana_varijabla naziv="DomainObject.Predmet.SudioniciListAdressOIB_1"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89725368826</item>
      <item>, OIB 83232173645</item>
    </izvorni_sadrzaj>
    <derivirana_varijabla naziv="DomainObject.Predmet.SudioniciListNazivOIB_1">
      <item>, OIB 85821130368</item>
      <item>, OIB 89725368826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6F978-51F7-4A82-BAA4-2DFA52155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365</properties:Words>
  <properties:Characters>1939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2017-02-21T13:02:00Z</dcterms:created>
  <dc:creator>x</dc:creator>
  <cp:lastModifiedBy>Žana Livaja</cp:lastModifiedBy>
  <cp:lastPrinted>2017-02-21T13:10:00Z</cp:lastPrinted>
  <dcterms:modified xmlns:xsi="http://www.w3.org/2001/XMLSchema-instance" xsi:type="dcterms:W3CDTF">2017-02-21T13:10:00Z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