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1a55" w14:paraId="01c1a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EC7957">
        <w:rPr>
          <w:rFonts w:hAnsi="Times New Roman" w:ascii="Times New Roman"/>
        </w:rPr>
        <w:t>START TRGOVINA d.o.o., Vrbovec, Luka, Luka 313, OIB: 36427077633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EC7957">
        <w:rPr>
          <w:rFonts w:hAnsi="Times New Roman" w:ascii="Times New Roman"/>
        </w:rPr>
        <w:t>START TRGOVINA d.o.o., Vrbovec, Luka, Luka 313, OIB: 36427077633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CF1C35">
        <w:rPr>
          <w:rFonts w:hAnsi="Times New Roman" w:ascii="Times New Roman"/>
          <w:szCs w:val="24"/>
        </w:rPr>
        <w:t>13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C7957">
        <w:rPr>
          <w:rFonts w:hAnsi="Times New Roman" w:ascii="Times New Roman"/>
          <w:szCs w:val="24"/>
        </w:rPr>
        <w:t>Berislav Maksimović, Varaždin, Hrašćica, Braće Radić 1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EC7957">
        <w:rPr>
          <w:rFonts w:hAnsi="Times New Roman" w:ascii="Times New Roman"/>
        </w:rPr>
        <w:t>START TRGOVINA d.o.o., Vrbovec, Luka, Luka 313, OIB: 36427077633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A86DAC">
        <w:rPr>
          <w:rFonts w:hAnsi="Times New Roman" w:ascii="Times New Roman"/>
          <w:lang w:val="hr-HR"/>
        </w:rPr>
        <w:t>1</w:t>
      </w:r>
      <w:r w:rsidR="00EC7957">
        <w:rPr>
          <w:rFonts w:hAnsi="Times New Roman" w:ascii="Times New Roman"/>
          <w:lang w:val="hr-HR"/>
        </w:rPr>
        <w:t>6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435" w:rsidP="00DB4528" w:rsidR="005E4435">
      <w:r>
        <w:separator/>
      </w:r>
    </w:p>
  </w:endnote>
  <w:endnote w:id="0" w:type="continuationSeparator">
    <w:p w:rsidRDefault="005E4435" w:rsidP="00DB4528" w:rsidR="005E4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435" w:rsidP="00DB4528" w:rsidR="005E4435">
      <w:r>
        <w:separator/>
      </w:r>
    </w:p>
  </w:footnote>
  <w:footnote w:id="0" w:type="continuationSeparator">
    <w:p w:rsidRDefault="005E4435" w:rsidP="00DB4528" w:rsidR="005E4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EC7957">
          <w:rPr>
            <w:rFonts w:hAnsi="Times New Roman" w:ascii="Times New Roman"/>
          </w:rPr>
          <w:t>6812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C7957">
      <w:rPr>
        <w:rFonts w:hAnsi="Times New Roman" w:ascii="Times New Roman"/>
        <w:lang w:val="hr-HR"/>
      </w:rPr>
      <w:t>6812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37A67"/>
    <w:rsid w:val="000519C6"/>
    <w:rsid w:val="00055716"/>
    <w:rsid w:val="000718AE"/>
    <w:rsid w:val="000806F7"/>
    <w:rsid w:val="000949C7"/>
    <w:rsid w:val="000961D9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0FC1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2247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3171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435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D4E12"/>
    <w:rsid w:val="008E202F"/>
    <w:rsid w:val="008E7881"/>
    <w:rsid w:val="009129B8"/>
    <w:rsid w:val="00917D72"/>
    <w:rsid w:val="00937F10"/>
    <w:rsid w:val="00943627"/>
    <w:rsid w:val="009475F9"/>
    <w:rsid w:val="0096481A"/>
    <w:rsid w:val="00997BA9"/>
    <w:rsid w:val="009A7DBA"/>
    <w:rsid w:val="009D1550"/>
    <w:rsid w:val="009F22BB"/>
    <w:rsid w:val="009F5765"/>
    <w:rsid w:val="00A00859"/>
    <w:rsid w:val="00A026B7"/>
    <w:rsid w:val="00A10AE6"/>
    <w:rsid w:val="00A14696"/>
    <w:rsid w:val="00A17FB0"/>
    <w:rsid w:val="00A22517"/>
    <w:rsid w:val="00A31606"/>
    <w:rsid w:val="00A46254"/>
    <w:rsid w:val="00A54CC7"/>
    <w:rsid w:val="00A7066E"/>
    <w:rsid w:val="00A86DAC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AF41A9"/>
    <w:rsid w:val="00B03169"/>
    <w:rsid w:val="00B042BA"/>
    <w:rsid w:val="00B14182"/>
    <w:rsid w:val="00B15B60"/>
    <w:rsid w:val="00B2463B"/>
    <w:rsid w:val="00B3307C"/>
    <w:rsid w:val="00B37070"/>
    <w:rsid w:val="00B55130"/>
    <w:rsid w:val="00B648C8"/>
    <w:rsid w:val="00B722EE"/>
    <w:rsid w:val="00B76F2D"/>
    <w:rsid w:val="00B841C6"/>
    <w:rsid w:val="00B85FBE"/>
    <w:rsid w:val="00B93230"/>
    <w:rsid w:val="00BA4938"/>
    <w:rsid w:val="00BB6A99"/>
    <w:rsid w:val="00BD67F8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756B2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6C4C"/>
    <w:rsid w:val="00CC7DF0"/>
    <w:rsid w:val="00CD1ED9"/>
    <w:rsid w:val="00CD6124"/>
    <w:rsid w:val="00CE1BBE"/>
    <w:rsid w:val="00CE4423"/>
    <w:rsid w:val="00CF1C35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C7957"/>
    <w:rsid w:val="00ED0398"/>
    <w:rsid w:val="00ED187C"/>
    <w:rsid w:val="00EE0048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0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0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0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0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0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0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0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0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0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0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St-6812/2015</izvorni_sadrzaj>
    <derivirana_varijabla naziv="DomainObject.Predmet.OznakaBroj_1">St-6812/2015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TRGOVINA d.o.o.</izvorni_sadrzaj>
    <derivirana_varijabla naziv="DomainObject.Predmet.ProtustrankaFormated_1">  START TRGOVINA d.o.o.</derivirana_varijabla>
  </DomainObject.Predmet.ProtustrankaFormated>
  <DomainObject.Predmet.ProtustrankaFormatedOIB>
    <izvorni_sadrzaj>  START TRGOVINA d.o.o., OIB 36427077633</izvorni_sadrzaj>
    <derivirana_varijabla naziv="DomainObject.Predmet.ProtustrankaFormatedOIB_1">  START TRGOVINA d.o.o., OIB 36427077633</derivirana_varijabla>
  </DomainObject.Predmet.ProtustrankaFormatedOIB>
  <DomainObject.Predmet.ProtustrankaFormatedWithAdress>
    <izvorni_sadrzaj> START TRGOVINA d.o.o., Luka, Luka 313, 10340 Vrbovec</izvorni_sadrzaj>
    <derivirana_varijabla naziv="DomainObject.Predmet.ProtustrankaFormatedWithAdress_1"> START TRGOVINA d.o.o., Luka, Luka 313, 10340 Vrbovec</derivirana_varijabla>
  </DomainObject.Predmet.ProtustrankaFormatedWithAdress>
  <DomainObject.Predmet.ProtustrankaFormatedWithAdressOIB>
    <izvorni_sadrzaj> START TRGOVINA d.o.o., OIB 36427077633, Luka, Luka 313, 10340 Vrbovec</izvorni_sadrzaj>
    <derivirana_varijabla naziv="DomainObject.Predmet.ProtustrankaFormatedWithAdressOIB_1"> START TRGOVINA d.o.o., OIB 36427077633, Luka, Luka 313, 10340 Vrbovec</derivirana_varijabla>
  </DomainObject.Predmet.ProtustrankaFormatedWithAdressOIB>
  <DomainObject.Predmet.ProtustrankaWithAdress>
    <izvorni_sadrzaj>START TRGOVINA d.o.o. Luka, Luka 313, 10340 Vrbovec</izvorni_sadrzaj>
    <derivirana_varijabla naziv="DomainObject.Predmet.ProtustrankaWithAdress_1">START TRGOVINA d.o.o. Luka, Luka 313, 10340 Vrbovec</derivirana_varijabla>
  </DomainObject.Predmet.ProtustrankaWithAdress>
  <DomainObject.Predmet.ProtustrankaWithAdressOIB>
    <izvorni_sadrzaj>START TRGOVINA d.o.o., OIB 36427077633, Luka, Luka 313, 10340 Vrbovec</izvorni_sadrzaj>
    <derivirana_varijabla naziv="DomainObject.Predmet.ProtustrankaWithAdressOIB_1">START TRGOVINA d.o.o., OIB 36427077633, Luka, Luka 313, 10340 Vrbovec</derivirana_varijabla>
  </DomainObject.Predmet.ProtustrankaWithAdressOIB>
  <DomainObject.Predmet.ProtustrankaNazivFormated>
    <izvorni_sadrzaj>START TRGOVINA d.o.o.</izvorni_sadrzaj>
    <derivirana_varijabla naziv="DomainObject.Predmet.ProtustrankaNazivFormated_1">START TRGOVINA d.o.o.</derivirana_varijabla>
  </DomainObject.Predmet.ProtustrankaNazivFormated>
  <DomainObject.Predmet.ProtustrankaNazivFormatedOIB>
    <izvorni_sadrzaj>START TRGOVINA d.o.o., OIB 36427077633</izvorni_sadrzaj>
    <derivirana_varijabla naziv="DomainObject.Predmet.ProtustrankaNazivFormatedOIB_1">START TRGOVINA d.o.o., OIB 36427077633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START TRGOVINA d.o.o.</item>
    </izvorni_sadrzaj>
    <derivirana_varijabla naziv="DomainObject.Predmet.ProtuStrankaListFormated_1">
      <item>START TRGOVINA d.o.o.</item>
    </derivirana_varijabla>
  </DomainObject.Predmet.ProtuStrankaListFormated>
  <DomainObject.Predmet.ProtuStrankaListFormatedOIB>
    <izvorni_sadrzaj>
      <item>START TRGOVINA d.o.o., OIB 36427077633</item>
    </izvorni_sadrzaj>
    <derivirana_varijabla naziv="DomainObject.Predmet.ProtuStrankaListFormatedOIB_1">
      <item>START TRGOVINA d.o.o., OIB 36427077633</item>
    </derivirana_varijabla>
  </DomainObject.Predmet.ProtuStrankaListFormatedOIB>
  <DomainObject.Predmet.ProtuStrankaListFormatedWithAdress>
    <izvorni_sadrzaj>
      <item>START TRGOVINA d.o.o., Luka, Luka 313, 10340 Vrbovec</item>
    </izvorni_sadrzaj>
    <derivirana_varijabla naziv="DomainObject.Predmet.ProtuStrankaListFormatedWithAdress_1">
      <item>START TRGOVINA d.o.o., Luka, Luka 313, 10340 Vrbovec</item>
    </derivirana_varijabla>
  </DomainObject.Predmet.ProtuStrankaListFormatedWithAdress>
  <DomainObject.Predmet.ProtuStrankaListFormatedWithAdressOIB>
    <izvorni_sadrzaj>
      <item>START TRGOVINA d.o.o., OIB 36427077633, Luka, Luka 313, 10340 Vrbovec</item>
    </izvorni_sadrzaj>
    <derivirana_varijabla naziv="DomainObject.Predmet.ProtuStrankaListFormatedWithAdressOIB_1">
      <item>START TRGOVINA d.o.o., OIB 36427077633, Luka, Luka 313, 10340 Vrbovec</item>
    </derivirana_varijabla>
  </DomainObject.Predmet.ProtuStrankaListFormatedWithAdressOIB>
  <DomainObject.Predmet.ProtuStrankaListNazivFormated>
    <izvorni_sadrzaj>
      <item>START TRGOVINA d.o.o.</item>
    </izvorni_sadrzaj>
    <derivirana_varijabla naziv="DomainObject.Predmet.ProtuStrankaListNazivFormated_1">
      <item>START TRGOVINA d.o.o.</item>
    </derivirana_varijabla>
  </DomainObject.Predmet.ProtuStrankaListNazivFormated>
  <DomainObject.Predmet.ProtuStrankaListNazivFormatedOIB>
    <izvorni_sadrzaj>
      <item>START TRGOVINA d.o.o., OIB 36427077633</item>
    </izvorni_sadrzaj>
    <derivirana_varijabla naziv="DomainObject.Predmet.ProtuStrankaListNazivFormatedOIB_1">
      <item>START TRGOVINA d.o.o., OIB 36427077633</item>
    </derivirana_varijabla>
  </DomainObject.Predmet.ProtuStrankaListNazivFormatedOIB>
  <DomainObject.Predmet.OstaliListFormated>
    <izvorni_sadrzaj>
      <item>Željko Marković</item>
    </izvorni_sadrzaj>
    <derivirana_varijabla naziv="DomainObject.Predmet.OstaliListFormated_1">
      <item>Željko Marković</item>
    </derivirana_varijabla>
  </DomainObject.Predmet.OstaliListFormated>
  <DomainObject.Predmet.OstaliListFormatedOIB>
    <izvorni_sadrzaj>
      <item>Željko Marković, OIB 09288862835</item>
    </izvorni_sadrzaj>
    <derivirana_varijabla naziv="DomainObject.Predmet.OstaliListFormatedOIB_1">
      <item>Željko Marković, OIB 09288862835</item>
    </derivirana_varijabla>
  </DomainObject.Predmet.OstaliListFormatedOIB>
  <DomainObject.Predmet.OstaliListFormatedWithAdress>
    <izvorni_sadrzaj>
      <item>Željko Marković, Luka 313, 10340 Vrbovec</item>
    </izvorni_sadrzaj>
    <derivirana_varijabla naziv="DomainObject.Predmet.OstaliListFormatedWithAdress_1">
      <item>Željko Marković, Luka 313, 10340 Vrbovec</item>
    </derivirana_varijabla>
  </DomainObject.Predmet.OstaliListFormatedWithAdress>
  <DomainObject.Predmet.OstaliListFormatedWithAdressOIB>
    <izvorni_sadrzaj>
      <item>Željko Marković, OIB 09288862835, Luka 313, 10340 Vrbovec</item>
    </izvorni_sadrzaj>
    <derivirana_varijabla naziv="DomainObject.Predmet.OstaliListFormatedWithAdressOIB_1">
      <item>Željko Marković, OIB 09288862835, Luka 313, 10340 Vrbovec</item>
    </derivirana_varijabla>
  </DomainObject.Predmet.OstaliListFormatedWithAdressOIB>
  <DomainObject.Predmet.OstaliListNazivFormated>
    <izvorni_sadrzaj>
      <item>Željko Marković</item>
    </izvorni_sadrzaj>
    <derivirana_varijabla naziv="DomainObject.Predmet.OstaliListNazivFormated_1">
      <item>Željko Marković</item>
    </derivirana_varijabla>
  </DomainObject.Predmet.OstaliListNazivFormated>
  <DomainObject.Predmet.OstaliListNazivFormatedOIB>
    <izvorni_sadrzaj>
      <item>Željko Marković, OIB 09288862835</item>
    </izvorni_sadrzaj>
    <derivirana_varijabla naziv="DomainObject.Predmet.OstaliListNazivFormatedOIB_1">
      <item>Željko Marković, OIB 09288862835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START TRGOVINA d.o.o.</izvorni_sadrzaj>
    <derivirana_varijabla naziv="DomainObject.Predmet.ProtustrankaIDrugi_1">START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START TRGOVINA d.o.o., OIB 36427077633, Luka, Luka 313, 10340 Vrbovec</izvorni_sadrzaj>
    <derivirana_varijabla naziv="DomainObject.Predmet.ProtustrankaIDrugiAdressOIB_1">START TRGOVINA d.o.o., OIB 36427077633, Luka, Luka 313,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TRGOVINA d.o.o.</item>
      <item>Željko Marković</item>
    </izvorni_sadrzaj>
    <derivirana_varijabla naziv="DomainObject.Predmet.SudioniciListNaziv_1">
      <item>FINA Regionalni centar Zagreb</item>
      <item>START TRGOVINA d.o.o.</item>
      <item>Željko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START TRGOVINA d.o.o., OIB 36427077633, Luka, Luka 313,10340 Vrbovec</item>
      <item>Željko Marković, OIB 09288862835, Luka 313,10340 Vrbovec</item>
    </izvorni_sadrzaj>
    <derivirana_varijabla naziv="DomainObject.Predmet.SudioniciListAdressOIB_1">
      <item>FINA Regionalni centar Zagreb, OIB 85821130368, Trg svibanjskih žrtava 1995. 1,10000 Zagreb</item>
      <item>START TRGOVINA d.o.o., OIB 36427077633, Luka, Luka 313,10340 Vrbovec</item>
      <item>Željko Marković, OIB 09288862835, Luka 313,10340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36427077633</item>
      <item>, OIB 09288862835</item>
    </izvorni_sadrzaj>
    <derivirana_varijabla naziv="DomainObject.Predmet.SudioniciListNazivOIB_1">
      <item>, OIB 85821130368</item>
      <item>, OIB 36427077633</item>
      <item>, OIB 09288862835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7CADE-761F-4AAF-9E21-6F13E1A11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2137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2016-03-15T11:54:00Z</dcterms:created>
  <dc:creator>Sudsko vijeæe</dc:creator>
  <cp:lastModifiedBy>Nikolina Krunić</cp:lastModifiedBy>
  <cp:lastPrinted>2016-03-15T11:54:00Z</cp:lastPrinted>
  <dcterms:modified xmlns:xsi="http://www.w3.org/2001/XMLSchema-instance" xsi:type="dcterms:W3CDTF">2016-03-15T11:55:00Z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