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a014" w14:paraId="39ba01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2F6D" w:rsidP="009A2F6D" w:rsidR="009A2F6D" w:rsidRPr="009A2F6D">
      <w:pPr>
        <w:spacing w:after="0"/>
        <w:jc w:val="right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>6. St-666/2017-5</w:t>
      </w:r>
    </w:p>
    <w:p w:rsidRDefault="009A2F6D" w:rsidP="009A2F6D" w:rsidR="009A2F6D" w:rsidRPr="009A2F6D">
      <w:pPr>
        <w:spacing w:after="0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center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>U    I M E   R E P U B L I K E   H R V A T S K E</w:t>
      </w:r>
    </w:p>
    <w:p w:rsidRDefault="009A2F6D" w:rsidP="009A2F6D" w:rsidR="009A2F6D" w:rsidRPr="009A2F6D">
      <w:pPr>
        <w:spacing w:after="0"/>
        <w:jc w:val="center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center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>R J E Š E N J E</w:t>
      </w:r>
    </w:p>
    <w:p w:rsidRDefault="009A2F6D" w:rsidP="009A2F6D" w:rsidR="009A2F6D" w:rsidRPr="009A2F6D">
      <w:pPr>
        <w:spacing w:after="0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SLOBODNI TERMINI d.o.o. za promidžbu i usluge, Zagreb, Kuzminečka 53, MBS: 080769068, OIB: 18594749203, 7. rujna 2017.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center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>r i j e š i o   j e</w:t>
      </w:r>
    </w:p>
    <w:p w:rsidRDefault="009A2F6D" w:rsidP="009A2F6D" w:rsidR="009A2F6D" w:rsidRPr="009A2F6D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b/>
          <w:lang w:eastAsia="zh-CN"/>
        </w:rPr>
        <w:tab/>
      </w:r>
      <w:r w:rsidRPr="009A2F6D">
        <w:rPr>
          <w:rFonts w:cs="Times New Roman" w:eastAsia="SimSun"/>
          <w:lang w:eastAsia="zh-CN"/>
        </w:rPr>
        <w:t>Obustavlja se skraćeni stečajni postupak.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</w:p>
    <w:p w:rsidRDefault="009A2F6D" w:rsidP="009A2F6D" w:rsidR="009A2F6D" w:rsidRPr="009A2F6D">
      <w:pPr>
        <w:spacing w:after="0"/>
        <w:jc w:val="center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>Obrazloženje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b/>
          <w:lang w:eastAsia="zh-CN"/>
        </w:rPr>
        <w:tab/>
      </w:r>
      <w:r w:rsidRPr="009A2F6D">
        <w:rPr>
          <w:rFonts w:cs="Times New Roman" w:eastAsia="SimSun"/>
          <w:lang w:eastAsia="zh-CN"/>
        </w:rPr>
        <w:t xml:space="preserve">U skraćenom stečajnom postupku nad dužnikom, Trgovački sud u Bjelovaru je oglasom poslovni broj St-666/2017-2. od 4. kolovoza 2017., koji je objavljen na mrežnoj stranici e-Oglasna ploča sudova 4. kolovoza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ab/>
        <w:t>31. kolovoza 2017. osoba ovlaštena za zastupanje dužnika predala je sudu Potvrdu o blokadi računa i novčanih sredstava dužnika na dan 21. kolovoza 2017. iz čijeg sadržaja proizlazi da dužnik na dan izdavanja potvrde nema u Očevidniku redoslijeda osnova za plaćanje evidentirane neizvršene osnove za plaćanje.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ab/>
      </w:r>
    </w:p>
    <w:p w:rsidRDefault="009A2F6D" w:rsidP="009A2F6D" w:rsidR="009A2F6D" w:rsidRPr="009A2F6D">
      <w:pPr>
        <w:spacing w:after="0"/>
        <w:jc w:val="center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>U Bjelovaru 7. rujna 2017.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b/>
          <w:lang w:eastAsia="zh-CN"/>
        </w:rPr>
      </w:pPr>
      <w:r w:rsidRPr="009A2F6D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9A2F6D">
        <w:rPr>
          <w:rFonts w:cs="Times New Roman" w:eastAsia="SimSun"/>
          <w:lang w:eastAsia="zh-CN"/>
        </w:rPr>
        <w:t>S U D A C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  <w:t xml:space="preserve">    Za točnost otpravka-ovlašteni službenik     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</w:r>
      <w:r w:rsidRPr="009A2F6D">
        <w:rPr>
          <w:rFonts w:cs="Times New Roman" w:eastAsia="SimSun"/>
          <w:lang w:eastAsia="zh-CN"/>
        </w:rPr>
        <w:tab/>
        <w:t>Suzana Sabljić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lastRenderedPageBreak/>
        <w:t>POUKA O PRAVNOM LIJEKU: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  <w:r w:rsidRPr="009A2F6D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</w:p>
    <w:p w:rsidRDefault="009A2F6D" w:rsidP="009A2F6D" w:rsidR="009A2F6D" w:rsidRPr="009A2F6D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6D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27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St-666/2017-5</izvorni_sadrzaj>
    <derivirana_varijabla naziv="DomainObject.Oznaka_1">St-666/2017-5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SLOBODNI TERMINI d.o.o.</izvorni_sadrzaj>
    <derivirana_varijabla naziv="DomainObject.Predmet.ProtustrankaFormated_1">  SLOBODNI TERMINI d.o.o.</derivirana_varijabla>
  </DomainObject.Predmet.ProtustrankaFormated>
  <DomainObject.Predmet.ProtustrankaFormatedOIB>
    <izvorni_sadrzaj>  SLOBODNI TERMINI d.o.o., OIB 18594749203</izvorni_sadrzaj>
    <derivirana_varijabla naziv="DomainObject.Predmet.ProtustrankaFormatedOIB_1">  SLOBODNI TERMINI d.o.o., OIB 18594749203</derivirana_varijabla>
  </DomainObject.Predmet.ProtustrankaFormatedOIB>
  <DomainObject.Predmet.ProtustrankaFormatedWithAdress>
    <izvorni_sadrzaj> SLOBODNI TERMINI d.o.o., Kuzminečka 53, 10000 Zagreb</izvorni_sadrzaj>
    <derivirana_varijabla naziv="DomainObject.Predmet.ProtustrankaFormatedWithAdress_1"> SLOBODNI TERMINI d.o.o., Kuzminečka 53, 10000 Zagreb</derivirana_varijabla>
  </DomainObject.Predmet.ProtustrankaFormatedWithAdress>
  <DomainObject.Predmet.ProtustrankaFormatedWithAdressOIB>
    <izvorni_sadrzaj> SLOBODNI TERMINI d.o.o., OIB 18594749203, Kuzminečka 53, 10000 Zagreb</izvorni_sadrzaj>
    <derivirana_varijabla naziv="DomainObject.Predmet.ProtustrankaFormatedWithAdressOIB_1"> SLOBODNI TERMINI d.o.o., OIB 18594749203, Kuzminečka 53, 10000 Zagreb</derivirana_varijabla>
  </DomainObject.Predmet.ProtustrankaFormatedWithAdressOIB>
  <DomainObject.Predmet.ProtustrankaWithAdress>
    <izvorni_sadrzaj>SLOBODNI TERMINI d.o.o. Kuzminečka 53, 10000 Zagreb</izvorni_sadrzaj>
    <derivirana_varijabla naziv="DomainObject.Predmet.ProtustrankaWithAdress_1">SLOBODNI TERMINI d.o.o. Kuzminečka 53, 10000 Zagreb</derivirana_varijabla>
  </DomainObject.Predmet.ProtustrankaWithAdress>
  <DomainObject.Predmet.ProtustrankaWithAdressOIB>
    <izvorni_sadrzaj>SLOBODNI TERMINI d.o.o., OIB 18594749203, Kuzminečka 53, 10000 Zagreb</izvorni_sadrzaj>
    <derivirana_varijabla naziv="DomainObject.Predmet.ProtustrankaWithAdressOIB_1">SLOBODNI TERMINI d.o.o., OIB 18594749203, Kuzminečka 53, 10000 Zagreb</derivirana_varijabla>
  </DomainObject.Predmet.ProtustrankaWithAdressOIB>
  <DomainObject.Predmet.ProtustrankaNazivFormated>
    <izvorni_sadrzaj>SLOBODNI TERMINI d.o.o.</izvorni_sadrzaj>
    <derivirana_varijabla naziv="DomainObject.Predmet.ProtustrankaNazivFormated_1">SLOBODNI TERMINI d.o.o.</derivirana_varijabla>
  </DomainObject.Predmet.ProtustrankaNazivFormated>
  <DomainObject.Predmet.ProtustrankaNazivFormatedOIB>
    <izvorni_sadrzaj>SLOBODNI TERMINI d.o.o., OIB 18594749203</izvorni_sadrzaj>
    <derivirana_varijabla naziv="DomainObject.Predmet.ProtustrankaNazivFormatedOIB_1">SLOBODNI TERMINI d.o.o., OIB 18594749203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SLOBODNI TERMINI d.o.o.</item>
    </izvorni_sadrzaj>
    <derivirana_varijabla naziv="DomainObject.Predmet.ProtuStrankaListFormated_1">
      <item>SLOBODNI TERMINI d.o.o.</item>
    </derivirana_varijabla>
  </DomainObject.Predmet.ProtuStrankaListFormated>
  <DomainObject.Predmet.ProtuStrankaListFormatedOIB>
    <izvorni_sadrzaj>
      <item>SLOBODNI TERMINI d.o.o., OIB 18594749203</item>
    </izvorni_sadrzaj>
    <derivirana_varijabla naziv="DomainObject.Predmet.ProtuStrankaListFormatedOIB_1">
      <item>SLOBODNI TERMINI d.o.o., OIB 18594749203</item>
    </derivirana_varijabla>
  </DomainObject.Predmet.ProtuStrankaListFormatedOIB>
  <DomainObject.Predmet.ProtuStrankaListFormatedWithAdress>
    <izvorni_sadrzaj>
      <item>SLOBODNI TERMINI d.o.o., Kuzminečka 53, 10000 Zagreb</item>
    </izvorni_sadrzaj>
    <derivirana_varijabla naziv="DomainObject.Predmet.ProtuStrankaListFormatedWithAdress_1">
      <item>SLOBODNI TERMINI d.o.o., Kuzminečka 53, 10000 Zagreb</item>
    </derivirana_varijabla>
  </DomainObject.Predmet.ProtuStrankaListFormatedWithAdress>
  <DomainObject.Predmet.ProtuStrankaListFormatedWithAdressOIB>
    <izvorni_sadrzaj>
      <item>SLOBODNI TERMINI d.o.o., OIB 18594749203, Kuzminečka 53, 10000 Zagreb</item>
    </izvorni_sadrzaj>
    <derivirana_varijabla naziv="DomainObject.Predmet.ProtuStrankaListFormatedWithAdressOIB_1">
      <item>SLOBODNI TERMINI d.o.o., OIB 18594749203, Kuzminečka 53, 10000 Zagreb</item>
    </derivirana_varijabla>
  </DomainObject.Predmet.ProtuStrankaListFormatedWithAdressOIB>
  <DomainObject.Predmet.ProtuStrankaListNazivFormated>
    <izvorni_sadrzaj>
      <item>SLOBODNI TERMINI d.o.o.</item>
    </izvorni_sadrzaj>
    <derivirana_varijabla naziv="DomainObject.Predmet.ProtuStrankaListNazivFormated_1">
      <item>SLOBODNI TERMINI d.o.o.</item>
    </derivirana_varijabla>
  </DomainObject.Predmet.ProtuStrankaListNazivFormated>
  <DomainObject.Predmet.ProtuStrankaListNazivFormatedOIB>
    <izvorni_sadrzaj>
      <item>SLOBODNI TERMINI d.o.o., OIB 18594749203</item>
    </izvorni_sadrzaj>
    <derivirana_varijabla naziv="DomainObject.Predmet.ProtuStrankaListNazivFormatedOIB_1">
      <item>SLOBODNI TERMINI d.o.o., OIB 18594749203</item>
    </derivirana_varijabla>
  </DomainObject.Predmet.ProtuStrankaListNazivFormatedOIB>
  <DomainObject.Predmet.OstaliListFormated>
    <izvorni_sadrzaj>
      <item>IVA VODOPIJA</item>
      <item>MARINA MORIĆ</item>
    </izvorni_sadrzaj>
    <derivirana_varijabla naziv="DomainObject.Predmet.OstaliListFormated_1">
      <item>IVA VODOPIJA</item>
      <item>MARINA MORIĆ</item>
    </derivirana_varijabla>
  </DomainObject.Predmet.OstaliListFormated>
  <DomainObject.Predmet.OstaliListFormatedOIB>
    <izvorni_sadrzaj>
      <item>IVA VODOPIJA, OIB 98502399533</item>
      <item>MARINA MORIĆ, OIB 45538648819</item>
    </izvorni_sadrzaj>
    <derivirana_varijabla naziv="DomainObject.Predmet.OstaliListFormatedOIB_1">
      <item>IVA VODOPIJA, OIB 98502399533</item>
      <item>MARINA MORIĆ, OIB 45538648819</item>
    </derivirana_varijabla>
  </DomainObject.Predmet.OstaliListFormatedOIB>
  <DomainObject.Predmet.OstaliListFormatedWithAdress>
    <izvorni_sadrzaj>
      <item>IVA VODOPIJA, Kuzminečka 53, 10000 Zagreb</item>
      <item>MARINA MORIĆ, Ulica Ferdinanda Budickog 16, 10000 Zagreb</item>
    </izvorni_sadrzaj>
    <derivirana_varijabla naziv="DomainObject.Predmet.OstaliListFormatedWithAdress_1">
      <item>IVA VODOPIJA, Kuzminečka 53, 10000 Zagreb</item>
      <item>MARINA MORIĆ, Ulica Ferdinanda Budickog 16, 10000 Zagreb</item>
    </derivirana_varijabla>
  </DomainObject.Predmet.OstaliListFormatedWithAdress>
  <DomainObject.Predmet.OstaliListFormatedWithAdressOIB>
    <izvorni_sadrzaj>
      <item>IVA VODOPIJA, OIB 98502399533, Kuzminečka 53, 10000 Zagreb</item>
      <item>MARINA MORIĆ, OIB 45538648819, Ulica Ferdinanda Budickog 16, 10000 Zagreb</item>
    </izvorni_sadrzaj>
    <derivirana_varijabla naziv="DomainObject.Predmet.OstaliListFormatedWithAdressOIB_1">
      <item>IVA VODOPIJA, OIB 98502399533, Kuzminečka 53, 10000 Zagreb</item>
      <item>MARINA MORIĆ, OIB 45538648819, Ulica Ferdinanda Budickog 16, 10000 Zagreb</item>
    </derivirana_varijabla>
  </DomainObject.Predmet.OstaliListFormatedWithAdressOIB>
  <DomainObject.Predmet.OstaliListNazivFormated>
    <izvorni_sadrzaj>
      <item>IVA VODOPIJA</item>
      <item>MARINA MORIĆ</item>
    </izvorni_sadrzaj>
    <derivirana_varijabla naziv="DomainObject.Predmet.OstaliListNazivFormated_1">
      <item>IVA VODOPIJA</item>
      <item>MARINA MORIĆ</item>
    </derivirana_varijabla>
  </DomainObject.Predmet.OstaliListNazivFormated>
  <DomainObject.Predmet.OstaliListNazivFormatedOIB>
    <izvorni_sadrzaj>
      <item>IVA VODOPIJA, OIB 98502399533</item>
      <item>MARINA MORIĆ, OIB 45538648819</item>
    </izvorni_sadrzaj>
    <derivirana_varijabla naziv="DomainObject.Predmet.OstaliListNazivFormatedOIB_1">
      <item>IVA VODOPIJA, OIB 98502399533</item>
      <item>MARINA MORIĆ, OIB 45538648819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St-666/2017-5</izvorni_sadrzaj>
    <derivirana_varijabla naziv="DomainObject.PoslovniBrojDokumenta_1">St-666/2017-5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SLOBODNI TERMINI d.o.o.</izvorni_sadrzaj>
    <derivirana_varijabla naziv="DomainObject.Predmet.ProtustrankaIDrugi_1">SLOBODNI TERMINI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SLOBODNI TERMINI d.o.o., OIB 18594749203, Kuzminečka 53, 10000 Zagreb</izvorni_sadrzaj>
    <derivirana_varijabla naziv="DomainObject.Predmet.ProtustrankaIDrugiAdressOIB_1">SLOBODNI TERMINI d.o.o., OIB 18594749203, Kuzminečka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SLOBODNI TERMINI d.o.o.</item>
      <item>FINA Regionalni centar Zagreb</item>
      <item>IVA VODOPIJA</item>
      <item>MARINA MORIĆ</item>
    </izvorni_sadrzaj>
    <derivirana_varijabla naziv="DomainObject.Predmet.SudioniciListNaziv_1">
      <item>SLOBODNI TERMINI d.o.o.</item>
      <item>FINA Regionalni centar Zagreb</item>
      <item>IVA VODOPIJA</item>
      <item>MARINA MORIĆ</item>
    </derivirana_varijabla>
  </DomainObject.Predmet.SudioniciListNaziv>
  <DomainObject.Predmet.SudioniciListAdressOIB>
    <izvorni_sadrzaj>
      <item>SLOBODNI TERMINI d.o.o., OIB 18594749203, Kuzminečka 53,10000 Zagreb</item>
      <item>FINA Regionalni centar Zagreb, OIB 85821130368, Trg svibanjskih žrtava 1995. br. 1,10000 Zagreb</item>
      <item>IVA VODOPIJA, OIB 98502399533, Kuzminečka 53,10000 Zagreb</item>
      <item>MARINA MORIĆ, OIB 45538648819, Ulica Ferdinanda Budickog 16,10000 Zagreb</item>
    </izvorni_sadrzaj>
    <derivirana_varijabla naziv="DomainObject.Predmet.SudioniciListAdressOIB_1">
      <item>SLOBODNI TERMINI d.o.o., OIB 18594749203, Kuzminečka 53,10000 Zagreb</item>
      <item>FINA Regionalni centar Zagreb, OIB 85821130368, Trg svibanjskih žrtava 1995. br. 1,10000 Zagreb</item>
      <item>IVA VODOPIJA, OIB 98502399533, Kuzminečka 53,10000 Zagreb</item>
      <item>MARINA MORIĆ, OIB 45538648819, Ulica Ferdinanda Budickog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421BA-4083-4824-8C90-775A8E583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1631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2017-09-07T10:20:00Z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St-666/2017-5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