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0488" w14:paraId="0860488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73521">
        <w:t xml:space="preserve">dužnikom </w:t>
      </w:r>
      <w:r w:rsidR="00D14376">
        <w:t xml:space="preserve">BENN d.o.o., Marčana, Marčana 114, OIB: 21472695475, </w:t>
      </w:r>
      <w:r w:rsidR="003123ED">
        <w:t>21</w:t>
      </w:r>
      <w:r w:rsidR="00D14376">
        <w:t xml:space="preserve">. </w:t>
      </w:r>
      <w:r w:rsidR="00632CD0">
        <w:t>studenog</w:t>
      </w:r>
      <w:r w:rsidR="00D14376">
        <w:t xml:space="preserve"> 2016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D14376">
        <w:t>BENN d.o.o., Marčana, Marčana 114, OIB: 21472695475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F65B97" w:rsidP="00F65B97" w:rsidR="00F65B97" w:rsidRPr="008C33EF">
      <w:pPr>
        <w:ind w:firstLine="720"/>
        <w:jc w:val="both"/>
      </w:pPr>
      <w:r w:rsidRPr="003D4BC9">
        <w:t xml:space="preserve">II. Za stečajnog upravitelja imenuje se Damir Debeljuh, Pula, Laginjina 6, OIB: </w:t>
      </w:r>
      <w:r w:rsidRPr="008C33EF">
        <w:t>29203139768.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3123ED">
        <w:t>020</w:t>
      </w:r>
      <w:r w:rsidRPr="003123ED">
        <w:t>-</w:t>
      </w:r>
      <w:r w:rsidR="00632CD0" w:rsidRPr="003123ED">
        <w:t>472</w:t>
      </w:r>
      <w:r w:rsidR="0035312C" w:rsidRPr="003123ED">
        <w:t>-1</w:t>
      </w:r>
      <w:r w:rsidR="00323814" w:rsidRPr="003123ED">
        <w:t>6</w:t>
      </w:r>
      <w:r w:rsidRPr="003123ED">
        <w:t xml:space="preserve">, </w:t>
      </w:r>
      <w:r w:rsidRPr="00F92A06">
        <w:t xml:space="preserve">te da nastavi sa daljnjom pljenidbom do iznosa od </w:t>
      </w:r>
      <w:r w:rsidR="00632CD0">
        <w:t>5</w:t>
      </w:r>
      <w:r w:rsidRPr="00F92A06">
        <w:t>.000,00 kn prema rješenju ovog suda posl. broj: 1 St-</w:t>
      </w:r>
      <w:r w:rsidR="00632CD0">
        <w:t>472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F84138">
        <w:t>1</w:t>
      </w:r>
      <w:r w:rsidR="00632CD0">
        <w:t>8</w:t>
      </w:r>
      <w:r w:rsidR="00F92A06" w:rsidRPr="00F92A06">
        <w:t xml:space="preserve">. </w:t>
      </w:r>
      <w:r w:rsidR="00632CD0">
        <w:t xml:space="preserve">ožujka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D14376">
        <w:t>BENN d.o.o., Marčana, Marčana 114, OIB: 21472695475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632CD0">
        <w:t>472</w:t>
      </w:r>
      <w:r w:rsidR="00EC0EC5">
        <w:t xml:space="preserve">/16-4 </w:t>
      </w:r>
      <w:r w:rsidRPr="001B1D09">
        <w:t xml:space="preserve">od </w:t>
      </w:r>
      <w:r w:rsidR="00287BCA">
        <w:t>1</w:t>
      </w:r>
      <w:r w:rsidR="00632CD0">
        <w:t>8</w:t>
      </w:r>
      <w:r w:rsidR="006945A2">
        <w:t xml:space="preserve">. </w:t>
      </w:r>
      <w:r w:rsidR="00632CD0">
        <w:t xml:space="preserve">ožujka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287BCA">
        <w:t>1</w:t>
      </w:r>
      <w:r w:rsidR="00632CD0">
        <w:t>8</w:t>
      </w:r>
      <w:r w:rsidRPr="00F92A06">
        <w:t>.</w:t>
      </w:r>
      <w:r w:rsidR="003D4BC9">
        <w:t xml:space="preserve"> </w:t>
      </w:r>
      <w:r w:rsidR="00632CD0">
        <w:t xml:space="preserve">ožujka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284869">
        <w:t>472</w:t>
      </w:r>
      <w:r w:rsidR="0035312C">
        <w:t>/1</w:t>
      </w:r>
      <w:r w:rsidR="00EC0EC5">
        <w:t>6</w:t>
      </w:r>
      <w:r w:rsidR="0035312C">
        <w:t>-</w:t>
      </w:r>
      <w:r w:rsidR="00284869">
        <w:t>11</w:t>
      </w:r>
      <w:r w:rsidRPr="00F92A06">
        <w:t xml:space="preserve"> od </w:t>
      </w:r>
      <w:r w:rsidR="003D4BC9">
        <w:t>1</w:t>
      </w:r>
      <w:r w:rsidR="00284869">
        <w:t>2</w:t>
      </w:r>
      <w:r w:rsidR="00F92A06" w:rsidRPr="00F92A06">
        <w:t xml:space="preserve">. </w:t>
      </w:r>
      <w:r w:rsidR="00284869">
        <w:t xml:space="preserve">listopada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</w:t>
      </w:r>
      <w:r w:rsidR="00284869">
        <w:t>2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284869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3123ED">
        <w:t>21</w:t>
      </w:r>
      <w:r w:rsidR="00621F87">
        <w:t xml:space="preserve">. </w:t>
      </w:r>
      <w:r w:rsidR="00F52791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053F9A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D1437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D14376">
        <w:t xml:space="preserve">BENN d.o.o., Marčana, Marčana 114,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F65B97" w:rsidRPr="003D4BC9">
        <w:t>Damir</w:t>
      </w:r>
      <w:r w:rsidR="00F65B97">
        <w:t>u</w:t>
      </w:r>
      <w:r w:rsidR="00F65B97" w:rsidRPr="003D4BC9">
        <w:t xml:space="preserve"> Debeljuh, Pula, Laginjina 6,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</w:t>
      </w:r>
      <w:r w:rsidR="003123ED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D48" w:rsidR="00661D48">
      <w:r>
        <w:separator/>
      </w:r>
    </w:p>
  </w:endnote>
  <w:endnote w:id="0" w:type="continuationSeparator">
    <w:p w:rsidRDefault="00661D48" w:rsidR="00661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D48" w:rsidR="00661D48">
      <w:r>
        <w:separator/>
      </w:r>
    </w:p>
  </w:footnote>
  <w:footnote w:id="0" w:type="continuationSeparator">
    <w:p w:rsidRDefault="00661D48" w:rsidR="00661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67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072CB">
      <w:rPr>
        <w:sz w:val="23"/>
        <w:szCs w:val="23"/>
      </w:rPr>
      <w:t>472</w:t>
    </w:r>
    <w:r w:rsidR="003123ED">
      <w:rPr>
        <w:sz w:val="23"/>
        <w:szCs w:val="23"/>
      </w:rPr>
      <w:t>/16-12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072CB">
      <w:rPr>
        <w:sz w:val="23"/>
        <w:szCs w:val="23"/>
      </w:rPr>
      <w:t>472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3123ED">
      <w:rPr>
        <w:sz w:val="23"/>
        <w:szCs w:val="23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53F9A"/>
    <w:rsid w:val="00065DCA"/>
    <w:rsid w:val="000720EC"/>
    <w:rsid w:val="00082E06"/>
    <w:rsid w:val="00095A02"/>
    <w:rsid w:val="000E0BBA"/>
    <w:rsid w:val="0012578E"/>
    <w:rsid w:val="00137E31"/>
    <w:rsid w:val="00140F86"/>
    <w:rsid w:val="001850D2"/>
    <w:rsid w:val="001C346E"/>
    <w:rsid w:val="001D01C0"/>
    <w:rsid w:val="001F62F2"/>
    <w:rsid w:val="00237525"/>
    <w:rsid w:val="00255AFF"/>
    <w:rsid w:val="002704AA"/>
    <w:rsid w:val="00284869"/>
    <w:rsid w:val="00287BCA"/>
    <w:rsid w:val="002966C3"/>
    <w:rsid w:val="002A42D9"/>
    <w:rsid w:val="003123ED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F1AA1"/>
    <w:rsid w:val="00602EBB"/>
    <w:rsid w:val="00621F87"/>
    <w:rsid w:val="00632CD0"/>
    <w:rsid w:val="006600BD"/>
    <w:rsid w:val="00661D48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7E4676"/>
    <w:rsid w:val="008119E9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A072CB"/>
    <w:rsid w:val="00A56A06"/>
    <w:rsid w:val="00A61AA0"/>
    <w:rsid w:val="00A64FDE"/>
    <w:rsid w:val="00A75990"/>
    <w:rsid w:val="00A916A7"/>
    <w:rsid w:val="00AC0E6E"/>
    <w:rsid w:val="00AC15FC"/>
    <w:rsid w:val="00AC4CE1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6590"/>
    <w:rsid w:val="00D14376"/>
    <w:rsid w:val="00D64F74"/>
    <w:rsid w:val="00D65C71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2EB8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67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67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67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67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67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67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67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67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BENN d.o.o. MARČANA</izvorni_sadrzaj>
    <derivirana_varijabla naziv="DomainObject.Predmet.ProtustrankaFormated_1">  BENN d.o.o. MARČANA</derivirana_varijabla>
  </DomainObject.Predmet.ProtustrankaFormated>
  <DomainObject.Predmet.ProtustrankaFormatedOIB>
    <izvorni_sadrzaj>  BENN d.o.o. MARČANA, OIB 21472695475</izvorni_sadrzaj>
    <derivirana_varijabla naziv="DomainObject.Predmet.ProtustrankaFormatedOIB_1">  BENN d.o.o. MARČANA, OIB 21472695475</derivirana_varijabla>
  </DomainObject.Predmet.ProtustrankaFormatedOIB>
  <DomainObject.Predmet.ProtustrankaFormatedWithAdress>
    <izvorni_sadrzaj> BENN d.o.o. MARČANA, Marčana 114, 52207 Marčana</izvorni_sadrzaj>
    <derivirana_varijabla naziv="DomainObject.Predmet.ProtustrankaFormatedWithAdress_1"> BENN d.o.o. MARČANA, Marčana 114, 52207 Marčana</derivirana_varijabla>
  </DomainObject.Predmet.ProtustrankaFormatedWithAdress>
  <DomainObject.Predmet.ProtustrankaFormatedWithAdressOIB>
    <izvorni_sadrzaj> BENN d.o.o. MARČANA, OIB 21472695475, Marčana 114, 52207 Marčana</izvorni_sadrzaj>
    <derivirana_varijabla naziv="DomainObject.Predmet.ProtustrankaFormatedWithAdressOIB_1"> BENN d.o.o. MARČANA, OIB 21472695475, Marčana 114, 52207 Marčana</derivirana_varijabla>
  </DomainObject.Predmet.ProtustrankaFormatedWithAdressOIB>
  <DomainObject.Predmet.ProtustrankaWithAdress>
    <izvorni_sadrzaj>BENN d.o.o. MARČANA Marčana 114, 52207 Marčana</izvorni_sadrzaj>
    <derivirana_varijabla naziv="DomainObject.Predmet.ProtustrankaWithAdress_1">BENN d.o.o. MARČANA Marčana 114, 52207 Marčana</derivirana_varijabla>
  </DomainObject.Predmet.ProtustrankaWithAdress>
  <DomainObject.Predmet.ProtustrankaWithAdressOIB>
    <izvorni_sadrzaj>BENN d.o.o. MARČANA, OIB 21472695475, Marčana 114, 52207 Marčana</izvorni_sadrzaj>
    <derivirana_varijabla naziv="DomainObject.Predmet.ProtustrankaWithAdressOIB_1">BENN d.o.o. MARČANA, OIB 21472695475, Marčana 114, 52207 Marčana</derivirana_varijabla>
  </DomainObject.Predmet.ProtustrankaWithAdressOIB>
  <DomainObject.Predmet.ProtustrankaNazivFormated>
    <izvorni_sadrzaj>BENN d.o.o. MARČANA</izvorni_sadrzaj>
    <derivirana_varijabla naziv="DomainObject.Predmet.ProtustrankaNazivFormated_1">BENN d.o.o. MARČANA</derivirana_varijabla>
  </DomainObject.Predmet.ProtustrankaNazivFormated>
  <DomainObject.Predmet.ProtustrankaNazivFormatedOIB>
    <izvorni_sadrzaj>BENN d.o.o. MARČANA, OIB 21472695475</izvorni_sadrzaj>
    <derivirana_varijabla naziv="DomainObject.Predmet.ProtustrankaNazivFormatedOIB_1">BENN d.o.o. MARČANA, OIB 21472695475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377128.19</izvorni_sadrzaj>
    <derivirana_varijabla naziv="DomainObject.Predmet.TrenutnaVrijednost_1">377128.19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BENN d.o.o. MARČANA</item>
    </izvorni_sadrzaj>
    <derivirana_varijabla naziv="DomainObject.Predmet.ProtuStrankaListFormated_1">
      <item>BENN d.o.o. MARČANA</item>
    </derivirana_varijabla>
  </DomainObject.Predmet.ProtuStrankaListFormated>
  <DomainObject.Predmet.ProtuStrankaListFormatedOIB>
    <izvorni_sadrzaj>
      <item>BENN d.o.o. MARČANA, OIB 21472695475</item>
    </izvorni_sadrzaj>
    <derivirana_varijabla naziv="DomainObject.Predmet.ProtuStrankaListFormatedOIB_1">
      <item>BENN d.o.o. MARČANA, OIB 21472695475</item>
    </derivirana_varijabla>
  </DomainObject.Predmet.ProtuStrankaListFormatedOIB>
  <DomainObject.Predmet.ProtuStrankaListFormatedWithAdress>
    <izvorni_sadrzaj>
      <item>BENN d.o.o. MARČANA, Marčana 114, 52207 Marčana</item>
    </izvorni_sadrzaj>
    <derivirana_varijabla naziv="DomainObject.Predmet.ProtuStrankaListFormatedWithAdress_1">
      <item>BENN d.o.o. MARČANA, Marčana 114, 52207 Marčana</item>
    </derivirana_varijabla>
  </DomainObject.Predmet.ProtuStrankaListFormatedWithAdress>
  <DomainObject.Predmet.ProtuStrankaListFormatedWithAdressOIB>
    <izvorni_sadrzaj>
      <item>BENN d.o.o. MARČANA, OIB 21472695475, Marčana 114, 52207 Marčana</item>
    </izvorni_sadrzaj>
    <derivirana_varijabla naziv="DomainObject.Predmet.ProtuStrankaListFormatedWithAdressOIB_1">
      <item>BENN d.o.o. MARČANA, OIB 21472695475, Marčana 114, 52207 Marčana</item>
    </derivirana_varijabla>
  </DomainObject.Predmet.ProtuStrankaListFormatedWithAdressOIB>
  <DomainObject.Predmet.ProtuStrankaListNazivFormated>
    <izvorni_sadrzaj>
      <item>BENN d.o.o. MARČANA</item>
    </izvorni_sadrzaj>
    <derivirana_varijabla naziv="DomainObject.Predmet.ProtuStrankaListNazivFormated_1">
      <item>BENN d.o.o. MARČANA</item>
    </derivirana_varijabla>
  </DomainObject.Predmet.ProtuStrankaListNazivFormated>
  <DomainObject.Predmet.ProtuStrankaListNazivFormatedOIB>
    <izvorni_sadrzaj>
      <item>BENN d.o.o. MARČANA, OIB 21472695475</item>
    </izvorni_sadrzaj>
    <derivirana_varijabla naziv="DomainObject.Predmet.ProtuStrankaListNazivFormatedOIB_1">
      <item>BENN d.o.o. MARČANA, OIB 21472695475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BENN d.o.o. MARČANA</izvorni_sadrzaj>
    <derivirana_varijabla naziv="DomainObject.Predmet.ProtustrankaIDrugi_1">BENN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BENN d.o.o. MARČANA, OIB 21472695475, Marčana 114, 52207 Marčana</izvorni_sadrzaj>
    <derivirana_varijabla naziv="DomainObject.Predmet.ProtustrankaIDrugiAdressOIB_1">BENN d.o.o. MARČANA, OIB 21472695475, Marčana 114,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BENN d.o.o. MARČANA</item>
    </izvorni_sadrzaj>
    <derivirana_varijabla naziv="DomainObject.Predmet.SudioniciListNaziv_1">
      <item>FINANCIJSKA AGENCIJA, RC RIJEKA, PODRUŽNICA PULA, PULA</item>
      <item>BENN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BENN d.o.o. MARČANA, OIB 21472695475, Marčana 114,52207 Marčana</item>
    </izvorni_sadrzaj>
    <derivirana_varijabla naziv="DomainObject.Predmet.SudioniciListAdressOIB_1">
      <item>FINANCIJSKA AGENCIJA, RC RIJEKA, PODRUŽNICA PULA, PULA, OIB 85821130368, Giardini 5,52100 Pula</item>
      <item>BENN d.o.o. MARČANA, OIB 21472695475, Marčana 114,52207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21472695475</item>
    </izvorni_sadrzaj>
    <derivirana_varijabla naziv="DomainObject.Predmet.SudioniciListNazivOIB_1">
      <item>, OIB 85821130368</item>
      <item>, OIB 21472695475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2FBEC-D90B-4474-87B1-D71732B30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3319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2016-11-18T14:12:00Z</dcterms:created>
  <dc:creator>Damir Rabar</dc:creator>
  <cp:lastModifiedBy>Lorena Paris Aničić</cp:lastModifiedBy>
  <cp:lastPrinted>2016-11-18T14:14:00Z</cp:lastPrinted>
  <dcterms:modified xmlns:xsi="http://www.w3.org/2001/XMLSchema-instance" xsi:type="dcterms:W3CDTF">2016-11-21T09:31:00Z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