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293e" w14:paraId="d36293e" w:rsidRDefault="007C317E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P="00AF24ED" w:rsidR="00AF24ED" w:rsidRPr="00AF24ED">
      <w:pPr>
        <w:tabs>
          <w:tab w:pos="6525" w:val="left"/>
        </w:tabs>
        <w:jc w:val="right"/>
        <w:rPr>
          <w:bCs/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F24ED" w:rsidRPr="00AF24ED">
        <w:rPr>
          <w:b/>
          <w:sz w:val="24"/>
          <w:szCs w:val="24"/>
        </w:rPr>
        <w:t xml:space="preserve">  </w:t>
      </w:r>
      <w:proofErr w:type="spellStart"/>
      <w:r w:rsidR="00AF24ED" w:rsidRPr="00AF24ED">
        <w:rPr>
          <w:sz w:val="24"/>
          <w:szCs w:val="24"/>
        </w:rPr>
        <w:t>40</w:t>
      </w:r>
      <w:proofErr w:type="spellEnd"/>
      <w:r w:rsidR="00AF24ED" w:rsidRPr="00AF24ED">
        <w:rPr>
          <w:sz w:val="24"/>
          <w:szCs w:val="24"/>
        </w:rPr>
        <w:t>.</w:t>
      </w:r>
      <w:r w:rsidR="00AF24ED" w:rsidRPr="00AF24ED">
        <w:rPr>
          <w:b/>
          <w:sz w:val="24"/>
          <w:szCs w:val="24"/>
        </w:rPr>
        <w:t xml:space="preserve"> </w:t>
      </w:r>
      <w:r w:rsidR="00AF24ED" w:rsidRPr="00AF24ED">
        <w:rPr>
          <w:sz w:val="24"/>
          <w:szCs w:val="24"/>
        </w:rPr>
        <w:t>St-</w:t>
      </w:r>
      <w:proofErr w:type="spellStart"/>
      <w:r w:rsidR="00875A18">
        <w:rPr>
          <w:sz w:val="24"/>
          <w:szCs w:val="24"/>
        </w:rPr>
        <w:t>1274</w:t>
      </w:r>
      <w:proofErr w:type="spellEnd"/>
      <w:r w:rsidR="00AF24ED" w:rsidRPr="00AF24ED">
        <w:rPr>
          <w:sz w:val="24"/>
          <w:szCs w:val="24"/>
        </w:rPr>
        <w:t>/</w:t>
      </w:r>
      <w:proofErr w:type="spellStart"/>
      <w:r w:rsidR="00AF24ED" w:rsidRPr="00AF24ED">
        <w:rPr>
          <w:sz w:val="24"/>
          <w:szCs w:val="24"/>
        </w:rPr>
        <w:t>13</w:t>
      </w:r>
      <w:proofErr w:type="spellEnd"/>
      <w:r w:rsidR="00AF24ED" w:rsidRPr="00AF24ED">
        <w:rPr>
          <w:sz w:val="24"/>
          <w:szCs w:val="24"/>
        </w:rPr>
        <w:t xml:space="preserve">    </w:t>
      </w:r>
    </w:p>
    <w:p w:rsidRDefault="00AF24ED" w:rsidP="00AF24ED" w:rsidR="00AF24ED" w:rsidRPr="00AF24ED">
      <w:pPr>
        <w:tabs>
          <w:tab w:pos="6525" w:val="left"/>
        </w:tabs>
        <w:rPr>
          <w:bCs/>
          <w:sz w:val="24"/>
          <w:szCs w:val="24"/>
        </w:rPr>
      </w:pPr>
    </w:p>
    <w:p w:rsidRDefault="00AF24ED" w:rsidP="00AF24ED" w:rsidR="00AF24ED" w:rsidRPr="00AF24ED">
      <w:pPr>
        <w:tabs>
          <w:tab w:pos="6525" w:val="left"/>
        </w:tabs>
        <w:jc w:val="center"/>
        <w:rPr>
          <w:bCs/>
          <w:sz w:val="24"/>
          <w:szCs w:val="24"/>
        </w:rPr>
      </w:pPr>
      <w:r w:rsidRPr="00AF24ED">
        <w:rPr>
          <w:bCs/>
          <w:sz w:val="24"/>
          <w:szCs w:val="24"/>
        </w:rPr>
        <w:t xml:space="preserve">R E P U B L I K A  H R V A T S K A </w:t>
      </w:r>
    </w:p>
    <w:p w:rsidRDefault="00AF24ED" w:rsidP="00AF24ED" w:rsidR="00AF24ED" w:rsidRPr="00AF24ED">
      <w:pPr>
        <w:ind w:firstLine="720" w:left="2160"/>
        <w:jc w:val="both"/>
        <w:rPr>
          <w:sz w:val="24"/>
          <w:szCs w:val="24"/>
        </w:rPr>
      </w:pPr>
      <w:r w:rsidRPr="00AF24ED">
        <w:rPr>
          <w:sz w:val="24"/>
          <w:szCs w:val="24"/>
        </w:rPr>
        <w:t xml:space="preserve">      Z A K </w:t>
      </w:r>
      <w:proofErr w:type="spellStart"/>
      <w:r w:rsidRPr="00AF24ED">
        <w:rPr>
          <w:sz w:val="24"/>
          <w:szCs w:val="24"/>
        </w:rPr>
        <w:t>LJ</w:t>
      </w:r>
      <w:proofErr w:type="spellEnd"/>
      <w:r w:rsidRPr="00AF24ED">
        <w:rPr>
          <w:sz w:val="24"/>
          <w:szCs w:val="24"/>
        </w:rPr>
        <w:t xml:space="preserve"> U Č A K</w:t>
      </w:r>
    </w:p>
    <w:p w:rsidRDefault="00AF24ED" w:rsidP="00AF24ED" w:rsidR="00AF24ED" w:rsidRPr="00AF24ED">
      <w:pPr>
        <w:jc w:val="center"/>
        <w:rPr>
          <w:b/>
          <w:sz w:val="24"/>
          <w:szCs w:val="24"/>
        </w:rPr>
      </w:pPr>
    </w:p>
    <w:p w:rsidRDefault="00875A18" w:rsidP="00875A18" w:rsidR="00875A18">
      <w:pPr>
        <w:ind w:firstLine="709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proofErr w:type="spellStart"/>
      <w:r>
        <w:rPr>
          <w:sz w:val="24"/>
          <w:szCs w:val="24"/>
        </w:rPr>
        <w:t>ROMICA</w:t>
      </w:r>
      <w:proofErr w:type="spellEnd"/>
      <w:r>
        <w:rPr>
          <w:sz w:val="24"/>
          <w:szCs w:val="24"/>
        </w:rPr>
        <w:t xml:space="preserve"> d.o.o., Sveta Nedjelja, Padež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</w:t>
      </w:r>
      <w:r w:rsidR="00465284">
        <w:rPr>
          <w:sz w:val="24"/>
          <w:szCs w:val="24"/>
        </w:rPr>
        <w:t>3</w:t>
      </w:r>
      <w:r>
        <w:rPr>
          <w:sz w:val="24"/>
          <w:szCs w:val="24"/>
        </w:rPr>
        <w:t>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994A13" w:rsidP="00EF65DA" w:rsidR="00994A13">
      <w:pPr>
        <w:ind w:firstLine="709"/>
        <w:jc w:val="both"/>
        <w:rPr>
          <w:sz w:val="24"/>
        </w:rPr>
      </w:pPr>
      <w:r>
        <w:rPr>
          <w:sz w:val="24"/>
        </w:rPr>
        <w:t xml:space="preserve">II Nastavak ročišta radi izjašnjenja o prijedlogu za otvaranje stečajnog postupka  određuje se za dan: </w:t>
      </w:r>
    </w:p>
    <w:p w:rsidRDefault="00875A18" w:rsidP="00994A13" w:rsidR="00994A13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20</w:t>
      </w:r>
      <w:proofErr w:type="spellEnd"/>
      <w:r>
        <w:rPr>
          <w:b/>
          <w:sz w:val="24"/>
        </w:rPr>
        <w:t>. prosinca</w:t>
      </w:r>
      <w:r w:rsidR="00994A13">
        <w:rPr>
          <w:b/>
          <w:sz w:val="24"/>
        </w:rPr>
        <w:t xml:space="preserve"> </w:t>
      </w:r>
      <w:proofErr w:type="spellStart"/>
      <w:r w:rsidR="00994A13">
        <w:rPr>
          <w:b/>
          <w:sz w:val="24"/>
        </w:rPr>
        <w:t>201</w:t>
      </w:r>
      <w:r w:rsidR="00F1062C">
        <w:rPr>
          <w:b/>
          <w:sz w:val="24"/>
        </w:rPr>
        <w:t>8</w:t>
      </w:r>
      <w:proofErr w:type="spellEnd"/>
      <w:r w:rsidR="00994A13">
        <w:rPr>
          <w:b/>
          <w:sz w:val="24"/>
        </w:rPr>
        <w:t xml:space="preserve">. u </w:t>
      </w:r>
      <w:proofErr w:type="spellStart"/>
      <w:r w:rsidR="007C2F5E">
        <w:rPr>
          <w:b/>
          <w:sz w:val="24"/>
        </w:rPr>
        <w:t>1</w:t>
      </w:r>
      <w:r>
        <w:rPr>
          <w:b/>
          <w:sz w:val="24"/>
        </w:rPr>
        <w:t>3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994A13">
        <w:rPr>
          <w:b/>
          <w:sz w:val="24"/>
        </w:rPr>
        <w:t xml:space="preserve"> </w:t>
      </w:r>
      <w:r w:rsidR="00994A13" w:rsidRPr="00783D90">
        <w:rPr>
          <w:b/>
          <w:sz w:val="24"/>
        </w:rPr>
        <w:t>sati</w:t>
      </w:r>
      <w:r w:rsidR="00994A13" w:rsidRPr="00A715D3">
        <w:rPr>
          <w:b/>
          <w:sz w:val="24"/>
        </w:rPr>
        <w:t xml:space="preserve"> </w:t>
      </w:r>
      <w:r w:rsidR="00994A13">
        <w:rPr>
          <w:sz w:val="24"/>
        </w:rPr>
        <w:t xml:space="preserve">u zgradi Trgovačkog suda u Zagrebu, Petrinjska 8, soba broj </w:t>
      </w:r>
      <w:proofErr w:type="spellStart"/>
      <w:r w:rsidR="00994A13">
        <w:rPr>
          <w:sz w:val="24"/>
        </w:rPr>
        <w:t>92</w:t>
      </w:r>
      <w:proofErr w:type="spellEnd"/>
      <w:r w:rsidR="00994A13"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 w:rsidR="00875A18">
        <w:rPr>
          <w:sz w:val="24"/>
        </w:rPr>
        <w:t>zz</w:t>
      </w:r>
      <w:proofErr w:type="spellEnd"/>
      <w:r w:rsidR="00875A18">
        <w:rPr>
          <w:sz w:val="24"/>
        </w:rPr>
        <w:t xml:space="preserve"> dužnika</w:t>
      </w:r>
      <w:r>
        <w:rPr>
          <w:sz w:val="24"/>
        </w:rPr>
        <w:t xml:space="preserve">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C2F5E" w:rsidP="007E25EB" w:rsidR="007E25EB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7E25EB">
        <w:rPr>
          <w:sz w:val="24"/>
        </w:rPr>
        <w:t xml:space="preserve">II Pozvane osobe mogu se o prijedlogu i  pisano izjasniti. </w:t>
      </w:r>
    </w:p>
    <w:p w:rsidRDefault="00793D08" w:rsidP="007E25EB" w:rsidR="00793D08">
      <w:pPr>
        <w:ind w:firstLine="720"/>
        <w:jc w:val="center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AA52FA">
        <w:rPr>
          <w:sz w:val="24"/>
        </w:rPr>
        <w:t>23.studenog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F1062C">
        <w:rPr>
          <w:sz w:val="24"/>
        </w:rPr>
        <w:t>8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C508CD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C508CD" w:rsidP="00C508CD" w:rsidR="00C508CD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508CD" w:rsidP="00422EE0" w:rsidR="00C508C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E25EB" w:rsidP="00C508CD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12F" w:rsidR="006A312F">
      <w:r>
        <w:separator/>
      </w:r>
    </w:p>
  </w:endnote>
  <w:endnote w:id="0" w:type="continuationSeparator">
    <w:p w:rsidRDefault="006A312F" w:rsidR="006A3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12F" w:rsidR="006A312F">
      <w:r>
        <w:separator/>
      </w:r>
    </w:p>
  </w:footnote>
  <w:footnote w:id="0" w:type="continuationSeparator">
    <w:p w:rsidRDefault="006A312F" w:rsidR="006A3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1761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7342D"/>
    <w:rsid w:val="0019428D"/>
    <w:rsid w:val="001A3548"/>
    <w:rsid w:val="00275631"/>
    <w:rsid w:val="00277F8B"/>
    <w:rsid w:val="0029145C"/>
    <w:rsid w:val="002C28B2"/>
    <w:rsid w:val="002D467B"/>
    <w:rsid w:val="002F2E52"/>
    <w:rsid w:val="00376DA5"/>
    <w:rsid w:val="0038069B"/>
    <w:rsid w:val="003C2C87"/>
    <w:rsid w:val="00465284"/>
    <w:rsid w:val="00482DCD"/>
    <w:rsid w:val="00485B2D"/>
    <w:rsid w:val="004A1411"/>
    <w:rsid w:val="004E6024"/>
    <w:rsid w:val="0057141B"/>
    <w:rsid w:val="005927DE"/>
    <w:rsid w:val="005B5C24"/>
    <w:rsid w:val="005C2C29"/>
    <w:rsid w:val="005E2CA5"/>
    <w:rsid w:val="00600CD8"/>
    <w:rsid w:val="00602498"/>
    <w:rsid w:val="00636C79"/>
    <w:rsid w:val="00643F11"/>
    <w:rsid w:val="006A312F"/>
    <w:rsid w:val="00780D64"/>
    <w:rsid w:val="00793D08"/>
    <w:rsid w:val="007B7411"/>
    <w:rsid w:val="007C2F5E"/>
    <w:rsid w:val="007C317E"/>
    <w:rsid w:val="007E25EB"/>
    <w:rsid w:val="00875A18"/>
    <w:rsid w:val="008A2DBC"/>
    <w:rsid w:val="008A447B"/>
    <w:rsid w:val="008D19E9"/>
    <w:rsid w:val="008E2D34"/>
    <w:rsid w:val="00915F68"/>
    <w:rsid w:val="00993DB3"/>
    <w:rsid w:val="00994A13"/>
    <w:rsid w:val="00A120CF"/>
    <w:rsid w:val="00A36D10"/>
    <w:rsid w:val="00A63BFE"/>
    <w:rsid w:val="00AA39CF"/>
    <w:rsid w:val="00AA52FA"/>
    <w:rsid w:val="00AB0AEC"/>
    <w:rsid w:val="00AE276E"/>
    <w:rsid w:val="00AE7FE0"/>
    <w:rsid w:val="00AF24ED"/>
    <w:rsid w:val="00B1118F"/>
    <w:rsid w:val="00B77970"/>
    <w:rsid w:val="00B97B5B"/>
    <w:rsid w:val="00C23A77"/>
    <w:rsid w:val="00C508CD"/>
    <w:rsid w:val="00C6682D"/>
    <w:rsid w:val="00CC0D0F"/>
    <w:rsid w:val="00D3336A"/>
    <w:rsid w:val="00E34FBF"/>
    <w:rsid w:val="00EB68FB"/>
    <w:rsid w:val="00EF446C"/>
    <w:rsid w:val="00EF65DA"/>
    <w:rsid w:val="00F04E8A"/>
    <w:rsid w:val="00F1062C"/>
    <w:rsid w:val="00F927D9"/>
    <w:rsid w:val="00FB2005"/>
    <w:rsid w:val="00FD15BB"/>
    <w:rsid w:val="00FE1817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50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8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50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8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St-1274/2013</izvorni_sadrzaj>
    <derivirana_varijabla naziv="DomainObject.Predmet.OznakaBroj_1">St-1274/2013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ROMICA d.o.o. za proizvodnju, trgovinu i usluge zastupanog po punomoćniku Miroslav Rohr</izvorni_sadrzaj>
    <derivirana_varijabla naziv="DomainObject.Predmet.ProtustrankaFormated_1">  ROMICA d.o.o. za proizvodnju, trgovinu i usluge zastupanog po punomoćniku Miroslav Rohr</derivirana_varijabla>
  </DomainObject.Predmet.ProtustrankaFormated>
  <DomainObject.Predmet.ProtustrankaFormatedOIB>
    <izvorni_sadrzaj>  ROMICA d.o.o. za proizvodnju, trgovinu i usluge, OIB 53586091187 zastupanog po punomoćniku Miroslav Rohr</izvorni_sadrzaj>
    <derivirana_varijabla naziv="DomainObject.Predmet.ProtustrankaFormatedOIB_1">  ROMICA d.o.o. za proizvodnju, trgovinu i usluge, OIB 53586091187 zastupanog po punomoćniku Miroslav Rohr</derivirana_varijabla>
  </DomainObject.Predmet.ProtustrankaFormatedOIB>
  <DomainObject.Predmet.ProtustrankaFormatedWithAdress>
    <izvorni_sadrzaj> ROMICA d.o.o. za proizvodnju, trgovinu i usluge, PADEŽ 16, 10431 Sveta Nedelja zastupanog po punomoćniku Miroslav Rohr</izvorni_sadrzaj>
    <derivirana_varijabla naziv="DomainObject.Predmet.ProtustrankaFormatedWithAdress_1"> ROMICA d.o.o. za proizvodnju, trgovinu i usluge, PADEŽ 16, 10431 Sveta Nedelja zastupanog po punomoćniku Miroslav Rohr</derivirana_varijabla>
  </DomainObject.Predmet.ProtustrankaFormatedWithAdress>
  <DomainObject.Predmet.ProtustrankaFormatedWithAdressOIB>
    <izvorni_sadrzaj> ROMICA d.o.o. za proizvodnju, trgovinu i usluge, OIB 53586091187, PADEŽ 16, 10431 Sveta Nedelja zastupanog po punomoćniku Miroslav Rohr</izvorni_sadrzaj>
    <derivirana_varijabla naziv="DomainObject.Predmet.ProtustrankaFormatedWithAdressOIB_1"> ROMICA d.o.o. za proizvodnju, trgovinu i usluge, OIB 53586091187, PADEŽ 16, 10431 Sveta Nedelja zastupanog po punomoćniku Miroslav Rohr</derivirana_varijabla>
  </DomainObject.Predmet.ProtustrankaFormatedWithAdressOIB>
  <DomainObject.Predmet.ProtustrankaWithAdress>
    <izvorni_sadrzaj>ROMICA d.o.o. za proizvodnju, trgovinu i usluge PADEŽ 16, 10431 Sveta Nedelja</izvorni_sadrzaj>
    <derivirana_varijabla naziv="DomainObject.Predmet.ProtustrankaWithAdress_1">ROMICA d.o.o. za proizvodnju, trgovinu i usluge PADEŽ 16, 10431 Sveta Nedelja</derivirana_varijabla>
  </DomainObject.Predmet.ProtustrankaWithAdress>
  <DomainObject.Predmet.ProtustrankaWithAdressOIB>
    <izvorni_sadrzaj>ROMICA d.o.o. za proizvodnju, trgovinu i usluge, OIB 53586091187, PADEŽ 16, 10431 Sveta Nedelja</izvorni_sadrzaj>
    <derivirana_varijabla naziv="DomainObject.Predmet.ProtustrankaWithAdressOIB_1">ROMICA d.o.o. za proizvodnju, trgovinu i usluge, OIB 53586091187, PADEŽ 16, 10431 Sveta Nedelja</derivirana_varijabla>
  </DomainObject.Predmet.ProtustrankaWithAdressOIB>
  <DomainObject.Predmet.ProtustrankaNazivFormated>
    <izvorni_sadrzaj>ROMICA d.o.o. za proizvodnju, trgovinu i usluge</izvorni_sadrzaj>
    <derivirana_varijabla naziv="DomainObject.Predmet.ProtustrankaNazivFormated_1">ROMICA d.o.o. za proizvodnju, trgovinu i usluge</derivirana_varijabla>
  </DomainObject.Predmet.ProtustrankaNazivFormated>
  <DomainObject.Predmet.ProtustrankaNazivFormatedOIB>
    <izvorni_sadrzaj>ROMICA d.o.o. za proizvodnju, trgovinu i usluge, OIB 53586091187</izvorni_sadrzaj>
    <derivirana_varijabla naziv="DomainObject.Predmet.ProtustrankaNazivFormatedOIB_1">ROMICA d.o.o. za proizvodnju, trgovinu i usluge, OIB 53586091187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ROMICA d.o.o. za proizvodnju, trgovinu i usluge zastupanog po punomoćniku Miroslav Rohr</item>
    </izvorni_sadrzaj>
    <derivirana_varijabla naziv="DomainObject.Predmet.ProtuStrankaListFormated_1">
      <item>ROMICA d.o.o. za proizvodnju, trgovinu i usluge zastupanog po punomoćniku Miroslav Rohr</item>
    </derivirana_varijabla>
  </DomainObject.Predmet.ProtuStrankaListFormated>
  <DomainObject.Predmet.ProtuStrankaListFormatedOIB>
    <izvorni_sadrzaj>
      <item>ROMICA d.o.o. za proizvodnju, trgovinu i usluge, OIB 53586091187 zastupanog po punomoćniku Miroslav Rohr</item>
    </izvorni_sadrzaj>
    <derivirana_varijabla naziv="DomainObject.Predmet.ProtuStrankaListFormatedOIB_1">
      <item>ROMICA d.o.o. za proizvodnju, trgovinu i usluge, OIB 53586091187 zastupanog po punomoćniku Miroslav Rohr</item>
    </derivirana_varijabla>
  </DomainObject.Predmet.ProtuStrankaListFormatedOIB>
  <DomainObject.Predmet.ProtuStrankaListFormatedWithAdress>
    <izvorni_sadrzaj>
      <item>ROMICA d.o.o. za proizvodnju, trgovinu i usluge, PADEŽ 16, 10431 Sveta Nedelja zastupanog po punomoćniku Miroslav Rohr</item>
    </izvorni_sadrzaj>
    <derivirana_varijabla naziv="DomainObject.Predmet.ProtuStrankaListFormatedWithAdress_1">
      <item>ROMICA d.o.o. za proizvodnju, trgovinu i usluge, PADEŽ 16, 10431 Sveta Nedelja zastupanog po punomoćniku Miroslav Rohr</item>
    </derivirana_varijabla>
  </DomainObject.Predmet.ProtuStrankaListFormatedWithAdress>
  <DomainObject.Predmet.ProtuStrankaListFormatedWithAdressOIB>
    <izvorni_sadrzaj>
      <item>ROMICA d.o.o. za proizvodnju, trgovinu i usluge, OIB 53586091187, PADEŽ 16, 10431 Sveta Nedelja zastupanog po punomoćniku Miroslav Rohr</item>
    </izvorni_sadrzaj>
    <derivirana_varijabla naziv="DomainObject.Predmet.ProtuStrankaListFormatedWithAdressOIB_1">
      <item>ROMICA d.o.o. za proizvodnju, trgovinu i usluge, OIB 53586091187, PADEŽ 16, 10431 Sveta Nedelja zastupanog po punomoćniku Miroslav Rohr</item>
    </derivirana_varijabla>
  </DomainObject.Predmet.ProtuStrankaListFormatedWithAdressOIB>
  <DomainObject.Predmet.ProtuStrankaListNazivFormated>
    <izvorni_sadrzaj>
      <item>ROMICA d.o.o. za proizvodnju, trgovinu i usluge</item>
    </izvorni_sadrzaj>
    <derivirana_varijabla naziv="DomainObject.Predmet.ProtuStrankaListNazivFormated_1">
      <item>ROMICA d.o.o. za proizvodnju, trgovinu i usluge</item>
    </derivirana_varijabla>
  </DomainObject.Predmet.ProtuStrankaListNazivFormated>
  <DomainObject.Predmet.ProtuStrankaListNazivFormatedOIB>
    <izvorni_sadrzaj>
      <item>ROMICA d.o.o. za proizvodnju, trgovinu i usluge, OIB 53586091187</item>
    </izvorni_sadrzaj>
    <derivirana_varijabla naziv="DomainObject.Predmet.ProtuStrankaListNazivFormatedOIB_1">
      <item>ROMICA d.o.o. za proizvodnju, trgovinu i usluge, OIB 53586091187</item>
    </derivirana_varijabla>
  </DomainObject.Predmet.ProtuStrankaListNazivFormatedOIB>
  <DomainObject.Predmet.OstaliListFormated>
    <izvorni_sadrzaj>
      <item>Miroslav Rohr punomoćnik sudionika u postupku ROMICA d.o.o. za proizvodnju, trgovinu i usluge</item>
    </izvorni_sadrzaj>
    <derivirana_varijabla naziv="DomainObject.Predmet.OstaliListFormated_1">
      <item>Miroslav Rohr punomoćnik sudionika u postupku ROMICA d.o.o. za proizvodnju, trgovinu i usluge</item>
    </derivirana_varijabla>
  </DomainObject.Predmet.OstaliListFormated>
  <DomainObject.Predmet.OstaliListFormatedOIB>
    <izvorni_sadrzaj>
      <item>Miroslav Rohr, OIB 39039517172 punomoćnik sudionika u postupku ROMICA d.o.o. za proizvodnju, trgovinu i usluge</item>
    </izvorni_sadrzaj>
    <derivirana_varijabla naziv="DomainObject.Predmet.OstaliListFormatedOIB_1">
      <item>Miroslav Rohr, OIB 39039517172 punomoćnik sudionika u postupku ROMICA d.o.o. za proizvodnju, trgovinu i usluge</item>
    </derivirana_varijabla>
  </DomainObject.Predmet.OstaliListFormatedOIB>
  <DomainObject.Predmet.OstaliListFormatedWithAdress>
    <izvorni_sadrzaj>
      <item>Miroslav Rohr, Padež 16, 10431 Sveta Nedelja punomoćnik sudionika u postupku ROMICA d.o.o. za proizvodnju, trgovinu i usluge</item>
    </izvorni_sadrzaj>
    <derivirana_varijabla naziv="DomainObject.Predmet.OstaliListFormatedWithAdress_1">
      <item>Miroslav Rohr, Padež 16, 10431 Sveta Nedelja punomoćnik sudionika u postupku ROMICA d.o.o. za proizvodnju, trgovinu i usluge</item>
    </derivirana_varijabla>
  </DomainObject.Predmet.OstaliListFormatedWithAdress>
  <DomainObject.Predmet.OstaliListFormatedWithAdressOIB>
    <izvorni_sadrzaj>
      <item>Miroslav Rohr, OIB 39039517172, Padež 16, 10431 Sveta Nedelja punomoćnik sudionika u postupku ROMICA d.o.o. za proizvodnju, trgovinu i usluge</item>
    </izvorni_sadrzaj>
    <derivirana_varijabla naziv="DomainObject.Predmet.OstaliListFormatedWithAdressOIB_1">
      <item>Miroslav Rohr, OIB 39039517172, Padež 16, 10431 Sveta Nedelja punomoćnik sudionika u postupku ROMICA d.o.o. za proizvodnju, trgovinu i usluge</item>
    </derivirana_varijabla>
  </DomainObject.Predmet.OstaliListFormatedWithAdressOIB>
  <DomainObject.Predmet.OstaliListNazivFormated>
    <izvorni_sadrzaj>
      <item>Miroslav Rohr</item>
    </izvorni_sadrzaj>
    <derivirana_varijabla naziv="DomainObject.Predmet.OstaliListNazivFormated_1">
      <item>Miroslav Rohr</item>
    </derivirana_varijabla>
  </DomainObject.Predmet.OstaliListNazivFormated>
  <DomainObject.Predmet.OstaliListNazivFormatedOIB>
    <izvorni_sadrzaj>
      <item>Miroslav Rohr, OIB 39039517172</item>
    </izvorni_sadrzaj>
    <derivirana_varijabla naziv="DomainObject.Predmet.OstaliListNazivFormatedOIB_1">
      <item>Miroslav Rohr, OIB 39039517172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ROMICA d.o.o. za proizvodnju, trgovinu i usluge</izvorni_sadrzaj>
    <derivirana_varijabla naziv="DomainObject.Predmet.ProtustrankaIDrugi_1">ROMICA d.o.o. za proizvodnju,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ROMICA d.o.o. za proizvodnju, trgovinu i usluge, OIB 53586091187, PADEŽ 16, 10431 Sveta Nedelja</izvorni_sadrzaj>
    <derivirana_varijabla naziv="DomainObject.Predmet.ProtustrankaIDrugiAdressOIB_1">ROMICA d.o.o. za proizvodnju, trgovinu i usluge, OIB 53586091187, PADEŽ 16,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ROMICA d.o.o. za proizvodnju, trgovinu i usluge</item>
      <item>FINA ZAGREB</item>
      <item>Miroslav Rohr</item>
    </izvorni_sadrzaj>
    <derivirana_varijabla naziv="DomainObject.Predmet.SudioniciListNaziv_1">
      <item>ROMICA d.o.o. za proizvodnju, trgovinu i usluge</item>
      <item>FINA ZAGREB</item>
      <item>Miroslav Rohr</item>
    </derivirana_varijabla>
  </DomainObject.Predmet.SudioniciListNaziv>
  <DomainObject.Predmet.SudioniciListAdressOIB>
    <izvorni_sadrzaj>
      <item>ROMICA d.o.o. za proizvodnju, trgovinu i usluge, OIB 53586091187, PADEŽ 16,10431 Sveta Nedelja</item>
      <item>FINA ZAGREB, OIB 85821130368, Albrechtova 42,10000 Zagreb</item>
      <item>Miroslav Rohr, OIB 39039517172, Padež 16,10431 Sveta Nedelja</item>
    </izvorni_sadrzaj>
    <derivirana_varijabla naziv="DomainObject.Predmet.SudioniciListAdressOIB_1">
      <item>ROMICA d.o.o. za proizvodnju, trgovinu i usluge, OIB 53586091187, PADEŽ 16,10431 Sveta Nedelja</item>
      <item>FINA ZAGREB, OIB 85821130368, Albrechtova 42,10000 Zagreb</item>
      <item>Miroslav Rohr, OIB 39039517172, Padež 16,10431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53586091187</item>
      <item>, OIB 85821130368</item>
      <item>, OIB 39039517172</item>
    </izvorni_sadrzaj>
    <derivirana_varijabla naziv="DomainObject.Predmet.SudioniciListNazivOIB_1">
      <item>, OIB 53586091187</item>
      <item>, OIB 85821130368</item>
      <item>, OIB 39039517172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2013.</izvorni_sadrzaj>
    <derivirana_varijabla naziv="DomainObject.Predmet.DatumZadnjeOdrzaneSudskeRadnje_1">4. srpnja 2013.</derivirana_varijabla>
  </DomainObject.Predmet.DatumZadnjeOdrzaneSudskeRadnje>
  <DomainObject.PredzadnjaOdlukaIzPredmeta.DatumDonosenjaOdluke>
    <izvorni_sadrzaj>26. kolovoza 2013.</izvorni_sadrzaj>
    <derivirana_varijabla naziv="DomainObject.PredzadnjaOdlukaIzPredmeta.DatumDonosenjaOdluke_1">26. kolovoza 2013.</derivirana_varijabla>
  </DomainObject.PredzadnjaOdlukaIzPredmeta.DatumDonosenjaOdluke>
  <DomainObject.PredzadnjaOdlukaIzPredmeta.Oznaka>
    <izvorni_sadrzaj>St-1274/2013-8</izvorni_sadrzaj>
    <derivirana_varijabla naziv="DomainObject.PredzadnjaOdlukaIzPredmeta.Oznaka_1">St-1274/2013-8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167</properties:Words>
  <properties:Characters>764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2018-11-23T12:26:00Z</dcterms:created>
  <dc:creator>Unknown</dc:creator>
  <cp:lastModifiedBy>Valentina Delač</cp:lastModifiedBy>
  <cp:lastPrinted>2018-11-23T12:28:00Z</cp:lastPrinted>
  <dcterms:modified xmlns:xsi="http://www.w3.org/2001/XMLSchema-instance" xsi:type="dcterms:W3CDTF">2018-11-23T12:29:00Z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(Romica ročište izjašnjenje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