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b2a37" w14:paraId="7ab2a37" w:rsidRDefault="00D70E61" w:rsidP="00FF0CC0" w:rsidR="00D70E61" w:rsidRPr="00FF0CC0">
      <w:pPr>
        <w:jc w:val="both"/>
        <w15:collapsed w:val="false"/>
      </w:pPr>
      <w:bookmarkStart w:name="_GoBack" w:id="0"/>
      <w:bookmarkEnd w:id="0"/>
      <w:r w:rsidRPr="00FF0CC0">
        <w:rPr>
          <w:noProof/>
        </w:rPr>
        <w:drawing>
          <wp:inline distR="0" distL="0" distB="0" distT="0">
            <wp:extent cy="962025" cx="714375"/>
            <wp:effectExtent b="9525" r="9525" t="0" l="0"/>
            <wp:docPr descr="Grb" name="Slika 1" id="1"/>
            <wp:cNvGraphicFramePr/>
            <a:graphic>
              <a:graphicData uri="http://schemas.openxmlformats.org/drawingml/2006/picture">
                <pic:pic>
                  <pic:nvPicPr>
                    <pic:cNvPr descr="Grb" name="Slika 1" id="1"/>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D70E61" w:rsidP="00FF0CC0" w:rsidR="00D70E61" w:rsidRPr="00FF0CC0">
      <w:pPr>
        <w:jc w:val="both"/>
      </w:pPr>
    </w:p>
    <w:p w:rsidRDefault="008B42C6" w:rsidP="00FF0CC0" w:rsidR="008B42C6" w:rsidRPr="00FF0CC0">
      <w:pPr>
        <w:jc w:val="both"/>
      </w:pPr>
      <w:r w:rsidRPr="00FF0CC0">
        <w:t>REPUBLIKA HRVATSKA</w:t>
      </w:r>
    </w:p>
    <w:p w:rsidRDefault="008B42C6" w:rsidP="00FF0CC0" w:rsidR="008B42C6" w:rsidRPr="00FF0CC0">
      <w:pPr>
        <w:jc w:val="both"/>
      </w:pPr>
      <w:r w:rsidRPr="00FF0CC0">
        <w:t xml:space="preserve">TRGOVAČKI SUD U ZAGREBU                                                </w:t>
      </w:r>
    </w:p>
    <w:p w:rsidRDefault="008B42C6" w:rsidP="00FF0CC0" w:rsidR="008B42C6" w:rsidRPr="00FF0CC0">
      <w:pPr>
        <w:jc w:val="both"/>
      </w:pPr>
      <w:r w:rsidRPr="00FF0CC0">
        <w:t xml:space="preserve">Zagreb, </w:t>
      </w:r>
      <w:proofErr w:type="spellStart"/>
      <w:r w:rsidRPr="00FF0CC0">
        <w:t>Amruševa</w:t>
      </w:r>
      <w:proofErr w:type="spellEnd"/>
      <w:r w:rsidRPr="00FF0CC0">
        <w:t xml:space="preserve"> 2/II </w:t>
      </w:r>
      <w:r w:rsidRPr="00FF0CC0">
        <w:tab/>
      </w:r>
      <w:r w:rsidRPr="00FF0CC0">
        <w:tab/>
      </w:r>
      <w:r w:rsidRPr="00FF0CC0">
        <w:tab/>
      </w:r>
      <w:r w:rsidRPr="00FF0CC0">
        <w:tab/>
      </w:r>
      <w:r w:rsidRPr="00FF0CC0">
        <w:tab/>
      </w:r>
      <w:r w:rsidRPr="00FF0CC0">
        <w:tab/>
        <w:t xml:space="preserve">            1  St-1094/2012</w:t>
      </w:r>
    </w:p>
    <w:p w:rsidRDefault="008B42C6" w:rsidP="00FF0CC0" w:rsidR="008B42C6" w:rsidRPr="00FF0CC0">
      <w:pPr>
        <w:jc w:val="both"/>
      </w:pPr>
    </w:p>
    <w:p w:rsidRDefault="008B42C6" w:rsidP="00455AAF" w:rsidR="008B42C6" w:rsidRPr="00FF0CC0">
      <w:pPr>
        <w:jc w:val="center"/>
      </w:pPr>
      <w:r w:rsidRPr="00FF0CC0">
        <w:t>R   J   E   Š   E   N J   E</w:t>
      </w:r>
    </w:p>
    <w:p w:rsidRDefault="008B42C6" w:rsidP="00FF0CC0" w:rsidR="008B42C6" w:rsidRPr="00FF0CC0">
      <w:pPr>
        <w:jc w:val="both"/>
      </w:pPr>
    </w:p>
    <w:p w:rsidRDefault="008B42C6" w:rsidP="00FF0CC0" w:rsidR="008B42C6" w:rsidRPr="00FF0CC0">
      <w:pPr>
        <w:jc w:val="both"/>
      </w:pPr>
      <w:r w:rsidRPr="00FF0CC0">
        <w:t xml:space="preserve">Trgovački sud u Zagrebu po sucu Nini Radiću kao stečajnom sucu u stečajnom postupku nad, JARUŠČICA PROJEKT d.o.o. za poslovanje nekretninama, Zagreb, </w:t>
      </w:r>
      <w:proofErr w:type="spellStart"/>
      <w:r w:rsidRPr="00FF0CC0">
        <w:t>Jaruščica</w:t>
      </w:r>
      <w:proofErr w:type="spellEnd"/>
      <w:r w:rsidRPr="00FF0CC0">
        <w:t xml:space="preserve"> 7,MBS:080729411, OIB:02217546383, 1</w:t>
      </w:r>
      <w:r w:rsidR="002A1A7E">
        <w:t>2.sr</w:t>
      </w:r>
      <w:r w:rsidRPr="00FF0CC0">
        <w:t>p</w:t>
      </w:r>
      <w:r w:rsidR="007967DE" w:rsidRPr="00FF0CC0">
        <w:t>nj</w:t>
      </w:r>
      <w:r w:rsidRPr="00FF0CC0">
        <w:t>a 201</w:t>
      </w:r>
      <w:r w:rsidR="007967DE" w:rsidRPr="00FF0CC0">
        <w:t>8</w:t>
      </w:r>
      <w:r w:rsidRPr="00FF0CC0">
        <w:t>. godine,</w:t>
      </w:r>
    </w:p>
    <w:p w:rsidRDefault="008B42C6" w:rsidP="00FF0CC0" w:rsidR="008B42C6" w:rsidRPr="00FF0CC0">
      <w:pPr>
        <w:jc w:val="both"/>
      </w:pPr>
    </w:p>
    <w:p w:rsidRDefault="008B42C6" w:rsidP="00455AAF" w:rsidR="008B42C6" w:rsidRPr="00FF0CC0">
      <w:pPr>
        <w:jc w:val="center"/>
        <w:rPr>
          <w:b/>
        </w:rPr>
      </w:pPr>
      <w:r w:rsidRPr="00FF0CC0">
        <w:rPr>
          <w:b/>
        </w:rPr>
        <w:t>r  i  j  e  š  i  o    j  e</w:t>
      </w:r>
    </w:p>
    <w:p w:rsidRDefault="008B42C6" w:rsidP="00FF0CC0" w:rsidR="008B42C6" w:rsidRPr="00FF0CC0">
      <w:pPr>
        <w:jc w:val="both"/>
        <w:rPr>
          <w:b/>
        </w:rPr>
      </w:pPr>
    </w:p>
    <w:p w:rsidRDefault="008B42C6" w:rsidP="00FF0CC0" w:rsidR="008B42C6" w:rsidRPr="00FF0CC0">
      <w:pPr>
        <w:jc w:val="both"/>
        <w:rPr>
          <w:b/>
        </w:rPr>
      </w:pPr>
      <w:r w:rsidRPr="00FF0CC0">
        <w:rPr>
          <w:b/>
        </w:rPr>
        <w:t>I</w:t>
      </w:r>
      <w:r w:rsidRPr="00FF0CC0">
        <w:t xml:space="preserve"> Nekretnina, upisana u  zemljišne knjige,  Općinskog suda u Novom Zagrebu, </w:t>
      </w:r>
      <w:r w:rsidRPr="00FF0CC0">
        <w:rPr>
          <w:b/>
        </w:rPr>
        <w:t>K.O. BLATO NOVO, Z.K.ULOŽAK 2855 BROJ PODULOŠKA</w:t>
      </w:r>
    </w:p>
    <w:p w:rsidRDefault="00FD0316" w:rsidP="00FF0CC0" w:rsidR="00FD0316" w:rsidRPr="00FF0CC0">
      <w:pPr>
        <w:jc w:val="both"/>
        <w:rPr>
          <w:b/>
        </w:rPr>
      </w:pPr>
      <w:r w:rsidRPr="00FF0CC0">
        <w:rPr>
          <w:b/>
        </w:rPr>
        <w:t xml:space="preserve">792. ETAŽA: 20/10000 </w:t>
      </w:r>
    </w:p>
    <w:p w:rsidRDefault="00FD0316" w:rsidP="00FF0CC0" w:rsidR="008B42C6" w:rsidRPr="00FF0CC0">
      <w:pPr>
        <w:pStyle w:val="Bezproreda"/>
        <w:jc w:val="both"/>
        <w:rPr>
          <w:rFonts w:cs="Times New Roman" w:hAnsi="Times New Roman" w:ascii="Times New Roman"/>
          <w:sz w:val="24"/>
          <w:szCs w:val="24"/>
        </w:rPr>
      </w:pPr>
      <w:r w:rsidRPr="00FF0CC0">
        <w:rPr>
          <w:rFonts w:cs="Times New Roman" w:hAnsi="Times New Roman" w:ascii="Times New Roman"/>
          <w:b/>
          <w:sz w:val="24"/>
          <w:szCs w:val="24"/>
        </w:rPr>
        <w:t>1. dvosoban stan oznake S 814,</w:t>
      </w:r>
      <w:r w:rsidRPr="00FF0CC0">
        <w:rPr>
          <w:rFonts w:cs="Times New Roman" w:hAnsi="Times New Roman" w:ascii="Times New Roman"/>
          <w:sz w:val="24"/>
          <w:szCs w:val="24"/>
        </w:rPr>
        <w:t xml:space="preserve"> u osmom katu objekta S 2, </w:t>
      </w:r>
      <w:proofErr w:type="spellStart"/>
      <w:r w:rsidRPr="00FF0CC0">
        <w:rPr>
          <w:rFonts w:cs="Times New Roman" w:hAnsi="Times New Roman" w:ascii="Times New Roman"/>
          <w:sz w:val="24"/>
          <w:szCs w:val="24"/>
        </w:rPr>
        <w:t>Jaruščica</w:t>
      </w:r>
      <w:proofErr w:type="spellEnd"/>
      <w:r w:rsidRPr="00FF0CC0">
        <w:rPr>
          <w:rFonts w:cs="Times New Roman" w:hAnsi="Times New Roman" w:ascii="Times New Roman"/>
          <w:sz w:val="24"/>
          <w:szCs w:val="24"/>
        </w:rPr>
        <w:t xml:space="preserve"> 5a, neto korisne površine 51,81 m2, u etažnom elab</w:t>
      </w:r>
      <w:r w:rsidR="004E2064" w:rsidRPr="00FF0CC0">
        <w:rPr>
          <w:rFonts w:cs="Times New Roman" w:hAnsi="Times New Roman" w:ascii="Times New Roman"/>
          <w:sz w:val="24"/>
          <w:szCs w:val="24"/>
        </w:rPr>
        <w:t>oratu sve označeno plavom bojom</w:t>
      </w:r>
      <w:r w:rsidR="008B42C6" w:rsidRPr="00FF0CC0">
        <w:rPr>
          <w:rFonts w:cs="Times New Roman" w:hAnsi="Times New Roman" w:ascii="Times New Roman"/>
          <w:sz w:val="24"/>
          <w:szCs w:val="24"/>
        </w:rPr>
        <w:t xml:space="preserve">, na listu A opisano kao stambeno poslovna zgrada tlocrtne površine 2028 </w:t>
      </w:r>
      <w:proofErr w:type="spellStart"/>
      <w:r w:rsidR="008B42C6" w:rsidRPr="00FF0CC0">
        <w:rPr>
          <w:rFonts w:cs="Times New Roman" w:hAnsi="Times New Roman" w:ascii="Times New Roman"/>
          <w:sz w:val="24"/>
          <w:szCs w:val="24"/>
        </w:rPr>
        <w:t>čm</w:t>
      </w:r>
      <w:proofErr w:type="spellEnd"/>
      <w:r w:rsidR="008B42C6" w:rsidRPr="00FF0CC0">
        <w:rPr>
          <w:rFonts w:cs="Times New Roman" w:hAnsi="Times New Roman" w:ascii="Times New Roman"/>
          <w:sz w:val="24"/>
          <w:szCs w:val="24"/>
        </w:rPr>
        <w:t xml:space="preserve"> u Zagrebu, </w:t>
      </w:r>
      <w:proofErr w:type="spellStart"/>
      <w:r w:rsidR="008B42C6" w:rsidRPr="00FF0CC0">
        <w:rPr>
          <w:rFonts w:cs="Times New Roman" w:hAnsi="Times New Roman" w:ascii="Times New Roman"/>
          <w:sz w:val="24"/>
          <w:szCs w:val="24"/>
        </w:rPr>
        <w:t>Jaruščica</w:t>
      </w:r>
      <w:proofErr w:type="spellEnd"/>
      <w:r w:rsidR="008B42C6" w:rsidRPr="00FF0CC0">
        <w:rPr>
          <w:rFonts w:cs="Times New Roman" w:hAnsi="Times New Roman" w:ascii="Times New Roman"/>
          <w:sz w:val="24"/>
          <w:szCs w:val="24"/>
        </w:rPr>
        <w:t xml:space="preserve"> br. 7 I 7/A, stambeno poslovna zgrada tlocrtne površine 2284 </w:t>
      </w:r>
      <w:proofErr w:type="spellStart"/>
      <w:r w:rsidR="008B42C6" w:rsidRPr="00FF0CC0">
        <w:rPr>
          <w:rFonts w:cs="Times New Roman" w:hAnsi="Times New Roman" w:ascii="Times New Roman"/>
          <w:sz w:val="24"/>
          <w:szCs w:val="24"/>
        </w:rPr>
        <w:t>čm</w:t>
      </w:r>
      <w:proofErr w:type="spellEnd"/>
      <w:r w:rsidR="008B42C6" w:rsidRPr="00FF0CC0">
        <w:rPr>
          <w:rFonts w:cs="Times New Roman" w:hAnsi="Times New Roman" w:ascii="Times New Roman"/>
          <w:sz w:val="24"/>
          <w:szCs w:val="24"/>
        </w:rPr>
        <w:t xml:space="preserve"> u Zagrebu, </w:t>
      </w:r>
      <w:proofErr w:type="spellStart"/>
      <w:r w:rsidR="008B42C6" w:rsidRPr="00FF0CC0">
        <w:rPr>
          <w:rFonts w:cs="Times New Roman" w:hAnsi="Times New Roman" w:ascii="Times New Roman"/>
          <w:sz w:val="24"/>
          <w:szCs w:val="24"/>
        </w:rPr>
        <w:t>Jaruščica</w:t>
      </w:r>
      <w:proofErr w:type="spellEnd"/>
      <w:r w:rsidR="008B42C6" w:rsidRPr="00FF0CC0">
        <w:rPr>
          <w:rFonts w:cs="Times New Roman" w:hAnsi="Times New Roman" w:ascii="Times New Roman"/>
          <w:sz w:val="24"/>
          <w:szCs w:val="24"/>
        </w:rPr>
        <w:t xml:space="preserve"> br. 5 I 5/A I dvorište u površini 10343 m2, sve na </w:t>
      </w:r>
      <w:proofErr w:type="spellStart"/>
      <w:r w:rsidR="008B42C6" w:rsidRPr="00FF0CC0">
        <w:rPr>
          <w:rFonts w:cs="Times New Roman" w:hAnsi="Times New Roman" w:ascii="Times New Roman"/>
          <w:sz w:val="24"/>
          <w:szCs w:val="24"/>
        </w:rPr>
        <w:t>kat.čestici</w:t>
      </w:r>
      <w:proofErr w:type="spellEnd"/>
      <w:r w:rsidR="008B42C6" w:rsidRPr="00FF0CC0">
        <w:rPr>
          <w:rFonts w:cs="Times New Roman" w:hAnsi="Times New Roman" w:ascii="Times New Roman"/>
          <w:sz w:val="24"/>
          <w:szCs w:val="24"/>
        </w:rPr>
        <w:t xml:space="preserve"> 1197/1.</w:t>
      </w:r>
    </w:p>
    <w:p w:rsidRDefault="008B42C6" w:rsidP="00FF0CC0" w:rsidR="008B42C6" w:rsidRPr="00FF0CC0">
      <w:pPr>
        <w:pBdr>
          <w:top w:space="1" w:sz="4" w:color="auto" w:val="single"/>
        </w:pBdr>
        <w:jc w:val="both"/>
      </w:pPr>
      <w:r w:rsidRPr="00FF0CC0">
        <w:t xml:space="preserve">dosuđuje se kupcu </w:t>
      </w:r>
      <w:r w:rsidR="005D1844" w:rsidRPr="00FF0CC0">
        <w:t>Mira Lučić, Zagreb, Vile Velebita 40, OIB: 19119019929</w:t>
      </w:r>
      <w:r w:rsidR="00F655B5">
        <w:t xml:space="preserve"> za iznos od 482.200,00 kn.</w:t>
      </w:r>
    </w:p>
    <w:p w:rsidRDefault="008B42C6" w:rsidP="00FF0CC0" w:rsidR="008B42C6" w:rsidRPr="00FF0CC0">
      <w:pPr>
        <w:jc w:val="both"/>
      </w:pPr>
    </w:p>
    <w:p w:rsidRDefault="008B42C6" w:rsidP="00FF0CC0" w:rsidR="008B42C6" w:rsidRPr="00FF0CC0">
      <w:pPr>
        <w:jc w:val="both"/>
        <w:rPr>
          <w:b/>
        </w:rPr>
      </w:pPr>
      <w:r w:rsidRPr="00FF0CC0">
        <w:rPr>
          <w:b/>
        </w:rPr>
        <w:t>II</w:t>
      </w:r>
      <w:r w:rsidRPr="00FF0CC0">
        <w:t xml:space="preserve"> Nekretnina, upisana u  zemljišne knjige,  Općinskog suda u Novom Zagrebu, </w:t>
      </w:r>
      <w:r w:rsidRPr="00FF0CC0">
        <w:rPr>
          <w:b/>
        </w:rPr>
        <w:t>K.O. BLATO NOVO, Z.K.ULOŽAK 2855 BROJ PODULOŠKA</w:t>
      </w:r>
    </w:p>
    <w:p w:rsidRDefault="00FD0316" w:rsidP="00FF0CC0" w:rsidR="00FD0316" w:rsidRPr="00FF0CC0">
      <w:pPr>
        <w:pStyle w:val="Obinitekst"/>
        <w:jc w:val="both"/>
        <w:rPr>
          <w:rFonts w:cs="Times New Roman" w:hAnsi="Times New Roman" w:ascii="Times New Roman"/>
          <w:b/>
          <w:sz w:val="24"/>
          <w:szCs w:val="24"/>
        </w:rPr>
      </w:pPr>
      <w:r w:rsidRPr="00FF0CC0">
        <w:rPr>
          <w:rFonts w:cs="Times New Roman" w:hAnsi="Times New Roman" w:ascii="Times New Roman"/>
          <w:b/>
          <w:sz w:val="24"/>
          <w:szCs w:val="24"/>
        </w:rPr>
        <w:t>814. ETAŽA: 20/10000</w:t>
      </w:r>
    </w:p>
    <w:p w:rsidRDefault="00FD0316" w:rsidP="00FF0CC0" w:rsidR="008B42C6" w:rsidRPr="00FF0CC0">
      <w:pPr>
        <w:pStyle w:val="Obinitekst"/>
        <w:jc w:val="both"/>
        <w:rPr>
          <w:rFonts w:cs="Times New Roman" w:hAnsi="Times New Roman" w:ascii="Times New Roman"/>
          <w:sz w:val="24"/>
          <w:szCs w:val="24"/>
        </w:rPr>
      </w:pPr>
      <w:r w:rsidRPr="00FF0CC0">
        <w:rPr>
          <w:rFonts w:cs="Times New Roman" w:hAnsi="Times New Roman" w:ascii="Times New Roman"/>
          <w:b/>
          <w:sz w:val="24"/>
          <w:szCs w:val="24"/>
        </w:rPr>
        <w:t>1. dvosoban stan oznake S 836</w:t>
      </w:r>
      <w:r w:rsidRPr="00FF0CC0">
        <w:rPr>
          <w:rFonts w:cs="Times New Roman" w:hAnsi="Times New Roman" w:ascii="Times New Roman"/>
          <w:sz w:val="24"/>
          <w:szCs w:val="24"/>
        </w:rPr>
        <w:t xml:space="preserve">, u osmom katu objekta S 2, </w:t>
      </w:r>
      <w:proofErr w:type="spellStart"/>
      <w:r w:rsidRPr="00FF0CC0">
        <w:rPr>
          <w:rFonts w:cs="Times New Roman" w:hAnsi="Times New Roman" w:ascii="Times New Roman"/>
          <w:sz w:val="24"/>
          <w:szCs w:val="24"/>
        </w:rPr>
        <w:t>Jaruščica</w:t>
      </w:r>
      <w:proofErr w:type="spellEnd"/>
      <w:r w:rsidRPr="00FF0CC0">
        <w:rPr>
          <w:rFonts w:cs="Times New Roman" w:hAnsi="Times New Roman" w:ascii="Times New Roman"/>
          <w:sz w:val="24"/>
          <w:szCs w:val="24"/>
        </w:rPr>
        <w:t xml:space="preserve"> 5, neto korisne površine 51,98 m2, u etažnom elaboratu sve označeno zelenom bojom</w:t>
      </w:r>
      <w:r w:rsidR="008B42C6" w:rsidRPr="00FF0CC0">
        <w:rPr>
          <w:rFonts w:cs="Times New Roman" w:hAnsi="Times New Roman" w:ascii="Times New Roman"/>
          <w:sz w:val="24"/>
          <w:szCs w:val="24"/>
        </w:rPr>
        <w:t xml:space="preserve">, na listu A opisano kao stambeno poslovna zgrada tlocrtne površine 2028 </w:t>
      </w:r>
      <w:proofErr w:type="spellStart"/>
      <w:r w:rsidR="008B42C6" w:rsidRPr="00FF0CC0">
        <w:rPr>
          <w:rFonts w:cs="Times New Roman" w:hAnsi="Times New Roman" w:ascii="Times New Roman"/>
          <w:sz w:val="24"/>
          <w:szCs w:val="24"/>
        </w:rPr>
        <w:t>čm</w:t>
      </w:r>
      <w:proofErr w:type="spellEnd"/>
      <w:r w:rsidR="008B42C6" w:rsidRPr="00FF0CC0">
        <w:rPr>
          <w:rFonts w:cs="Times New Roman" w:hAnsi="Times New Roman" w:ascii="Times New Roman"/>
          <w:sz w:val="24"/>
          <w:szCs w:val="24"/>
        </w:rPr>
        <w:t xml:space="preserve"> u Zagrebu, </w:t>
      </w:r>
      <w:proofErr w:type="spellStart"/>
      <w:r w:rsidR="008B42C6" w:rsidRPr="00FF0CC0">
        <w:rPr>
          <w:rFonts w:cs="Times New Roman" w:hAnsi="Times New Roman" w:ascii="Times New Roman"/>
          <w:sz w:val="24"/>
          <w:szCs w:val="24"/>
        </w:rPr>
        <w:t>Jaruščica</w:t>
      </w:r>
      <w:proofErr w:type="spellEnd"/>
      <w:r w:rsidR="008B42C6" w:rsidRPr="00FF0CC0">
        <w:rPr>
          <w:rFonts w:cs="Times New Roman" w:hAnsi="Times New Roman" w:ascii="Times New Roman"/>
          <w:sz w:val="24"/>
          <w:szCs w:val="24"/>
        </w:rPr>
        <w:t xml:space="preserve"> br. 7 I 7/A, stambeno poslovna zgrada tlocrtne površine 2284 </w:t>
      </w:r>
      <w:proofErr w:type="spellStart"/>
      <w:r w:rsidR="008B42C6" w:rsidRPr="00FF0CC0">
        <w:rPr>
          <w:rFonts w:cs="Times New Roman" w:hAnsi="Times New Roman" w:ascii="Times New Roman"/>
          <w:sz w:val="24"/>
          <w:szCs w:val="24"/>
        </w:rPr>
        <w:t>čm</w:t>
      </w:r>
      <w:proofErr w:type="spellEnd"/>
      <w:r w:rsidR="008B42C6" w:rsidRPr="00FF0CC0">
        <w:rPr>
          <w:rFonts w:cs="Times New Roman" w:hAnsi="Times New Roman" w:ascii="Times New Roman"/>
          <w:sz w:val="24"/>
          <w:szCs w:val="24"/>
        </w:rPr>
        <w:t xml:space="preserve"> u Zagrebu, </w:t>
      </w:r>
      <w:proofErr w:type="spellStart"/>
      <w:r w:rsidR="008B42C6" w:rsidRPr="00FF0CC0">
        <w:rPr>
          <w:rFonts w:cs="Times New Roman" w:hAnsi="Times New Roman" w:ascii="Times New Roman"/>
          <w:sz w:val="24"/>
          <w:szCs w:val="24"/>
        </w:rPr>
        <w:t>Jaruščica</w:t>
      </w:r>
      <w:proofErr w:type="spellEnd"/>
      <w:r w:rsidR="008B42C6" w:rsidRPr="00FF0CC0">
        <w:rPr>
          <w:rFonts w:cs="Times New Roman" w:hAnsi="Times New Roman" w:ascii="Times New Roman"/>
          <w:sz w:val="24"/>
          <w:szCs w:val="24"/>
        </w:rPr>
        <w:t xml:space="preserve"> br. 5 I 5/A I dvorište u površini 10343 m2, sve na </w:t>
      </w:r>
      <w:proofErr w:type="spellStart"/>
      <w:r w:rsidR="008B42C6" w:rsidRPr="00FF0CC0">
        <w:rPr>
          <w:rFonts w:cs="Times New Roman" w:hAnsi="Times New Roman" w:ascii="Times New Roman"/>
          <w:sz w:val="24"/>
          <w:szCs w:val="24"/>
        </w:rPr>
        <w:t>kat.čestici</w:t>
      </w:r>
      <w:proofErr w:type="spellEnd"/>
      <w:r w:rsidR="008B42C6" w:rsidRPr="00FF0CC0">
        <w:rPr>
          <w:rFonts w:cs="Times New Roman" w:hAnsi="Times New Roman" w:ascii="Times New Roman"/>
          <w:sz w:val="24"/>
          <w:szCs w:val="24"/>
        </w:rPr>
        <w:t xml:space="preserve"> 1197/1.</w:t>
      </w:r>
    </w:p>
    <w:p w:rsidRDefault="008B42C6" w:rsidP="00FF0CC0" w:rsidR="00AE40DE" w:rsidRPr="00FF0CC0">
      <w:pPr>
        <w:pBdr>
          <w:top w:space="1" w:sz="4" w:color="auto" w:val="single"/>
        </w:pBdr>
        <w:jc w:val="both"/>
      </w:pPr>
      <w:r w:rsidRPr="00FF0CC0">
        <w:t xml:space="preserve">dosuđuje se kupcu </w:t>
      </w:r>
      <w:proofErr w:type="spellStart"/>
      <w:r w:rsidR="005D1844" w:rsidRPr="00FF0CC0">
        <w:t>Mirjan</w:t>
      </w:r>
      <w:proofErr w:type="spellEnd"/>
      <w:r w:rsidR="005D1844" w:rsidRPr="00FF0CC0">
        <w:t xml:space="preserve"> Vlahović iz Zagreba, </w:t>
      </w:r>
      <w:proofErr w:type="spellStart"/>
      <w:r w:rsidR="005D1844" w:rsidRPr="00FF0CC0">
        <w:t>Bauerova</w:t>
      </w:r>
      <w:proofErr w:type="spellEnd"/>
      <w:r w:rsidR="005D1844" w:rsidRPr="00FF0CC0">
        <w:t xml:space="preserve"> 2, OIB: 10277772819</w:t>
      </w:r>
      <w:r w:rsidR="00F655B5">
        <w:t>, za iznos od 482.800,00 kn.</w:t>
      </w:r>
    </w:p>
    <w:p w:rsidRDefault="008B42C6" w:rsidP="00FF0CC0" w:rsidR="008B42C6" w:rsidRPr="00FF0CC0">
      <w:pPr>
        <w:jc w:val="both"/>
      </w:pPr>
    </w:p>
    <w:p w:rsidRDefault="008B42C6" w:rsidP="00FF0CC0" w:rsidR="008B42C6" w:rsidRPr="00FF0CC0">
      <w:pPr>
        <w:jc w:val="both"/>
      </w:pPr>
    </w:p>
    <w:p w:rsidRDefault="008B42C6" w:rsidP="00FF0CC0" w:rsidR="008B42C6" w:rsidRPr="00FF0CC0">
      <w:pPr>
        <w:jc w:val="both"/>
        <w:rPr>
          <w:b/>
        </w:rPr>
      </w:pPr>
      <w:r w:rsidRPr="00FF0CC0">
        <w:rPr>
          <w:b/>
        </w:rPr>
        <w:t>III</w:t>
      </w:r>
      <w:r w:rsidRPr="00FF0CC0">
        <w:t xml:space="preserve"> Nekretnina, upisana u  zemljišne knjige,  Općinskog suda u Novom Zagrebu, </w:t>
      </w:r>
      <w:r w:rsidRPr="00FF0CC0">
        <w:rPr>
          <w:b/>
        </w:rPr>
        <w:t xml:space="preserve">K.O. BLATO NOVO, Z.K.ULOŽAK </w:t>
      </w:r>
      <w:r w:rsidR="00FD0316" w:rsidRPr="00FF0CC0">
        <w:rPr>
          <w:b/>
        </w:rPr>
        <w:t>50154</w:t>
      </w:r>
      <w:r w:rsidRPr="00FF0CC0">
        <w:rPr>
          <w:b/>
        </w:rPr>
        <w:t xml:space="preserve"> BROJ PODULOŠKA</w:t>
      </w:r>
    </w:p>
    <w:p w:rsidRDefault="00FD0316" w:rsidP="00FF0CC0" w:rsidR="00FD0316" w:rsidRPr="00FF0CC0">
      <w:pPr>
        <w:jc w:val="both"/>
        <w:rPr>
          <w:b/>
        </w:rPr>
      </w:pPr>
      <w:r w:rsidRPr="00FF0CC0">
        <w:rPr>
          <w:b/>
        </w:rPr>
        <w:t>1. ETAŽA: 34/10000</w:t>
      </w:r>
      <w:r w:rsidRPr="00FF0CC0">
        <w:rPr>
          <w:b/>
        </w:rPr>
        <w:tab/>
      </w:r>
    </w:p>
    <w:p w:rsidRDefault="00FD0316" w:rsidP="00FF0CC0" w:rsidR="00FD0316" w:rsidRPr="00FF0CC0">
      <w:pPr>
        <w:pStyle w:val="Bezproreda"/>
        <w:jc w:val="both"/>
        <w:rPr>
          <w:rFonts w:cs="Times New Roman" w:hAnsi="Times New Roman" w:ascii="Times New Roman"/>
          <w:sz w:val="24"/>
          <w:szCs w:val="24"/>
        </w:rPr>
      </w:pPr>
      <w:r w:rsidRPr="00FF0CC0">
        <w:rPr>
          <w:rFonts w:cs="Times New Roman" w:hAnsi="Times New Roman" w:ascii="Times New Roman"/>
          <w:b/>
          <w:sz w:val="24"/>
          <w:szCs w:val="24"/>
        </w:rPr>
        <w:t>1. garažno parkirno mjesto oznake P 1 sa spremištem</w:t>
      </w:r>
      <w:r w:rsidRPr="00FF0CC0">
        <w:rPr>
          <w:rFonts w:cs="Times New Roman" w:hAnsi="Times New Roman" w:ascii="Times New Roman"/>
          <w:sz w:val="24"/>
          <w:szCs w:val="24"/>
        </w:rPr>
        <w:t>, u podrumu objekta S 3, neto korisne površine 21,82 m2, u etažnom elaboratu sve označeno crvenom bojom</w:t>
      </w:r>
      <w:r w:rsidR="00140F3D" w:rsidRPr="00FF0CC0">
        <w:rPr>
          <w:rFonts w:cs="Times New Roman" w:hAnsi="Times New Roman" w:ascii="Times New Roman"/>
          <w:sz w:val="24"/>
          <w:szCs w:val="24"/>
        </w:rPr>
        <w:t xml:space="preserve">, na listu A opisano kao zgrada mješovite namjene , </w:t>
      </w:r>
      <w:proofErr w:type="spellStart"/>
      <w:r w:rsidR="00140F3D" w:rsidRPr="00FF0CC0">
        <w:rPr>
          <w:rFonts w:cs="Times New Roman" w:hAnsi="Times New Roman" w:ascii="Times New Roman"/>
          <w:sz w:val="24"/>
          <w:szCs w:val="24"/>
        </w:rPr>
        <w:t>Jaruščica</w:t>
      </w:r>
      <w:proofErr w:type="spellEnd"/>
      <w:r w:rsidR="00140F3D" w:rsidRPr="00FF0CC0">
        <w:rPr>
          <w:rFonts w:cs="Times New Roman" w:hAnsi="Times New Roman" w:ascii="Times New Roman"/>
          <w:sz w:val="24"/>
          <w:szCs w:val="24"/>
        </w:rPr>
        <w:t xml:space="preserve"> br. 9 i dvorište u površini 2561 m2, sve na </w:t>
      </w:r>
      <w:proofErr w:type="spellStart"/>
      <w:r w:rsidR="00140F3D" w:rsidRPr="00FF0CC0">
        <w:rPr>
          <w:rFonts w:cs="Times New Roman" w:hAnsi="Times New Roman" w:ascii="Times New Roman"/>
          <w:sz w:val="24"/>
          <w:szCs w:val="24"/>
        </w:rPr>
        <w:t>kat.čestici</w:t>
      </w:r>
      <w:proofErr w:type="spellEnd"/>
      <w:r w:rsidR="00140F3D" w:rsidRPr="00FF0CC0">
        <w:rPr>
          <w:rFonts w:cs="Times New Roman" w:hAnsi="Times New Roman" w:ascii="Times New Roman"/>
          <w:sz w:val="24"/>
          <w:szCs w:val="24"/>
        </w:rPr>
        <w:t xml:space="preserve"> 1199/1  / zgrada mješovite namjene , </w:t>
      </w:r>
      <w:proofErr w:type="spellStart"/>
      <w:r w:rsidR="00140F3D" w:rsidRPr="00FF0CC0">
        <w:rPr>
          <w:rFonts w:cs="Times New Roman" w:hAnsi="Times New Roman" w:ascii="Times New Roman"/>
          <w:sz w:val="24"/>
          <w:szCs w:val="24"/>
        </w:rPr>
        <w:t>Jaruščica</w:t>
      </w:r>
      <w:proofErr w:type="spellEnd"/>
      <w:r w:rsidR="00140F3D" w:rsidRPr="00FF0CC0">
        <w:rPr>
          <w:rFonts w:cs="Times New Roman" w:hAnsi="Times New Roman" w:ascii="Times New Roman"/>
          <w:sz w:val="24"/>
          <w:szCs w:val="24"/>
        </w:rPr>
        <w:t xml:space="preserve"> br. 9 u površini 986 m2 i dvorište u površini 1575 m2</w:t>
      </w:r>
    </w:p>
    <w:p w:rsidRDefault="008B42C6" w:rsidP="00FF0CC0" w:rsidR="008B42C6" w:rsidRPr="00FF0CC0">
      <w:pPr>
        <w:pBdr>
          <w:top w:space="1" w:sz="4" w:color="auto" w:val="single"/>
        </w:pBdr>
        <w:jc w:val="both"/>
      </w:pPr>
      <w:r w:rsidRPr="00FF0CC0">
        <w:lastRenderedPageBreak/>
        <w:t xml:space="preserve">dosuđuje se kupcu </w:t>
      </w:r>
      <w:r w:rsidR="005D1844" w:rsidRPr="00FF0CC0">
        <w:t>Mira Lučić, Zagreb, Vile Velebita 40, OIB: 19119019929</w:t>
      </w:r>
      <w:r w:rsidR="00F655B5">
        <w:t xml:space="preserve"> za iznos od 38.300,00 kn.</w:t>
      </w:r>
    </w:p>
    <w:p w:rsidRDefault="008B42C6" w:rsidP="00FF0CC0" w:rsidR="008B42C6" w:rsidRPr="00FF0CC0">
      <w:pPr>
        <w:jc w:val="both"/>
        <w:rPr>
          <w:b/>
        </w:rPr>
      </w:pPr>
    </w:p>
    <w:p w:rsidRDefault="008B42C6" w:rsidP="00FF0CC0" w:rsidR="008B42C6" w:rsidRPr="00FF0CC0">
      <w:pPr>
        <w:jc w:val="both"/>
        <w:rPr>
          <w:b/>
        </w:rPr>
      </w:pPr>
      <w:r w:rsidRPr="00FF0CC0">
        <w:rPr>
          <w:b/>
        </w:rPr>
        <w:t>IV</w:t>
      </w:r>
      <w:r w:rsidRPr="00FF0CC0">
        <w:t xml:space="preserve"> Nekretnina, upisana u  zemljišne knjige,  Općinskog suda u Novom Zagrebu, </w:t>
      </w:r>
      <w:r w:rsidRPr="00FF0CC0">
        <w:rPr>
          <w:b/>
        </w:rPr>
        <w:t xml:space="preserve">K.O. BLATO NOVO, Z.K.ULOŽAK </w:t>
      </w:r>
      <w:r w:rsidR="00150AD3" w:rsidRPr="00FF0CC0">
        <w:rPr>
          <w:b/>
        </w:rPr>
        <w:t xml:space="preserve">50154 </w:t>
      </w:r>
      <w:r w:rsidRPr="00FF0CC0">
        <w:rPr>
          <w:b/>
        </w:rPr>
        <w:t>BROJ PODULOŠKA</w:t>
      </w:r>
    </w:p>
    <w:p w:rsidRDefault="00FD0316" w:rsidP="00FF0CC0" w:rsidR="00FD0316" w:rsidRPr="00FF0CC0">
      <w:pPr>
        <w:jc w:val="both"/>
        <w:rPr>
          <w:b/>
        </w:rPr>
      </w:pPr>
      <w:r w:rsidRPr="00FF0CC0">
        <w:rPr>
          <w:b/>
        </w:rPr>
        <w:t>7. ETAŽA: 14/10000</w:t>
      </w:r>
      <w:r w:rsidRPr="00FF0CC0">
        <w:rPr>
          <w:b/>
        </w:rPr>
        <w:tab/>
      </w:r>
    </w:p>
    <w:p w:rsidRDefault="00FD0316" w:rsidP="00FF0CC0" w:rsidR="00140F3D" w:rsidRPr="00FF0CC0">
      <w:pPr>
        <w:pBdr>
          <w:bottom w:space="1" w:sz="4" w:color="auto" w:val="single"/>
        </w:pBdr>
        <w:jc w:val="both"/>
      </w:pPr>
      <w:r w:rsidRPr="00FF0CC0">
        <w:rPr>
          <w:b/>
        </w:rPr>
        <w:t>1. garažno parkirno mjesto oznake P 7,</w:t>
      </w:r>
      <w:r w:rsidRPr="00FF0CC0">
        <w:t xml:space="preserve"> u podrumu objekta S 3, neto korisne površine 8,91 m2, u etažnom elaboratu sve označeno žutom bojom</w:t>
      </w:r>
      <w:r w:rsidR="008B42C6" w:rsidRPr="00FF0CC0">
        <w:t xml:space="preserve">, </w:t>
      </w:r>
      <w:r w:rsidR="00140F3D" w:rsidRPr="00FF0CC0">
        <w:t xml:space="preserve">na listu A opisano kao zgrada mješovite namjene , </w:t>
      </w:r>
      <w:proofErr w:type="spellStart"/>
      <w:r w:rsidR="00140F3D" w:rsidRPr="00FF0CC0">
        <w:t>Jaruščica</w:t>
      </w:r>
      <w:proofErr w:type="spellEnd"/>
      <w:r w:rsidR="00140F3D" w:rsidRPr="00FF0CC0">
        <w:t xml:space="preserve"> br. 9 i dvorište u površini 2561 m2, sve na </w:t>
      </w:r>
      <w:proofErr w:type="spellStart"/>
      <w:r w:rsidR="00140F3D" w:rsidRPr="00FF0CC0">
        <w:t>kat.čestici</w:t>
      </w:r>
      <w:proofErr w:type="spellEnd"/>
      <w:r w:rsidR="00140F3D" w:rsidRPr="00FF0CC0">
        <w:t xml:space="preserve"> 1199/1  / zgrada mješovite namjene , </w:t>
      </w:r>
      <w:proofErr w:type="spellStart"/>
      <w:r w:rsidR="00140F3D" w:rsidRPr="00FF0CC0">
        <w:t>Jaruščica</w:t>
      </w:r>
      <w:proofErr w:type="spellEnd"/>
      <w:r w:rsidR="00140F3D" w:rsidRPr="00FF0CC0">
        <w:t xml:space="preserve"> br. 9 u površini 986 m2 i dvorište u površini 1575 m2</w:t>
      </w:r>
    </w:p>
    <w:p w:rsidRDefault="008B42C6" w:rsidP="00FF0CC0" w:rsidR="008B42C6" w:rsidRPr="00FF0CC0">
      <w:pPr>
        <w:jc w:val="both"/>
      </w:pPr>
      <w:r w:rsidRPr="00FF0CC0">
        <w:t xml:space="preserve">dosuđuje se kupcu </w:t>
      </w:r>
      <w:r w:rsidR="005D1844" w:rsidRPr="00FF0CC0">
        <w:t xml:space="preserve">Siniša Mali, </w:t>
      </w:r>
      <w:proofErr w:type="spellStart"/>
      <w:r w:rsidR="005D1844" w:rsidRPr="00FF0CC0">
        <w:t>Jaruščica</w:t>
      </w:r>
      <w:proofErr w:type="spellEnd"/>
      <w:r w:rsidR="005D1844" w:rsidRPr="00FF0CC0">
        <w:t xml:space="preserve"> 9, Zagreb, OIB: 39511962189</w:t>
      </w:r>
      <w:r w:rsidR="00F655B5">
        <w:t xml:space="preserve"> za iznos od 20.600.00 kn.</w:t>
      </w:r>
    </w:p>
    <w:p w:rsidRDefault="008B42C6" w:rsidP="00FF0CC0" w:rsidR="008B42C6" w:rsidRPr="00FF0CC0">
      <w:pPr>
        <w:jc w:val="both"/>
      </w:pPr>
    </w:p>
    <w:p w:rsidRDefault="003C226B" w:rsidP="00FF0CC0" w:rsidR="008B42C6" w:rsidRPr="00FF0CC0">
      <w:pPr>
        <w:jc w:val="both"/>
        <w:rPr>
          <w:b/>
        </w:rPr>
      </w:pPr>
      <w:r w:rsidRPr="00FF0CC0">
        <w:rPr>
          <w:b/>
        </w:rPr>
        <w:t>V</w:t>
      </w:r>
      <w:r w:rsidR="008B42C6" w:rsidRPr="00FF0CC0">
        <w:t xml:space="preserve"> Nekretnina, upisana u  zemljišne knjige,  Općinskog suda u Novom Zagrebu, </w:t>
      </w:r>
      <w:r w:rsidR="00150AD3" w:rsidRPr="00FF0CC0">
        <w:rPr>
          <w:b/>
        </w:rPr>
        <w:t xml:space="preserve">K.O. BLATO NOVO, Z.K.ULOŽAK </w:t>
      </w:r>
      <w:r w:rsidR="008B42C6" w:rsidRPr="00FF0CC0">
        <w:rPr>
          <w:b/>
        </w:rPr>
        <w:t>5</w:t>
      </w:r>
      <w:r w:rsidR="00150AD3" w:rsidRPr="00FF0CC0">
        <w:rPr>
          <w:b/>
        </w:rPr>
        <w:t>0154</w:t>
      </w:r>
      <w:r w:rsidR="008B42C6" w:rsidRPr="00FF0CC0">
        <w:rPr>
          <w:b/>
        </w:rPr>
        <w:t xml:space="preserve"> BROJ PODULOŠKA</w:t>
      </w:r>
    </w:p>
    <w:p w:rsidRDefault="00FD0316" w:rsidP="00FF0CC0" w:rsidR="00FD0316" w:rsidRPr="00FF0CC0">
      <w:pPr>
        <w:jc w:val="both"/>
        <w:rPr>
          <w:b/>
        </w:rPr>
      </w:pPr>
      <w:r w:rsidRPr="00FF0CC0">
        <w:rPr>
          <w:b/>
        </w:rPr>
        <w:t>13. ETAŽA: 14/10000</w:t>
      </w:r>
      <w:r w:rsidRPr="00FF0CC0">
        <w:rPr>
          <w:b/>
        </w:rPr>
        <w:tab/>
      </w:r>
    </w:p>
    <w:p w:rsidRDefault="00FD0316" w:rsidP="00FF0CC0" w:rsidR="008B42C6" w:rsidRPr="00FF0CC0">
      <w:pPr>
        <w:pBdr>
          <w:bottom w:space="1" w:sz="4" w:color="auto" w:val="single"/>
        </w:pBdr>
        <w:jc w:val="both"/>
      </w:pPr>
      <w:r w:rsidRPr="00FF0CC0">
        <w:rPr>
          <w:b/>
        </w:rPr>
        <w:t>1. garažno parkirno mjesto oznake P 13</w:t>
      </w:r>
      <w:r w:rsidRPr="00FF0CC0">
        <w:t>, u podrumu objekta S 3, neto korisne površine 8,91 m2, u etažnom elaboratu sve označeno crvenom  bojom</w:t>
      </w:r>
      <w:r w:rsidR="008B42C6" w:rsidRPr="00FF0CC0">
        <w:t xml:space="preserve">, </w:t>
      </w:r>
      <w:r w:rsidR="00140F3D" w:rsidRPr="00FF0CC0">
        <w:t xml:space="preserve">na listu A opisano kao zgrada mješovite namjene , </w:t>
      </w:r>
      <w:proofErr w:type="spellStart"/>
      <w:r w:rsidR="00140F3D" w:rsidRPr="00FF0CC0">
        <w:t>Jaruščica</w:t>
      </w:r>
      <w:proofErr w:type="spellEnd"/>
      <w:r w:rsidR="00140F3D" w:rsidRPr="00FF0CC0">
        <w:t xml:space="preserve"> br. 9 i dvorište u površini 2561 m2, sve na </w:t>
      </w:r>
      <w:proofErr w:type="spellStart"/>
      <w:r w:rsidR="00140F3D" w:rsidRPr="00FF0CC0">
        <w:t>kat.čestici</w:t>
      </w:r>
      <w:proofErr w:type="spellEnd"/>
      <w:r w:rsidR="00140F3D" w:rsidRPr="00FF0CC0">
        <w:t xml:space="preserve"> 1199/1  / zgrada mješovite namjene , </w:t>
      </w:r>
      <w:proofErr w:type="spellStart"/>
      <w:r w:rsidR="00140F3D" w:rsidRPr="00FF0CC0">
        <w:t>Jaruščica</w:t>
      </w:r>
      <w:proofErr w:type="spellEnd"/>
      <w:r w:rsidR="00140F3D" w:rsidRPr="00FF0CC0">
        <w:t xml:space="preserve"> br. 9 u površini 986 m2 i dvorište u površini 1575 m2</w:t>
      </w:r>
      <w:r w:rsidR="008B42C6" w:rsidRPr="00FF0CC0">
        <w:t>.</w:t>
      </w:r>
    </w:p>
    <w:p w:rsidRDefault="008B42C6" w:rsidP="00FF0CC0" w:rsidR="008B42C6" w:rsidRPr="00FF0CC0">
      <w:pPr>
        <w:jc w:val="both"/>
      </w:pPr>
      <w:r w:rsidRPr="00FF0CC0">
        <w:t xml:space="preserve">dosuđuje se kupcu </w:t>
      </w:r>
      <w:r w:rsidR="005D1844" w:rsidRPr="00FF0CC0">
        <w:t xml:space="preserve">Nikola Blažević, Novo Čiče, </w:t>
      </w:r>
      <w:proofErr w:type="spellStart"/>
      <w:r w:rsidR="005D1844" w:rsidRPr="00FF0CC0">
        <w:t>Ščitarjevska</w:t>
      </w:r>
      <w:proofErr w:type="spellEnd"/>
      <w:r w:rsidR="005D1844" w:rsidRPr="00FF0CC0">
        <w:t xml:space="preserve"> 13, OIB: 50771302260</w:t>
      </w:r>
      <w:r w:rsidR="00F655B5">
        <w:t xml:space="preserve"> za iznos od 20.700,00 kn.</w:t>
      </w:r>
    </w:p>
    <w:p w:rsidRDefault="008B42C6" w:rsidP="00FF0CC0" w:rsidR="008B42C6" w:rsidRPr="00FF0CC0">
      <w:pPr>
        <w:jc w:val="both"/>
      </w:pPr>
    </w:p>
    <w:p w:rsidRDefault="003C226B" w:rsidP="00FF0CC0" w:rsidR="008B42C6" w:rsidRPr="00FF0CC0">
      <w:pPr>
        <w:jc w:val="both"/>
        <w:rPr>
          <w:b/>
        </w:rPr>
      </w:pPr>
      <w:r w:rsidRPr="00FF0CC0">
        <w:rPr>
          <w:b/>
        </w:rPr>
        <w:t>VI</w:t>
      </w:r>
      <w:r w:rsidR="008B42C6" w:rsidRPr="00FF0CC0">
        <w:t xml:space="preserve"> Nekretnina, upisana u  zemljišne knjige,  Općinskog suda u Novom Zagrebu, </w:t>
      </w:r>
      <w:r w:rsidR="008B42C6" w:rsidRPr="00FF0CC0">
        <w:rPr>
          <w:b/>
        </w:rPr>
        <w:t xml:space="preserve">K.O. BLATO NOVO, Z.K.ULOŽAK </w:t>
      </w:r>
      <w:r w:rsidR="00150AD3" w:rsidRPr="00FF0CC0">
        <w:rPr>
          <w:b/>
        </w:rPr>
        <w:t>50154</w:t>
      </w:r>
      <w:r w:rsidR="008B42C6" w:rsidRPr="00FF0CC0">
        <w:rPr>
          <w:b/>
        </w:rPr>
        <w:t xml:space="preserve"> BROJ PODULOŠKA</w:t>
      </w:r>
    </w:p>
    <w:p w:rsidRDefault="00FD0316" w:rsidP="00FF0CC0" w:rsidR="00FD0316" w:rsidRPr="00FF0CC0">
      <w:pPr>
        <w:pStyle w:val="Bezproreda"/>
        <w:jc w:val="both"/>
        <w:rPr>
          <w:rFonts w:cs="Times New Roman" w:hAnsi="Times New Roman" w:ascii="Times New Roman"/>
          <w:b/>
          <w:sz w:val="24"/>
          <w:szCs w:val="24"/>
        </w:rPr>
      </w:pPr>
      <w:r w:rsidRPr="00FF0CC0">
        <w:rPr>
          <w:rFonts w:cs="Times New Roman" w:hAnsi="Times New Roman" w:ascii="Times New Roman"/>
          <w:b/>
          <w:sz w:val="24"/>
          <w:szCs w:val="24"/>
        </w:rPr>
        <w:t>14. ETAŽA: 14/10000</w:t>
      </w:r>
      <w:r w:rsidRPr="00FF0CC0">
        <w:rPr>
          <w:rFonts w:cs="Times New Roman" w:hAnsi="Times New Roman" w:ascii="Times New Roman"/>
          <w:b/>
          <w:sz w:val="24"/>
          <w:szCs w:val="24"/>
        </w:rPr>
        <w:tab/>
      </w:r>
    </w:p>
    <w:p w:rsidRDefault="00FD0316" w:rsidP="00FF0CC0" w:rsidR="008B42C6" w:rsidRPr="00FF0CC0">
      <w:pPr>
        <w:pBdr>
          <w:bottom w:space="1" w:sz="4" w:color="auto" w:val="single"/>
        </w:pBdr>
        <w:jc w:val="both"/>
      </w:pPr>
      <w:r w:rsidRPr="00FF0CC0">
        <w:rPr>
          <w:b/>
        </w:rPr>
        <w:t xml:space="preserve">1. garažno parkirno mjesto oznake P 14, </w:t>
      </w:r>
      <w:r w:rsidRPr="00FF0CC0">
        <w:t>u podrumu objekta S 3, neto korisne površine 8,91 m2, u etažnom elaboratu sve označeno plavom bojom</w:t>
      </w:r>
      <w:r w:rsidRPr="00FF0CC0">
        <w:tab/>
      </w:r>
      <w:r w:rsidR="00140F3D" w:rsidRPr="00FF0CC0">
        <w:t xml:space="preserve">na listu A opisano kao zgrada mješovite namjene , </w:t>
      </w:r>
      <w:proofErr w:type="spellStart"/>
      <w:r w:rsidR="00140F3D" w:rsidRPr="00FF0CC0">
        <w:t>Jaruščica</w:t>
      </w:r>
      <w:proofErr w:type="spellEnd"/>
      <w:r w:rsidR="00140F3D" w:rsidRPr="00FF0CC0">
        <w:t xml:space="preserve"> br. 9 i dvorište u površini 2561 m2, sve na </w:t>
      </w:r>
      <w:proofErr w:type="spellStart"/>
      <w:r w:rsidR="00140F3D" w:rsidRPr="00FF0CC0">
        <w:t>kat.čestici</w:t>
      </w:r>
      <w:proofErr w:type="spellEnd"/>
      <w:r w:rsidR="00140F3D" w:rsidRPr="00FF0CC0">
        <w:t xml:space="preserve"> 1199/1  / zgrada mješovite namjene , </w:t>
      </w:r>
      <w:proofErr w:type="spellStart"/>
      <w:r w:rsidR="00140F3D" w:rsidRPr="00FF0CC0">
        <w:t>Jaruščica</w:t>
      </w:r>
      <w:proofErr w:type="spellEnd"/>
      <w:r w:rsidR="00140F3D" w:rsidRPr="00FF0CC0">
        <w:t xml:space="preserve"> br. 9 u površini 986 m2 i dvorište u površini 1575 m2</w:t>
      </w:r>
      <w:r w:rsidR="008B42C6" w:rsidRPr="00FF0CC0">
        <w:t>.</w:t>
      </w:r>
    </w:p>
    <w:p w:rsidRDefault="008B42C6" w:rsidP="00FF0CC0" w:rsidR="008B42C6" w:rsidRPr="00FF0CC0">
      <w:pPr>
        <w:jc w:val="both"/>
      </w:pPr>
      <w:r w:rsidRPr="00FF0CC0">
        <w:t xml:space="preserve">dosuđuje se kupcu </w:t>
      </w:r>
      <w:r w:rsidR="005D1844" w:rsidRPr="00FF0CC0">
        <w:t xml:space="preserve">Danijel </w:t>
      </w:r>
      <w:proofErr w:type="spellStart"/>
      <w:r w:rsidR="005D1844" w:rsidRPr="00FF0CC0">
        <w:t>Plašč</w:t>
      </w:r>
      <w:proofErr w:type="spellEnd"/>
      <w:r w:rsidR="005D1844" w:rsidRPr="00FF0CC0">
        <w:t xml:space="preserve">, Zagreb, </w:t>
      </w:r>
      <w:proofErr w:type="spellStart"/>
      <w:r w:rsidR="005D1844" w:rsidRPr="00FF0CC0">
        <w:t>Jarščica</w:t>
      </w:r>
      <w:proofErr w:type="spellEnd"/>
      <w:r w:rsidR="005D1844" w:rsidRPr="00FF0CC0">
        <w:t xml:space="preserve"> 9, OIB: 41904615935</w:t>
      </w:r>
      <w:r w:rsidR="00F655B5">
        <w:t xml:space="preserve"> za iznos od 22.800,00 kn.</w:t>
      </w:r>
      <w:r w:rsidRPr="00FF0CC0">
        <w:t xml:space="preserve"> </w:t>
      </w:r>
    </w:p>
    <w:p w:rsidRDefault="008B42C6" w:rsidP="00FF0CC0" w:rsidR="008B42C6" w:rsidRPr="00FF0CC0">
      <w:pPr>
        <w:jc w:val="both"/>
      </w:pPr>
    </w:p>
    <w:p w:rsidRDefault="003C226B" w:rsidP="00FF0CC0" w:rsidR="008B42C6" w:rsidRPr="00FF0CC0">
      <w:pPr>
        <w:jc w:val="both"/>
        <w:rPr>
          <w:b/>
        </w:rPr>
      </w:pPr>
      <w:r w:rsidRPr="00FF0CC0">
        <w:rPr>
          <w:b/>
        </w:rPr>
        <w:t>VII</w:t>
      </w:r>
      <w:r w:rsidR="008B42C6" w:rsidRPr="00FF0CC0">
        <w:t xml:space="preserve"> Nekretnina, upisana u  zemljišne knjige,  Općinskog suda u Novom Zagrebu, </w:t>
      </w:r>
      <w:r w:rsidR="008B42C6" w:rsidRPr="00FF0CC0">
        <w:rPr>
          <w:b/>
        </w:rPr>
        <w:t xml:space="preserve">K.O. BLATO NOVO, Z.K.ULOŽAK </w:t>
      </w:r>
      <w:r w:rsidR="00150AD3" w:rsidRPr="00FF0CC0">
        <w:rPr>
          <w:b/>
        </w:rPr>
        <w:t>50154</w:t>
      </w:r>
      <w:r w:rsidR="008B42C6" w:rsidRPr="00FF0CC0">
        <w:rPr>
          <w:b/>
        </w:rPr>
        <w:t xml:space="preserve"> BROJ PODULOŠKA</w:t>
      </w:r>
    </w:p>
    <w:p w:rsidRDefault="00FD0316" w:rsidP="00FF0CC0" w:rsidR="00FD0316" w:rsidRPr="00FF0CC0">
      <w:pPr>
        <w:pStyle w:val="Bezproreda"/>
        <w:jc w:val="both"/>
        <w:rPr>
          <w:rFonts w:cs="Times New Roman" w:hAnsi="Times New Roman" w:ascii="Times New Roman"/>
          <w:b/>
          <w:sz w:val="24"/>
          <w:szCs w:val="24"/>
        </w:rPr>
      </w:pPr>
      <w:r w:rsidRPr="00FF0CC0">
        <w:rPr>
          <w:rFonts w:cs="Times New Roman" w:hAnsi="Times New Roman" w:ascii="Times New Roman"/>
          <w:b/>
          <w:sz w:val="24"/>
          <w:szCs w:val="24"/>
        </w:rPr>
        <w:t xml:space="preserve">15. ETAŽA: 14/10000 </w:t>
      </w:r>
    </w:p>
    <w:p w:rsidRDefault="00FD0316" w:rsidP="00FF0CC0" w:rsidR="008B42C6" w:rsidRPr="00FF0CC0">
      <w:pPr>
        <w:pBdr>
          <w:bottom w:space="1" w:sz="4" w:color="auto" w:val="single"/>
        </w:pBdr>
        <w:jc w:val="both"/>
      </w:pPr>
      <w:r w:rsidRPr="00FF0CC0">
        <w:rPr>
          <w:b/>
        </w:rPr>
        <w:t>1. garažno parkirno mjesto oznake P 15</w:t>
      </w:r>
      <w:r w:rsidRPr="00FF0CC0">
        <w:t>, u podrumu objekta S 3, neto korisne površine 8,91 m2, u etažnom elaboratu sve označeno žutom bojom</w:t>
      </w:r>
      <w:r w:rsidR="008B42C6" w:rsidRPr="00FF0CC0">
        <w:t xml:space="preserve">, </w:t>
      </w:r>
      <w:r w:rsidR="00140F3D" w:rsidRPr="00FF0CC0">
        <w:t xml:space="preserve">na listu A opisano kao zgrada mješovite namjene , </w:t>
      </w:r>
      <w:proofErr w:type="spellStart"/>
      <w:r w:rsidR="00140F3D" w:rsidRPr="00FF0CC0">
        <w:t>Jaruščica</w:t>
      </w:r>
      <w:proofErr w:type="spellEnd"/>
      <w:r w:rsidR="00140F3D" w:rsidRPr="00FF0CC0">
        <w:t xml:space="preserve"> br. 9 i dvorište u površini 2561 m2, sve na </w:t>
      </w:r>
      <w:proofErr w:type="spellStart"/>
      <w:r w:rsidR="00140F3D" w:rsidRPr="00FF0CC0">
        <w:t>kat.čestici</w:t>
      </w:r>
      <w:proofErr w:type="spellEnd"/>
      <w:r w:rsidR="00140F3D" w:rsidRPr="00FF0CC0">
        <w:t xml:space="preserve"> 1199/1  / zgrada mješovite namjene , </w:t>
      </w:r>
      <w:proofErr w:type="spellStart"/>
      <w:r w:rsidR="00140F3D" w:rsidRPr="00FF0CC0">
        <w:t>Jaruščica</w:t>
      </w:r>
      <w:proofErr w:type="spellEnd"/>
      <w:r w:rsidR="00140F3D" w:rsidRPr="00FF0CC0">
        <w:t xml:space="preserve"> br. 9 u površini 986 m2 i dvorište u površini 1575 m2</w:t>
      </w:r>
      <w:r w:rsidR="008B42C6" w:rsidRPr="00FF0CC0">
        <w:t>.</w:t>
      </w:r>
    </w:p>
    <w:p w:rsidRDefault="008B42C6" w:rsidP="00FF0CC0" w:rsidR="008B42C6" w:rsidRPr="00FF0CC0">
      <w:pPr>
        <w:jc w:val="both"/>
      </w:pPr>
      <w:r w:rsidRPr="00FF0CC0">
        <w:t xml:space="preserve">dosuđuje se kupcu </w:t>
      </w:r>
      <w:r w:rsidR="00F80EAD" w:rsidRPr="00FF0CC0">
        <w:t>Marko Puškarić, Zagreb, Ulica Karla Metikoša 9, OIB:39856737787</w:t>
      </w:r>
      <w:r w:rsidR="00F655B5">
        <w:t xml:space="preserve"> za iznos od 16.900,00 kn.</w:t>
      </w:r>
      <w:r w:rsidRPr="00FF0CC0">
        <w:t xml:space="preserve"> </w:t>
      </w:r>
    </w:p>
    <w:p w:rsidRDefault="00D8451A" w:rsidP="00FF0CC0" w:rsidR="00D8451A" w:rsidRPr="00FF0CC0">
      <w:pPr>
        <w:jc w:val="both"/>
        <w:rPr>
          <w:b/>
        </w:rPr>
      </w:pPr>
    </w:p>
    <w:p w:rsidRDefault="003C226B" w:rsidP="00FF0CC0" w:rsidR="008B42C6" w:rsidRPr="00FF0CC0">
      <w:pPr>
        <w:jc w:val="both"/>
        <w:rPr>
          <w:b/>
        </w:rPr>
      </w:pPr>
      <w:r w:rsidRPr="00FF0CC0">
        <w:rPr>
          <w:b/>
        </w:rPr>
        <w:t>VII</w:t>
      </w:r>
      <w:r w:rsidR="008B42C6" w:rsidRPr="00FF0CC0">
        <w:rPr>
          <w:b/>
        </w:rPr>
        <w:t>I</w:t>
      </w:r>
      <w:r w:rsidR="008B42C6" w:rsidRPr="00FF0CC0">
        <w:t xml:space="preserve"> Nekretnina, upisana u  zemljišne knjige,  Općinskog suda u Novom Zagrebu, </w:t>
      </w:r>
      <w:r w:rsidR="008B42C6" w:rsidRPr="00FF0CC0">
        <w:rPr>
          <w:b/>
        </w:rPr>
        <w:t xml:space="preserve">K.O. BLATO NOVO, Z.K.ULOŽAK </w:t>
      </w:r>
      <w:r w:rsidR="00150AD3" w:rsidRPr="00FF0CC0">
        <w:rPr>
          <w:b/>
        </w:rPr>
        <w:t>50154</w:t>
      </w:r>
      <w:r w:rsidR="008B42C6" w:rsidRPr="00FF0CC0">
        <w:rPr>
          <w:b/>
        </w:rPr>
        <w:t xml:space="preserve"> BROJ PODULOŠKA</w:t>
      </w:r>
    </w:p>
    <w:p w:rsidRDefault="00FD0316" w:rsidP="00FF0CC0" w:rsidR="00FD0316" w:rsidRPr="00FF0CC0">
      <w:pPr>
        <w:pStyle w:val="Bezproreda"/>
        <w:jc w:val="both"/>
        <w:rPr>
          <w:rFonts w:cs="Times New Roman" w:hAnsi="Times New Roman" w:ascii="Times New Roman"/>
          <w:b/>
          <w:sz w:val="24"/>
          <w:szCs w:val="24"/>
        </w:rPr>
      </w:pPr>
      <w:r w:rsidRPr="00FF0CC0">
        <w:rPr>
          <w:rFonts w:cs="Times New Roman" w:hAnsi="Times New Roman" w:ascii="Times New Roman"/>
          <w:b/>
          <w:sz w:val="24"/>
          <w:szCs w:val="24"/>
        </w:rPr>
        <w:t>16. ETAŽA: 14/10000</w:t>
      </w:r>
      <w:r w:rsidRPr="00FF0CC0">
        <w:rPr>
          <w:rFonts w:cs="Times New Roman" w:hAnsi="Times New Roman" w:ascii="Times New Roman"/>
          <w:b/>
          <w:sz w:val="24"/>
          <w:szCs w:val="24"/>
        </w:rPr>
        <w:tab/>
      </w:r>
    </w:p>
    <w:p w:rsidRDefault="00FD0316" w:rsidP="00FF0CC0" w:rsidR="00FD0316" w:rsidRPr="00FF0CC0">
      <w:pPr>
        <w:pStyle w:val="Bezproreda"/>
        <w:jc w:val="both"/>
        <w:rPr>
          <w:rFonts w:cs="Times New Roman" w:hAnsi="Times New Roman" w:ascii="Times New Roman"/>
          <w:sz w:val="24"/>
          <w:szCs w:val="24"/>
        </w:rPr>
      </w:pPr>
      <w:r w:rsidRPr="00FF0CC0">
        <w:rPr>
          <w:rFonts w:cs="Times New Roman" w:hAnsi="Times New Roman" w:ascii="Times New Roman"/>
          <w:b/>
          <w:sz w:val="24"/>
          <w:szCs w:val="24"/>
        </w:rPr>
        <w:t>1. garažno parkirno mjesto oznake P 16,</w:t>
      </w:r>
      <w:r w:rsidRPr="00FF0CC0">
        <w:rPr>
          <w:rFonts w:cs="Times New Roman" w:hAnsi="Times New Roman" w:ascii="Times New Roman"/>
          <w:sz w:val="24"/>
          <w:szCs w:val="24"/>
        </w:rPr>
        <w:t xml:space="preserve"> u podrumu objekta S 3, neto korisne površine 8,91 m2, u etažnom elaboratu sve označeno zelenom bojom</w:t>
      </w:r>
    </w:p>
    <w:p w:rsidRDefault="008B42C6" w:rsidP="00FF0CC0" w:rsidR="008B42C6" w:rsidRPr="00FF0CC0">
      <w:pPr>
        <w:pBdr>
          <w:bottom w:space="1" w:sz="4" w:color="auto" w:val="single"/>
        </w:pBdr>
        <w:jc w:val="both"/>
      </w:pPr>
      <w:r w:rsidRPr="00FF0CC0">
        <w:lastRenderedPageBreak/>
        <w:t xml:space="preserve">, </w:t>
      </w:r>
      <w:r w:rsidR="00140F3D" w:rsidRPr="00FF0CC0">
        <w:t xml:space="preserve">na listu A opisano kao zgrada mješovite namjene , </w:t>
      </w:r>
      <w:proofErr w:type="spellStart"/>
      <w:r w:rsidR="00140F3D" w:rsidRPr="00FF0CC0">
        <w:t>Jaruščica</w:t>
      </w:r>
      <w:proofErr w:type="spellEnd"/>
      <w:r w:rsidR="00140F3D" w:rsidRPr="00FF0CC0">
        <w:t xml:space="preserve"> br. 9 i dvorište u površini 2561 m2, sve na </w:t>
      </w:r>
      <w:proofErr w:type="spellStart"/>
      <w:r w:rsidR="00140F3D" w:rsidRPr="00FF0CC0">
        <w:t>kat.čestici</w:t>
      </w:r>
      <w:proofErr w:type="spellEnd"/>
      <w:r w:rsidR="00140F3D" w:rsidRPr="00FF0CC0">
        <w:t xml:space="preserve"> 1199/1  / zgrada mješovite namjene , </w:t>
      </w:r>
      <w:proofErr w:type="spellStart"/>
      <w:r w:rsidR="00140F3D" w:rsidRPr="00FF0CC0">
        <w:t>Jaruščica</w:t>
      </w:r>
      <w:proofErr w:type="spellEnd"/>
      <w:r w:rsidR="00140F3D" w:rsidRPr="00FF0CC0">
        <w:t xml:space="preserve"> br. 9 u površini 986 m2 i dvorište u površini 1575 m2</w:t>
      </w:r>
      <w:r w:rsidRPr="00FF0CC0">
        <w:t>.</w:t>
      </w:r>
    </w:p>
    <w:p w:rsidRDefault="008B42C6" w:rsidP="00FF0CC0" w:rsidR="008B42C6">
      <w:pPr>
        <w:jc w:val="both"/>
      </w:pPr>
      <w:r w:rsidRPr="00FF0CC0">
        <w:t xml:space="preserve">dosuđuje se kupcu </w:t>
      </w:r>
      <w:r w:rsidR="005D1844" w:rsidRPr="00FF0CC0">
        <w:t xml:space="preserve">Angelika Milić, Zagreb, </w:t>
      </w:r>
      <w:proofErr w:type="spellStart"/>
      <w:r w:rsidR="005D1844" w:rsidRPr="00FF0CC0">
        <w:t>Jaruščica</w:t>
      </w:r>
      <w:proofErr w:type="spellEnd"/>
      <w:r w:rsidR="005D1844" w:rsidRPr="00FF0CC0">
        <w:t xml:space="preserve"> 9, OIB: 97027699023</w:t>
      </w:r>
      <w:r w:rsidR="00F655B5">
        <w:t xml:space="preserve"> za iznos od 25.000,00 kn.</w:t>
      </w:r>
    </w:p>
    <w:p w:rsidRDefault="00F655B5" w:rsidP="00FF0CC0" w:rsidR="00F655B5" w:rsidRPr="00FF0CC0">
      <w:pPr>
        <w:jc w:val="both"/>
      </w:pPr>
    </w:p>
    <w:p w:rsidRDefault="003C226B" w:rsidP="00FF0CC0" w:rsidR="008B42C6" w:rsidRPr="00FF0CC0">
      <w:pPr>
        <w:pStyle w:val="Bezproreda"/>
        <w:jc w:val="both"/>
        <w:rPr>
          <w:rFonts w:cs="Times New Roman" w:hAnsi="Times New Roman" w:ascii="Times New Roman"/>
          <w:sz w:val="24"/>
          <w:szCs w:val="24"/>
        </w:rPr>
      </w:pPr>
      <w:r w:rsidRPr="00FF0CC0">
        <w:rPr>
          <w:rFonts w:cs="Times New Roman" w:hAnsi="Times New Roman" w:ascii="Times New Roman"/>
          <w:b/>
          <w:sz w:val="24"/>
          <w:szCs w:val="24"/>
        </w:rPr>
        <w:t>I</w:t>
      </w:r>
      <w:r w:rsidR="008B42C6" w:rsidRPr="00FF0CC0">
        <w:rPr>
          <w:rFonts w:cs="Times New Roman" w:hAnsi="Times New Roman" w:ascii="Times New Roman"/>
          <w:b/>
          <w:sz w:val="24"/>
          <w:szCs w:val="24"/>
        </w:rPr>
        <w:t>X</w:t>
      </w:r>
      <w:r w:rsidR="008B42C6" w:rsidRPr="00FF0CC0">
        <w:rPr>
          <w:rFonts w:cs="Times New Roman" w:hAnsi="Times New Roman" w:ascii="Times New Roman"/>
          <w:sz w:val="24"/>
          <w:szCs w:val="24"/>
        </w:rPr>
        <w:t xml:space="preserve"> Nekretnina, upisana u  zemljišne knjige,  Općinskog suda u Novom Zagrebu, </w:t>
      </w:r>
      <w:r w:rsidR="008B42C6" w:rsidRPr="00FF0CC0">
        <w:rPr>
          <w:rFonts w:cs="Times New Roman" w:hAnsi="Times New Roman" w:ascii="Times New Roman"/>
          <w:b/>
          <w:sz w:val="24"/>
          <w:szCs w:val="24"/>
        </w:rPr>
        <w:t xml:space="preserve">K.O. BLATO NOVO, Z.K.ULOŽAK </w:t>
      </w:r>
      <w:r w:rsidR="00150AD3" w:rsidRPr="00FF0CC0">
        <w:rPr>
          <w:rFonts w:cs="Times New Roman" w:hAnsi="Times New Roman" w:ascii="Times New Roman"/>
          <w:b/>
          <w:sz w:val="24"/>
          <w:szCs w:val="24"/>
        </w:rPr>
        <w:t>50154</w:t>
      </w:r>
      <w:r w:rsidR="008B42C6" w:rsidRPr="00FF0CC0">
        <w:rPr>
          <w:rFonts w:cs="Times New Roman" w:hAnsi="Times New Roman" w:ascii="Times New Roman"/>
          <w:b/>
          <w:sz w:val="24"/>
          <w:szCs w:val="24"/>
        </w:rPr>
        <w:t xml:space="preserve"> BROJ PODULOŠKA</w:t>
      </w:r>
    </w:p>
    <w:p w:rsidRDefault="00FD0316" w:rsidP="00FF0CC0" w:rsidR="00FD0316" w:rsidRPr="00FF0CC0">
      <w:pPr>
        <w:jc w:val="both"/>
        <w:rPr>
          <w:b/>
        </w:rPr>
      </w:pPr>
      <w:r w:rsidRPr="00FF0CC0">
        <w:rPr>
          <w:b/>
        </w:rPr>
        <w:t xml:space="preserve">21. ETAŽA: 18/10000 </w:t>
      </w:r>
    </w:p>
    <w:p w:rsidRDefault="00FD0316" w:rsidP="00FF0CC0" w:rsidR="008B42C6" w:rsidRPr="00FF0CC0">
      <w:pPr>
        <w:pStyle w:val="Bezproreda"/>
        <w:jc w:val="both"/>
        <w:rPr>
          <w:rFonts w:cs="Times New Roman" w:hAnsi="Times New Roman" w:ascii="Times New Roman"/>
          <w:sz w:val="24"/>
          <w:szCs w:val="24"/>
        </w:rPr>
      </w:pPr>
      <w:r w:rsidRPr="00FF0CC0">
        <w:rPr>
          <w:rFonts w:cs="Times New Roman" w:hAnsi="Times New Roman" w:ascii="Times New Roman"/>
          <w:b/>
          <w:sz w:val="24"/>
          <w:szCs w:val="24"/>
        </w:rPr>
        <w:t>1. garažno parkirno mjesto oznake P 21,</w:t>
      </w:r>
      <w:r w:rsidRPr="00FF0CC0">
        <w:rPr>
          <w:rFonts w:cs="Times New Roman" w:hAnsi="Times New Roman" w:ascii="Times New Roman"/>
          <w:sz w:val="24"/>
          <w:szCs w:val="24"/>
        </w:rPr>
        <w:t xml:space="preserve"> u podrumu objekta S 3, neto korisne površine 11,53 m2, u etažnom elaboratu sve označeno crvenom bojom</w:t>
      </w:r>
      <w:r w:rsidR="008B42C6" w:rsidRPr="00FF0CC0">
        <w:rPr>
          <w:rFonts w:cs="Times New Roman" w:hAnsi="Times New Roman" w:ascii="Times New Roman"/>
          <w:sz w:val="24"/>
          <w:szCs w:val="24"/>
        </w:rPr>
        <w:t xml:space="preserve">, </w:t>
      </w:r>
      <w:r w:rsidR="00140F3D" w:rsidRPr="00FF0CC0">
        <w:rPr>
          <w:rFonts w:cs="Times New Roman" w:hAnsi="Times New Roman" w:ascii="Times New Roman"/>
          <w:sz w:val="24"/>
          <w:szCs w:val="24"/>
        </w:rPr>
        <w:t xml:space="preserve">na listu A opisano kao zgrada mješovite namjene , </w:t>
      </w:r>
      <w:proofErr w:type="spellStart"/>
      <w:r w:rsidR="00140F3D" w:rsidRPr="00FF0CC0">
        <w:rPr>
          <w:rFonts w:cs="Times New Roman" w:hAnsi="Times New Roman" w:ascii="Times New Roman"/>
          <w:sz w:val="24"/>
          <w:szCs w:val="24"/>
        </w:rPr>
        <w:t>Jaruščica</w:t>
      </w:r>
      <w:proofErr w:type="spellEnd"/>
      <w:r w:rsidR="00140F3D" w:rsidRPr="00FF0CC0">
        <w:rPr>
          <w:rFonts w:cs="Times New Roman" w:hAnsi="Times New Roman" w:ascii="Times New Roman"/>
          <w:sz w:val="24"/>
          <w:szCs w:val="24"/>
        </w:rPr>
        <w:t xml:space="preserve"> br. 9 i dvorište u površini 2561 m2, sve na </w:t>
      </w:r>
      <w:proofErr w:type="spellStart"/>
      <w:r w:rsidR="00140F3D" w:rsidRPr="00FF0CC0">
        <w:rPr>
          <w:rFonts w:cs="Times New Roman" w:hAnsi="Times New Roman" w:ascii="Times New Roman"/>
          <w:sz w:val="24"/>
          <w:szCs w:val="24"/>
        </w:rPr>
        <w:t>kat.čestici</w:t>
      </w:r>
      <w:proofErr w:type="spellEnd"/>
      <w:r w:rsidR="00140F3D" w:rsidRPr="00FF0CC0">
        <w:rPr>
          <w:rFonts w:cs="Times New Roman" w:hAnsi="Times New Roman" w:ascii="Times New Roman"/>
          <w:sz w:val="24"/>
          <w:szCs w:val="24"/>
        </w:rPr>
        <w:t xml:space="preserve"> 1199/1  / zgrada mješovite namjene , </w:t>
      </w:r>
      <w:proofErr w:type="spellStart"/>
      <w:r w:rsidR="00140F3D" w:rsidRPr="00FF0CC0">
        <w:rPr>
          <w:rFonts w:cs="Times New Roman" w:hAnsi="Times New Roman" w:ascii="Times New Roman"/>
          <w:sz w:val="24"/>
          <w:szCs w:val="24"/>
        </w:rPr>
        <w:t>Jaruščica</w:t>
      </w:r>
      <w:proofErr w:type="spellEnd"/>
      <w:r w:rsidR="00140F3D" w:rsidRPr="00FF0CC0">
        <w:rPr>
          <w:rFonts w:cs="Times New Roman" w:hAnsi="Times New Roman" w:ascii="Times New Roman"/>
          <w:sz w:val="24"/>
          <w:szCs w:val="24"/>
        </w:rPr>
        <w:t xml:space="preserve"> br. 9 u površini 986 m2 i dvorište u površini 1575 m2</w:t>
      </w:r>
      <w:r w:rsidR="008B42C6" w:rsidRPr="00FF0CC0">
        <w:rPr>
          <w:rFonts w:cs="Times New Roman" w:hAnsi="Times New Roman" w:ascii="Times New Roman"/>
          <w:sz w:val="24"/>
          <w:szCs w:val="24"/>
        </w:rPr>
        <w:t>.</w:t>
      </w:r>
    </w:p>
    <w:p w:rsidRDefault="008B42C6" w:rsidP="00FF0CC0" w:rsidR="008B42C6" w:rsidRPr="00FF0CC0">
      <w:pPr>
        <w:pBdr>
          <w:top w:space="1" w:sz="4" w:color="auto" w:val="single"/>
        </w:pBdr>
        <w:jc w:val="both"/>
      </w:pPr>
      <w:r w:rsidRPr="00FF0CC0">
        <w:t xml:space="preserve">dosuđuje se kupcu </w:t>
      </w:r>
      <w:r w:rsidR="005D1844" w:rsidRPr="00FF0CC0">
        <w:t xml:space="preserve">Dario Grgurević, </w:t>
      </w:r>
      <w:proofErr w:type="spellStart"/>
      <w:r w:rsidR="005D1844" w:rsidRPr="00FF0CC0">
        <w:t>Jaruščica</w:t>
      </w:r>
      <w:proofErr w:type="spellEnd"/>
      <w:r w:rsidR="005D1844" w:rsidRPr="00FF0CC0">
        <w:t xml:space="preserve"> 9, Zagreb, OIB: 64983094488</w:t>
      </w:r>
      <w:r w:rsidR="00F655B5">
        <w:t xml:space="preserve"> za iznos od 20.200,00 kn.</w:t>
      </w:r>
    </w:p>
    <w:p w:rsidRDefault="008B42C6" w:rsidP="00FF0CC0" w:rsidR="008B42C6" w:rsidRPr="00FF0CC0">
      <w:pPr>
        <w:jc w:val="both"/>
      </w:pPr>
    </w:p>
    <w:p w:rsidRDefault="003C226B" w:rsidP="00FF0CC0" w:rsidR="008B42C6" w:rsidRPr="00FF0CC0">
      <w:pPr>
        <w:jc w:val="both"/>
        <w:rPr>
          <w:b/>
        </w:rPr>
      </w:pPr>
      <w:r w:rsidRPr="00FF0CC0">
        <w:rPr>
          <w:b/>
        </w:rPr>
        <w:t>X</w:t>
      </w:r>
      <w:r w:rsidR="008B42C6" w:rsidRPr="00FF0CC0">
        <w:t xml:space="preserve"> Nekretnina, upisana u  zemljišne knjige,  Općinskog suda u Novom Zagrebu, </w:t>
      </w:r>
      <w:r w:rsidR="008B42C6" w:rsidRPr="00FF0CC0">
        <w:rPr>
          <w:b/>
        </w:rPr>
        <w:t xml:space="preserve">K.O. BLATO NOVO, Z.K.ULOŽAK </w:t>
      </w:r>
      <w:r w:rsidR="00150AD3" w:rsidRPr="00FF0CC0">
        <w:rPr>
          <w:b/>
        </w:rPr>
        <w:t>50154</w:t>
      </w:r>
      <w:r w:rsidR="008B42C6" w:rsidRPr="00FF0CC0">
        <w:rPr>
          <w:b/>
        </w:rPr>
        <w:t xml:space="preserve"> BROJ PODULOŠKA</w:t>
      </w:r>
    </w:p>
    <w:p w:rsidRDefault="00FD0316" w:rsidP="00FF0CC0" w:rsidR="00FD0316" w:rsidRPr="00FF0CC0">
      <w:pPr>
        <w:jc w:val="both"/>
        <w:rPr>
          <w:b/>
        </w:rPr>
      </w:pPr>
      <w:r w:rsidRPr="00FF0CC0">
        <w:rPr>
          <w:b/>
        </w:rPr>
        <w:t>22. ETAŽA: 18/10000</w:t>
      </w:r>
      <w:r w:rsidRPr="00FF0CC0">
        <w:rPr>
          <w:b/>
        </w:rPr>
        <w:tab/>
      </w:r>
    </w:p>
    <w:p w:rsidRDefault="00FD0316" w:rsidP="00FF0CC0" w:rsidR="008B42C6" w:rsidRPr="00FF0CC0">
      <w:pPr>
        <w:pBdr>
          <w:bottom w:space="1" w:sz="4" w:color="auto" w:val="single"/>
        </w:pBdr>
        <w:jc w:val="both"/>
      </w:pPr>
      <w:r w:rsidRPr="00FF0CC0">
        <w:rPr>
          <w:b/>
        </w:rPr>
        <w:t>1. garažno parkirno mjesto  oznake P 22</w:t>
      </w:r>
      <w:r w:rsidRPr="00FF0CC0">
        <w:t>, u podrumu objekta S 3, neto korisne površine 11,93 m2, u etažnom elaboratu sve označeno plavom  bojom</w:t>
      </w:r>
      <w:r w:rsidR="008B42C6" w:rsidRPr="00FF0CC0">
        <w:t xml:space="preserve">, </w:t>
      </w:r>
      <w:r w:rsidR="00140F3D" w:rsidRPr="00FF0CC0">
        <w:t xml:space="preserve">na listu A opisano kao zgrada mješovite namjene , </w:t>
      </w:r>
      <w:proofErr w:type="spellStart"/>
      <w:r w:rsidR="00140F3D" w:rsidRPr="00FF0CC0">
        <w:t>Jaruščica</w:t>
      </w:r>
      <w:proofErr w:type="spellEnd"/>
      <w:r w:rsidR="00140F3D" w:rsidRPr="00FF0CC0">
        <w:t xml:space="preserve"> br. 9 i dvorište u površini 2561 m2, sve na </w:t>
      </w:r>
      <w:proofErr w:type="spellStart"/>
      <w:r w:rsidR="00140F3D" w:rsidRPr="00FF0CC0">
        <w:t>kat.čestici</w:t>
      </w:r>
      <w:proofErr w:type="spellEnd"/>
      <w:r w:rsidR="00140F3D" w:rsidRPr="00FF0CC0">
        <w:t xml:space="preserve"> 1199/1  / zgrada mješovite namjene , </w:t>
      </w:r>
      <w:proofErr w:type="spellStart"/>
      <w:r w:rsidR="00140F3D" w:rsidRPr="00FF0CC0">
        <w:t>Jaruščica</w:t>
      </w:r>
      <w:proofErr w:type="spellEnd"/>
      <w:r w:rsidR="00140F3D" w:rsidRPr="00FF0CC0">
        <w:t xml:space="preserve"> br. 9 u površini 986 m2 i dvorište u površini 1575 m2</w:t>
      </w:r>
      <w:r w:rsidR="008B42C6" w:rsidRPr="00FF0CC0">
        <w:t>.</w:t>
      </w:r>
    </w:p>
    <w:p w:rsidRDefault="008B42C6" w:rsidP="00FF0CC0" w:rsidR="008B42C6" w:rsidRPr="00FF0CC0">
      <w:pPr>
        <w:jc w:val="both"/>
      </w:pPr>
      <w:r w:rsidRPr="00FF0CC0">
        <w:t xml:space="preserve">dosuđuje se kupcu </w:t>
      </w:r>
      <w:r w:rsidR="005D1844" w:rsidRPr="00FF0CC0">
        <w:t xml:space="preserve">Denis Grgurević, Zagreb, </w:t>
      </w:r>
      <w:proofErr w:type="spellStart"/>
      <w:r w:rsidR="005D1844" w:rsidRPr="00FF0CC0">
        <w:t>Jaruščica</w:t>
      </w:r>
      <w:proofErr w:type="spellEnd"/>
      <w:r w:rsidR="005D1844" w:rsidRPr="00FF0CC0">
        <w:t xml:space="preserve"> 9, OIB: 97456606913</w:t>
      </w:r>
      <w:r w:rsidR="00F655B5">
        <w:t xml:space="preserve"> za iznos od 20.900,00 kn.</w:t>
      </w:r>
    </w:p>
    <w:p w:rsidRDefault="008B42C6" w:rsidP="00FF0CC0" w:rsidR="008B42C6" w:rsidRPr="00FF0CC0">
      <w:pPr>
        <w:jc w:val="both"/>
      </w:pPr>
    </w:p>
    <w:p w:rsidRDefault="003C226B" w:rsidP="00FF0CC0" w:rsidR="008B42C6" w:rsidRPr="00FF0CC0">
      <w:pPr>
        <w:jc w:val="both"/>
        <w:rPr>
          <w:b/>
        </w:rPr>
      </w:pPr>
      <w:r w:rsidRPr="00FF0CC0">
        <w:rPr>
          <w:b/>
        </w:rPr>
        <w:t>XI</w:t>
      </w:r>
      <w:r w:rsidR="008B42C6" w:rsidRPr="00FF0CC0">
        <w:t xml:space="preserve"> Nekretnina, upisana u  zemljišne knjige,  Općinskog suda u Novom Zagrebu, </w:t>
      </w:r>
      <w:r w:rsidR="008B42C6" w:rsidRPr="00FF0CC0">
        <w:rPr>
          <w:b/>
        </w:rPr>
        <w:t xml:space="preserve">K.O. BLATO NOVO, Z.K.ULOŽAK </w:t>
      </w:r>
      <w:r w:rsidR="00150AD3" w:rsidRPr="00FF0CC0">
        <w:rPr>
          <w:b/>
        </w:rPr>
        <w:t>50154</w:t>
      </w:r>
      <w:r w:rsidR="008B42C6" w:rsidRPr="00FF0CC0">
        <w:rPr>
          <w:b/>
        </w:rPr>
        <w:t xml:space="preserve"> BROJ PODULOŠKA</w:t>
      </w:r>
    </w:p>
    <w:p w:rsidRDefault="00FD0316" w:rsidP="00FF0CC0" w:rsidR="00FD0316" w:rsidRPr="00FF0CC0">
      <w:pPr>
        <w:jc w:val="both"/>
        <w:rPr>
          <w:b/>
        </w:rPr>
      </w:pPr>
      <w:r w:rsidRPr="00FF0CC0">
        <w:rPr>
          <w:b/>
        </w:rPr>
        <w:t>25. ETAŽA: 15/10000</w:t>
      </w:r>
      <w:r w:rsidRPr="00FF0CC0">
        <w:rPr>
          <w:b/>
        </w:rPr>
        <w:tab/>
      </w:r>
    </w:p>
    <w:p w:rsidRDefault="00FD0316" w:rsidP="00FF0CC0" w:rsidR="00FD0316" w:rsidRPr="00FF0CC0">
      <w:pPr>
        <w:pStyle w:val="Bezproreda"/>
        <w:jc w:val="both"/>
        <w:rPr>
          <w:rFonts w:cs="Times New Roman" w:hAnsi="Times New Roman" w:ascii="Times New Roman"/>
          <w:sz w:val="24"/>
          <w:szCs w:val="24"/>
        </w:rPr>
      </w:pPr>
      <w:r w:rsidRPr="00FF0CC0">
        <w:rPr>
          <w:rFonts w:cs="Times New Roman" w:hAnsi="Times New Roman" w:ascii="Times New Roman"/>
          <w:b/>
          <w:sz w:val="24"/>
          <w:szCs w:val="24"/>
        </w:rPr>
        <w:t>1. garažno parkirno mjesto oznake P 25,</w:t>
      </w:r>
      <w:r w:rsidRPr="00FF0CC0">
        <w:rPr>
          <w:rFonts w:cs="Times New Roman" w:hAnsi="Times New Roman" w:ascii="Times New Roman"/>
          <w:sz w:val="24"/>
          <w:szCs w:val="24"/>
        </w:rPr>
        <w:t xml:space="preserve"> u podrumu objekta S 3, neto korisne površine 9,56 m2, u etažnom elaboratu sve označeno crvenom bojom</w:t>
      </w:r>
    </w:p>
    <w:p w:rsidRDefault="00140F3D" w:rsidP="00FF0CC0" w:rsidR="008B42C6" w:rsidRPr="00FF0CC0">
      <w:pPr>
        <w:pBdr>
          <w:bottom w:space="1" w:sz="4" w:color="auto" w:val="single"/>
        </w:pBdr>
        <w:jc w:val="both"/>
      </w:pPr>
      <w:r w:rsidRPr="00FF0CC0">
        <w:t xml:space="preserve">na listu A opisano kao zgrada mješovite namjene , </w:t>
      </w:r>
      <w:proofErr w:type="spellStart"/>
      <w:r w:rsidRPr="00FF0CC0">
        <w:t>Jaruščica</w:t>
      </w:r>
      <w:proofErr w:type="spellEnd"/>
      <w:r w:rsidRPr="00FF0CC0">
        <w:t xml:space="preserve"> br. 9 i dvorište u površini 2561 m2, sve na </w:t>
      </w:r>
      <w:proofErr w:type="spellStart"/>
      <w:r w:rsidRPr="00FF0CC0">
        <w:t>kat.čestici</w:t>
      </w:r>
      <w:proofErr w:type="spellEnd"/>
      <w:r w:rsidRPr="00FF0CC0">
        <w:t xml:space="preserve"> 1199/1  / zgrada mješovite namjene , </w:t>
      </w:r>
      <w:proofErr w:type="spellStart"/>
      <w:r w:rsidRPr="00FF0CC0">
        <w:t>Jaruščica</w:t>
      </w:r>
      <w:proofErr w:type="spellEnd"/>
      <w:r w:rsidRPr="00FF0CC0">
        <w:t xml:space="preserve"> br. 9 u površini 986 m2 i dvorište u površini 1575 m2</w:t>
      </w:r>
      <w:r w:rsidR="008B42C6" w:rsidRPr="00FF0CC0">
        <w:t>.</w:t>
      </w:r>
    </w:p>
    <w:p w:rsidRDefault="008B42C6" w:rsidP="00FF0CC0" w:rsidR="008B42C6" w:rsidRPr="00FF0CC0">
      <w:pPr>
        <w:jc w:val="both"/>
      </w:pPr>
      <w:r w:rsidRPr="00FF0CC0">
        <w:t xml:space="preserve">dosuđuje se kupcu </w:t>
      </w:r>
      <w:r w:rsidR="005D1844" w:rsidRPr="00FF0CC0">
        <w:t xml:space="preserve">Marko </w:t>
      </w:r>
      <w:proofErr w:type="spellStart"/>
      <w:r w:rsidR="005D1844" w:rsidRPr="00FF0CC0">
        <w:t>Gverić</w:t>
      </w:r>
      <w:proofErr w:type="spellEnd"/>
      <w:r w:rsidR="005D1844" w:rsidRPr="00FF0CC0">
        <w:t xml:space="preserve">, Zagreb, </w:t>
      </w:r>
      <w:proofErr w:type="spellStart"/>
      <w:r w:rsidR="005D1844" w:rsidRPr="00FF0CC0">
        <w:t>Jaruščica</w:t>
      </w:r>
      <w:proofErr w:type="spellEnd"/>
      <w:r w:rsidR="005D1844" w:rsidRPr="00FF0CC0">
        <w:t xml:space="preserve"> 9, OIB: 80490393010</w:t>
      </w:r>
      <w:r w:rsidR="00F655B5">
        <w:t xml:space="preserve"> za iznos od 21.200,00 kn.</w:t>
      </w:r>
    </w:p>
    <w:p w:rsidRDefault="008B42C6" w:rsidP="00FF0CC0" w:rsidR="008B42C6" w:rsidRPr="00FF0CC0">
      <w:pPr>
        <w:jc w:val="both"/>
      </w:pPr>
    </w:p>
    <w:p w:rsidRDefault="003C226B" w:rsidP="00FF0CC0" w:rsidR="008B42C6" w:rsidRPr="00FF0CC0">
      <w:pPr>
        <w:jc w:val="both"/>
        <w:rPr>
          <w:b/>
        </w:rPr>
      </w:pPr>
      <w:r w:rsidRPr="00FF0CC0">
        <w:rPr>
          <w:b/>
        </w:rPr>
        <w:t>XI</w:t>
      </w:r>
      <w:r w:rsidR="008B42C6" w:rsidRPr="00FF0CC0">
        <w:rPr>
          <w:b/>
        </w:rPr>
        <w:t>I</w:t>
      </w:r>
      <w:r w:rsidR="008B42C6" w:rsidRPr="00FF0CC0">
        <w:t xml:space="preserve"> Nekretnina, upisana u  zemljišne knjige,  Općinskog suda u Novom Zagrebu, </w:t>
      </w:r>
      <w:r w:rsidR="008B42C6" w:rsidRPr="00FF0CC0">
        <w:rPr>
          <w:b/>
        </w:rPr>
        <w:t xml:space="preserve">K.O. BLATO NOVO, Z.K.ULOŽAK </w:t>
      </w:r>
      <w:r w:rsidR="00150AD3" w:rsidRPr="00FF0CC0">
        <w:rPr>
          <w:b/>
        </w:rPr>
        <w:t>50154</w:t>
      </w:r>
      <w:r w:rsidR="008B42C6" w:rsidRPr="00FF0CC0">
        <w:rPr>
          <w:b/>
        </w:rPr>
        <w:t xml:space="preserve"> BROJ PODULOŠKA</w:t>
      </w:r>
    </w:p>
    <w:p w:rsidRDefault="00FD0316" w:rsidP="00FF0CC0" w:rsidR="00FD0316" w:rsidRPr="00FF0CC0">
      <w:pPr>
        <w:pBdr>
          <w:bottom w:space="1" w:sz="4" w:color="auto" w:val="single"/>
        </w:pBdr>
        <w:jc w:val="both"/>
        <w:rPr>
          <w:b/>
        </w:rPr>
      </w:pPr>
      <w:r w:rsidRPr="00FF0CC0">
        <w:rPr>
          <w:b/>
        </w:rPr>
        <w:t>26. ETAŽA: 15/10000</w:t>
      </w:r>
      <w:r w:rsidRPr="00FF0CC0">
        <w:rPr>
          <w:b/>
        </w:rPr>
        <w:tab/>
      </w:r>
    </w:p>
    <w:p w:rsidRDefault="00FD0316" w:rsidP="00FF0CC0" w:rsidR="008B42C6" w:rsidRPr="00FF0CC0">
      <w:pPr>
        <w:pBdr>
          <w:bottom w:space="1" w:sz="4" w:color="auto" w:val="single"/>
        </w:pBdr>
        <w:jc w:val="both"/>
      </w:pPr>
      <w:r w:rsidRPr="00FF0CC0">
        <w:rPr>
          <w:b/>
        </w:rPr>
        <w:t>1. garažno parkirno mjesto oznake P 26, u podrumu objekta S 3, neto korisne površine 9,56 m2, u etažnom elaboratu sve označeno plavom bojom</w:t>
      </w:r>
      <w:r w:rsidR="008B42C6" w:rsidRPr="00FF0CC0">
        <w:t xml:space="preserve">, </w:t>
      </w:r>
      <w:r w:rsidR="00140F3D" w:rsidRPr="00FF0CC0">
        <w:t xml:space="preserve">na listu A opisano kao zgrada mješovite namjene , </w:t>
      </w:r>
      <w:proofErr w:type="spellStart"/>
      <w:r w:rsidR="00140F3D" w:rsidRPr="00FF0CC0">
        <w:t>Jaruščica</w:t>
      </w:r>
      <w:proofErr w:type="spellEnd"/>
      <w:r w:rsidR="00140F3D" w:rsidRPr="00FF0CC0">
        <w:t xml:space="preserve"> br. 9 i dvorište u površini 2561 m2, sve na </w:t>
      </w:r>
      <w:proofErr w:type="spellStart"/>
      <w:r w:rsidR="00140F3D" w:rsidRPr="00FF0CC0">
        <w:t>kat.čestici</w:t>
      </w:r>
      <w:proofErr w:type="spellEnd"/>
      <w:r w:rsidR="00140F3D" w:rsidRPr="00FF0CC0">
        <w:t xml:space="preserve"> 1199/1  / zgrada mješovite namjene , </w:t>
      </w:r>
      <w:proofErr w:type="spellStart"/>
      <w:r w:rsidR="00140F3D" w:rsidRPr="00FF0CC0">
        <w:t>Jaruščica</w:t>
      </w:r>
      <w:proofErr w:type="spellEnd"/>
      <w:r w:rsidR="00140F3D" w:rsidRPr="00FF0CC0">
        <w:t xml:space="preserve"> br. 9 u površini 986 m2 i dvorište u površini 1575 m2</w:t>
      </w:r>
      <w:r w:rsidR="008B42C6" w:rsidRPr="00FF0CC0">
        <w:t>.</w:t>
      </w:r>
    </w:p>
    <w:p w:rsidRDefault="008B42C6" w:rsidP="00FF0CC0" w:rsidR="008B42C6" w:rsidRPr="00FF0CC0">
      <w:pPr>
        <w:jc w:val="both"/>
      </w:pPr>
      <w:r w:rsidRPr="00FF0CC0">
        <w:t xml:space="preserve">dosuđuje se kupcu </w:t>
      </w:r>
      <w:r w:rsidR="005D1844" w:rsidRPr="00FF0CC0">
        <w:t xml:space="preserve">Krunoslav Vodička, Zagreb, </w:t>
      </w:r>
      <w:proofErr w:type="spellStart"/>
      <w:r w:rsidR="005D1844" w:rsidRPr="00FF0CC0">
        <w:t>Jaruščica</w:t>
      </w:r>
      <w:proofErr w:type="spellEnd"/>
      <w:r w:rsidR="005D1844" w:rsidRPr="00FF0CC0">
        <w:t xml:space="preserve"> 9, OIB: 11757803661</w:t>
      </w:r>
      <w:r w:rsidR="00F655B5">
        <w:t xml:space="preserve"> za iznos od 19.300,00 kn.</w:t>
      </w:r>
    </w:p>
    <w:p w:rsidRDefault="007F1795" w:rsidP="00FF0CC0" w:rsidR="007F1795" w:rsidRPr="00FF0CC0">
      <w:pPr>
        <w:jc w:val="both"/>
        <w:rPr>
          <w:b/>
        </w:rPr>
      </w:pPr>
    </w:p>
    <w:p w:rsidRDefault="00F80EAD" w:rsidP="00FF0CC0" w:rsidR="00F80EAD" w:rsidRPr="00FF0CC0">
      <w:pPr>
        <w:jc w:val="both"/>
        <w:rPr>
          <w:b/>
        </w:rPr>
      </w:pPr>
    </w:p>
    <w:p w:rsidRDefault="003C226B" w:rsidP="00FF0CC0" w:rsidR="008B42C6" w:rsidRPr="00FF0CC0">
      <w:pPr>
        <w:jc w:val="both"/>
        <w:rPr>
          <w:b/>
        </w:rPr>
      </w:pPr>
      <w:r w:rsidRPr="00FF0CC0">
        <w:rPr>
          <w:b/>
        </w:rPr>
        <w:t>XIII</w:t>
      </w:r>
      <w:r w:rsidR="008B42C6" w:rsidRPr="00FF0CC0">
        <w:t xml:space="preserve"> Nekretnina, upisana u  zemljišne knjige,  Općinskog suda u Novom Zagrebu, </w:t>
      </w:r>
      <w:r w:rsidR="008B42C6" w:rsidRPr="00FF0CC0">
        <w:rPr>
          <w:b/>
        </w:rPr>
        <w:t xml:space="preserve">K.O. BLATO NOVO, Z.K.ULOŽAK </w:t>
      </w:r>
      <w:r w:rsidR="00150AD3" w:rsidRPr="00FF0CC0">
        <w:rPr>
          <w:b/>
        </w:rPr>
        <w:t>50154</w:t>
      </w:r>
      <w:r w:rsidR="008B42C6" w:rsidRPr="00FF0CC0">
        <w:rPr>
          <w:b/>
        </w:rPr>
        <w:t xml:space="preserve"> BROJ PODULOŠKA</w:t>
      </w:r>
    </w:p>
    <w:p w:rsidRDefault="00FD0316" w:rsidP="00FF0CC0" w:rsidR="00FD0316" w:rsidRPr="00FF0CC0">
      <w:pPr>
        <w:jc w:val="both"/>
        <w:rPr>
          <w:b/>
        </w:rPr>
      </w:pPr>
      <w:r w:rsidRPr="00FF0CC0">
        <w:rPr>
          <w:b/>
        </w:rPr>
        <w:lastRenderedPageBreak/>
        <w:t xml:space="preserve">33. ETAŽA: 27/10000  </w:t>
      </w:r>
    </w:p>
    <w:p w:rsidRDefault="00FD0316" w:rsidP="00FF0CC0" w:rsidR="00FD0316" w:rsidRPr="00FF0CC0">
      <w:pPr>
        <w:pStyle w:val="Bezproreda"/>
        <w:jc w:val="both"/>
        <w:rPr>
          <w:rFonts w:cs="Times New Roman" w:hAnsi="Times New Roman" w:ascii="Times New Roman"/>
          <w:sz w:val="24"/>
          <w:szCs w:val="24"/>
        </w:rPr>
      </w:pPr>
      <w:r w:rsidRPr="00FF0CC0">
        <w:rPr>
          <w:rFonts w:cs="Times New Roman" w:hAnsi="Times New Roman" w:ascii="Times New Roman"/>
          <w:b/>
          <w:sz w:val="24"/>
          <w:szCs w:val="24"/>
        </w:rPr>
        <w:t>1. garažno parkirno mjesto oznake P 33</w:t>
      </w:r>
      <w:r w:rsidRPr="00FF0CC0">
        <w:rPr>
          <w:rFonts w:cs="Times New Roman" w:hAnsi="Times New Roman" w:ascii="Times New Roman"/>
          <w:sz w:val="24"/>
          <w:szCs w:val="24"/>
        </w:rPr>
        <w:t xml:space="preserve"> u podrumu objekta S 3, neto korisne površine 17,70 m2, u etažnom elaboratu sve označeno crvenom bojom</w:t>
      </w:r>
    </w:p>
    <w:p w:rsidRDefault="00140F3D" w:rsidP="00FF0CC0" w:rsidR="008B42C6" w:rsidRPr="00FF0CC0">
      <w:pPr>
        <w:pBdr>
          <w:bottom w:space="1" w:sz="4" w:color="auto" w:val="single"/>
        </w:pBdr>
        <w:jc w:val="both"/>
      </w:pPr>
      <w:r w:rsidRPr="00FF0CC0">
        <w:t xml:space="preserve">na listu A opisano kao zgrada mješovite namjene , </w:t>
      </w:r>
      <w:proofErr w:type="spellStart"/>
      <w:r w:rsidRPr="00FF0CC0">
        <w:t>Jaruščica</w:t>
      </w:r>
      <w:proofErr w:type="spellEnd"/>
      <w:r w:rsidRPr="00FF0CC0">
        <w:t xml:space="preserve"> br. 9 i dvorište u površini 2561 m2, sve na </w:t>
      </w:r>
      <w:proofErr w:type="spellStart"/>
      <w:r w:rsidRPr="00FF0CC0">
        <w:t>kat.čestici</w:t>
      </w:r>
      <w:proofErr w:type="spellEnd"/>
      <w:r w:rsidRPr="00FF0CC0">
        <w:t xml:space="preserve"> 1199/1  / zgrada mješovite namjene , </w:t>
      </w:r>
      <w:proofErr w:type="spellStart"/>
      <w:r w:rsidRPr="00FF0CC0">
        <w:t>Jaruščica</w:t>
      </w:r>
      <w:proofErr w:type="spellEnd"/>
      <w:r w:rsidRPr="00FF0CC0">
        <w:t xml:space="preserve"> br. 9 u površini 986 m2 i dvorište u površini 1575 m2</w:t>
      </w:r>
      <w:r w:rsidR="008B42C6" w:rsidRPr="00FF0CC0">
        <w:t>.</w:t>
      </w:r>
    </w:p>
    <w:p w:rsidRDefault="008B42C6" w:rsidP="00FF0CC0" w:rsidR="008B42C6" w:rsidRPr="00FF0CC0">
      <w:pPr>
        <w:jc w:val="both"/>
      </w:pPr>
      <w:r w:rsidRPr="00FF0CC0">
        <w:t xml:space="preserve">dosuđuje se kupcu  </w:t>
      </w:r>
      <w:r w:rsidR="005D1844" w:rsidRPr="00FF0CC0">
        <w:t xml:space="preserve">Danijel Knežević, Zagreb, Ulica Stjepana </w:t>
      </w:r>
      <w:proofErr w:type="spellStart"/>
      <w:r w:rsidR="005D1844" w:rsidRPr="00FF0CC0">
        <w:t>Bencekovića</w:t>
      </w:r>
      <w:proofErr w:type="spellEnd"/>
      <w:r w:rsidR="005D1844" w:rsidRPr="00FF0CC0">
        <w:t xml:space="preserve"> 33A, OIB: 13813727118</w:t>
      </w:r>
      <w:r w:rsidR="00F655B5">
        <w:t xml:space="preserve"> za iznos od 31.100,00 kn.</w:t>
      </w:r>
    </w:p>
    <w:p w:rsidRDefault="008B42C6" w:rsidP="00FF0CC0" w:rsidR="008B42C6" w:rsidRPr="00FF0CC0">
      <w:pPr>
        <w:jc w:val="both"/>
      </w:pPr>
      <w:r w:rsidRPr="00FF0CC0">
        <w:t xml:space="preserve"> </w:t>
      </w:r>
    </w:p>
    <w:p w:rsidRDefault="008B42C6" w:rsidP="00FF0CC0" w:rsidR="008B42C6" w:rsidRPr="00FF0CC0">
      <w:pPr>
        <w:jc w:val="both"/>
        <w:rPr>
          <w:b/>
        </w:rPr>
      </w:pPr>
      <w:r w:rsidRPr="00FF0CC0">
        <w:rPr>
          <w:b/>
        </w:rPr>
        <w:t>X</w:t>
      </w:r>
      <w:r w:rsidR="003C226B" w:rsidRPr="00FF0CC0">
        <w:rPr>
          <w:b/>
        </w:rPr>
        <w:t>I</w:t>
      </w:r>
      <w:r w:rsidRPr="00FF0CC0">
        <w:rPr>
          <w:b/>
        </w:rPr>
        <w:t>V</w:t>
      </w:r>
      <w:r w:rsidRPr="00FF0CC0">
        <w:t xml:space="preserve"> Nekretnina, upisana u  zemljišne knjige,  Općinskog suda u Novom Zagrebu, </w:t>
      </w:r>
      <w:r w:rsidRPr="00FF0CC0">
        <w:rPr>
          <w:b/>
        </w:rPr>
        <w:t xml:space="preserve">K.O. BLATO NOVO, Z.K.ULOŽAK </w:t>
      </w:r>
      <w:r w:rsidR="00150AD3" w:rsidRPr="00FF0CC0">
        <w:rPr>
          <w:b/>
        </w:rPr>
        <w:t>50154</w:t>
      </w:r>
      <w:r w:rsidRPr="00FF0CC0">
        <w:rPr>
          <w:b/>
        </w:rPr>
        <w:t xml:space="preserve"> BROJ PODULOŠKA</w:t>
      </w:r>
    </w:p>
    <w:p w:rsidRDefault="001E2C5C" w:rsidP="00FF0CC0" w:rsidR="001E2C5C" w:rsidRPr="00FF0CC0">
      <w:pPr>
        <w:jc w:val="both"/>
        <w:rPr>
          <w:b/>
        </w:rPr>
      </w:pPr>
      <w:r w:rsidRPr="00FF0CC0">
        <w:rPr>
          <w:b/>
        </w:rPr>
        <w:t xml:space="preserve">63. ETAŽA: 17/10000  </w:t>
      </w:r>
    </w:p>
    <w:p w:rsidRDefault="001E2C5C" w:rsidP="00FF0CC0" w:rsidR="008B42C6" w:rsidRPr="00FF0CC0">
      <w:pPr>
        <w:pBdr>
          <w:bottom w:space="1" w:sz="4" w:color="auto" w:val="single"/>
        </w:pBdr>
        <w:jc w:val="both"/>
      </w:pPr>
      <w:r w:rsidRPr="00FF0CC0">
        <w:t>1. garaža oznake G 23, u prizemlju objekta S 3, neto korisne površine 11,35 m2, u etažnom elaboratu sve označeno žutom bojom</w:t>
      </w:r>
      <w:r w:rsidR="008B42C6" w:rsidRPr="00FF0CC0">
        <w:t xml:space="preserve">, </w:t>
      </w:r>
      <w:r w:rsidR="00140F3D" w:rsidRPr="00FF0CC0">
        <w:t xml:space="preserve">na listu A opisano kao zgrada mješovite namjene , </w:t>
      </w:r>
      <w:proofErr w:type="spellStart"/>
      <w:r w:rsidR="00140F3D" w:rsidRPr="00FF0CC0">
        <w:t>Jaruščica</w:t>
      </w:r>
      <w:proofErr w:type="spellEnd"/>
      <w:r w:rsidR="00140F3D" w:rsidRPr="00FF0CC0">
        <w:t xml:space="preserve"> br. 9 i dvorište u površini 2561 m2, sve na </w:t>
      </w:r>
      <w:proofErr w:type="spellStart"/>
      <w:r w:rsidR="00140F3D" w:rsidRPr="00FF0CC0">
        <w:t>kat.čestici</w:t>
      </w:r>
      <w:proofErr w:type="spellEnd"/>
      <w:r w:rsidR="00140F3D" w:rsidRPr="00FF0CC0">
        <w:t xml:space="preserve"> 1199/1  / zgrada mješovite namjene , </w:t>
      </w:r>
      <w:proofErr w:type="spellStart"/>
      <w:r w:rsidR="00140F3D" w:rsidRPr="00FF0CC0">
        <w:t>Jaruščica</w:t>
      </w:r>
      <w:proofErr w:type="spellEnd"/>
      <w:r w:rsidR="00140F3D" w:rsidRPr="00FF0CC0">
        <w:t xml:space="preserve"> br. 9 u površini 986 m2 i dvorište u površini 1575 m2</w:t>
      </w:r>
      <w:r w:rsidR="008B42C6" w:rsidRPr="00FF0CC0">
        <w:t>.</w:t>
      </w:r>
    </w:p>
    <w:p w:rsidRDefault="008B42C6" w:rsidP="00FF0CC0" w:rsidR="008B42C6" w:rsidRPr="00FF0CC0">
      <w:pPr>
        <w:jc w:val="both"/>
      </w:pPr>
      <w:r w:rsidRPr="00FF0CC0">
        <w:t xml:space="preserve">dosuđuje se kupcu  </w:t>
      </w:r>
      <w:r w:rsidR="005D1844" w:rsidRPr="00FF0CC0">
        <w:t xml:space="preserve">Dario Grgurević, </w:t>
      </w:r>
      <w:proofErr w:type="spellStart"/>
      <w:r w:rsidR="005D1844" w:rsidRPr="00FF0CC0">
        <w:t>Jaruščica</w:t>
      </w:r>
      <w:proofErr w:type="spellEnd"/>
      <w:r w:rsidR="005D1844" w:rsidRPr="00FF0CC0">
        <w:t xml:space="preserve"> 9, Zagreb, OIB: 64983094488</w:t>
      </w:r>
      <w:r w:rsidR="00F655B5">
        <w:t xml:space="preserve"> za iznos od 26.300,00 kn.</w:t>
      </w:r>
      <w:r w:rsidRPr="00FF0CC0">
        <w:t xml:space="preserve"> </w:t>
      </w:r>
    </w:p>
    <w:p w:rsidRDefault="008B42C6" w:rsidP="00FF0CC0" w:rsidR="008B42C6" w:rsidRPr="00FF0CC0">
      <w:pPr>
        <w:jc w:val="both"/>
      </w:pPr>
    </w:p>
    <w:p w:rsidRDefault="008B42C6" w:rsidP="00FF0CC0" w:rsidR="008B42C6" w:rsidRPr="00FF0CC0">
      <w:pPr>
        <w:jc w:val="both"/>
      </w:pPr>
      <w:r w:rsidRPr="00FF0CC0">
        <w:rPr>
          <w:b/>
        </w:rPr>
        <w:t>XV</w:t>
      </w:r>
      <w:r w:rsidRPr="00FF0CC0">
        <w:t xml:space="preserve"> Nekretnina, upisana u  zemljišne knjige,  Općinskog suda u Novom Zagrebu, </w:t>
      </w:r>
      <w:r w:rsidRPr="00FF0CC0">
        <w:rPr>
          <w:b/>
        </w:rPr>
        <w:t xml:space="preserve">K.O. BLATO NOVO, Z.K.ULOŽAK </w:t>
      </w:r>
      <w:r w:rsidR="00150AD3" w:rsidRPr="00FF0CC0">
        <w:rPr>
          <w:b/>
        </w:rPr>
        <w:t>50154</w:t>
      </w:r>
      <w:r w:rsidRPr="00FF0CC0">
        <w:rPr>
          <w:b/>
        </w:rPr>
        <w:t xml:space="preserve"> BROJ PODULOŠKA</w:t>
      </w:r>
    </w:p>
    <w:p w:rsidRDefault="001E2C5C" w:rsidP="00FF0CC0" w:rsidR="001E2C5C" w:rsidRPr="00FF0CC0">
      <w:pPr>
        <w:jc w:val="both"/>
        <w:rPr>
          <w:b/>
        </w:rPr>
      </w:pPr>
      <w:r w:rsidRPr="00FF0CC0">
        <w:rPr>
          <w:b/>
        </w:rPr>
        <w:t xml:space="preserve">64. ETAŽA: 17/10000  </w:t>
      </w:r>
    </w:p>
    <w:p w:rsidRDefault="001E2C5C" w:rsidP="00FF0CC0" w:rsidR="008B42C6" w:rsidRPr="00FF0CC0">
      <w:pPr>
        <w:pBdr>
          <w:bottom w:space="1" w:sz="4" w:color="auto" w:val="single"/>
        </w:pBdr>
        <w:jc w:val="both"/>
      </w:pPr>
      <w:r w:rsidRPr="00FF0CC0">
        <w:rPr>
          <w:b/>
        </w:rPr>
        <w:t xml:space="preserve">1. garaža oznake G 24, u prizemlju objekta S 3, </w:t>
      </w:r>
      <w:r w:rsidRPr="00FF0CC0">
        <w:t>neto korisne površine 11,35 m2, u etažnom elaboratu sve označeno zelenom bojom</w:t>
      </w:r>
      <w:r w:rsidR="008B42C6" w:rsidRPr="00FF0CC0">
        <w:t xml:space="preserve">, </w:t>
      </w:r>
      <w:r w:rsidR="00140F3D" w:rsidRPr="00FF0CC0">
        <w:t xml:space="preserve">na listu A opisano kao zgrada mješovite namjene , </w:t>
      </w:r>
      <w:proofErr w:type="spellStart"/>
      <w:r w:rsidR="00140F3D" w:rsidRPr="00FF0CC0">
        <w:t>Jaruščica</w:t>
      </w:r>
      <w:proofErr w:type="spellEnd"/>
      <w:r w:rsidR="00140F3D" w:rsidRPr="00FF0CC0">
        <w:t xml:space="preserve"> br. 9 i dvorište u površini 2561 m2, sve na </w:t>
      </w:r>
      <w:proofErr w:type="spellStart"/>
      <w:r w:rsidR="00140F3D" w:rsidRPr="00FF0CC0">
        <w:t>kat.čestici</w:t>
      </w:r>
      <w:proofErr w:type="spellEnd"/>
      <w:r w:rsidR="00140F3D" w:rsidRPr="00FF0CC0">
        <w:t xml:space="preserve"> 1199/1  / zgrada mješovite namjene , </w:t>
      </w:r>
      <w:proofErr w:type="spellStart"/>
      <w:r w:rsidR="00140F3D" w:rsidRPr="00FF0CC0">
        <w:t>Jaruščica</w:t>
      </w:r>
      <w:proofErr w:type="spellEnd"/>
      <w:r w:rsidR="00140F3D" w:rsidRPr="00FF0CC0">
        <w:t xml:space="preserve"> br. 9 u površini 986 m2 i dvorište u površini 1575 m2</w:t>
      </w:r>
      <w:r w:rsidR="008B42C6" w:rsidRPr="00FF0CC0">
        <w:t>.</w:t>
      </w:r>
    </w:p>
    <w:p w:rsidRDefault="008B42C6" w:rsidP="00FF0CC0" w:rsidR="008B42C6" w:rsidRPr="00FF0CC0">
      <w:pPr>
        <w:jc w:val="both"/>
      </w:pPr>
      <w:r w:rsidRPr="00FF0CC0">
        <w:t xml:space="preserve">dosuđuje se kupcu </w:t>
      </w:r>
      <w:r w:rsidR="005D1844" w:rsidRPr="00FF0CC0">
        <w:t xml:space="preserve">Dario Grgurević, </w:t>
      </w:r>
      <w:proofErr w:type="spellStart"/>
      <w:r w:rsidR="005D1844" w:rsidRPr="00FF0CC0">
        <w:t>Jaruščica</w:t>
      </w:r>
      <w:proofErr w:type="spellEnd"/>
      <w:r w:rsidR="005D1844" w:rsidRPr="00FF0CC0">
        <w:t xml:space="preserve"> 9, Zagreb, OIB: 64983094488</w:t>
      </w:r>
      <w:r w:rsidR="00F655B5">
        <w:t xml:space="preserve"> za iznos od 34.400,00 kn.</w:t>
      </w:r>
    </w:p>
    <w:p w:rsidRDefault="008B42C6" w:rsidP="00FF0CC0" w:rsidR="008B42C6" w:rsidRPr="00FF0CC0">
      <w:pPr>
        <w:jc w:val="both"/>
      </w:pPr>
    </w:p>
    <w:p w:rsidRDefault="008B42C6" w:rsidP="00FF0CC0" w:rsidR="008B42C6" w:rsidRPr="00FF0CC0">
      <w:pPr>
        <w:jc w:val="both"/>
      </w:pPr>
      <w:r w:rsidRPr="00FF0CC0">
        <w:rPr>
          <w:b/>
        </w:rPr>
        <w:t>XVI</w:t>
      </w:r>
      <w:r w:rsidRPr="00FF0CC0">
        <w:t xml:space="preserve"> Nekretnina, upisana u  zemljišne knjige,  Općinskog suda u Novom Zagrebu, </w:t>
      </w:r>
      <w:r w:rsidRPr="00FF0CC0">
        <w:rPr>
          <w:b/>
        </w:rPr>
        <w:t xml:space="preserve">K.O. BLATO NOVO, Z.K.ULOŽAK </w:t>
      </w:r>
      <w:r w:rsidR="00150AD3" w:rsidRPr="00FF0CC0">
        <w:rPr>
          <w:b/>
        </w:rPr>
        <w:t>50154</w:t>
      </w:r>
      <w:r w:rsidRPr="00FF0CC0">
        <w:rPr>
          <w:b/>
        </w:rPr>
        <w:t xml:space="preserve"> BROJ PODULOŠKA</w:t>
      </w:r>
    </w:p>
    <w:p w:rsidRDefault="001E2C5C" w:rsidP="00FF0CC0" w:rsidR="001E2C5C" w:rsidRPr="00FF0CC0">
      <w:pPr>
        <w:pStyle w:val="Bezproreda"/>
        <w:jc w:val="both"/>
        <w:rPr>
          <w:rFonts w:cs="Times New Roman" w:eastAsia="Times New Roman" w:hAnsi="Times New Roman" w:ascii="Times New Roman"/>
          <w:b/>
          <w:sz w:val="24"/>
          <w:szCs w:val="24"/>
          <w:lang w:eastAsia="hr-HR"/>
        </w:rPr>
      </w:pPr>
      <w:r w:rsidRPr="00FF0CC0">
        <w:rPr>
          <w:rFonts w:cs="Times New Roman" w:eastAsia="Times New Roman" w:hAnsi="Times New Roman" w:ascii="Times New Roman"/>
          <w:b/>
          <w:sz w:val="24"/>
          <w:szCs w:val="24"/>
          <w:lang w:eastAsia="hr-HR"/>
        </w:rPr>
        <w:t xml:space="preserve">72. ETAŽA: 17/10000  </w:t>
      </w:r>
    </w:p>
    <w:p w:rsidRDefault="001E2C5C" w:rsidP="00FF0CC0" w:rsidR="008B42C6" w:rsidRPr="00FF0CC0">
      <w:pPr>
        <w:pStyle w:val="Bezproreda"/>
        <w:jc w:val="both"/>
        <w:rPr>
          <w:rFonts w:cs="Times New Roman" w:hAnsi="Times New Roman" w:ascii="Times New Roman"/>
          <w:sz w:val="24"/>
          <w:szCs w:val="24"/>
        </w:rPr>
      </w:pPr>
      <w:r w:rsidRPr="00FF0CC0">
        <w:rPr>
          <w:rFonts w:cs="Times New Roman" w:eastAsia="Times New Roman" w:hAnsi="Times New Roman" w:ascii="Times New Roman"/>
          <w:b/>
          <w:sz w:val="24"/>
          <w:szCs w:val="24"/>
          <w:lang w:eastAsia="hr-HR"/>
        </w:rPr>
        <w:t>1. garaža oznake G 32, u prizemlju objekta S 3, neto korisne površine 11,35 m2, u etažnom elaboratu sve označeno zelenom bojom</w:t>
      </w:r>
      <w:r w:rsidR="008B42C6" w:rsidRPr="00FF0CC0">
        <w:rPr>
          <w:rFonts w:cs="Times New Roman" w:hAnsi="Times New Roman" w:ascii="Times New Roman"/>
          <w:sz w:val="24"/>
          <w:szCs w:val="24"/>
        </w:rPr>
        <w:t xml:space="preserve">, </w:t>
      </w:r>
      <w:r w:rsidR="00140F3D" w:rsidRPr="00FF0CC0">
        <w:rPr>
          <w:rFonts w:cs="Times New Roman" w:hAnsi="Times New Roman" w:ascii="Times New Roman"/>
          <w:sz w:val="24"/>
          <w:szCs w:val="24"/>
        </w:rPr>
        <w:t xml:space="preserve">na listu A opisano kao zgrada mješovite namjene , </w:t>
      </w:r>
      <w:proofErr w:type="spellStart"/>
      <w:r w:rsidR="00140F3D" w:rsidRPr="00FF0CC0">
        <w:rPr>
          <w:rFonts w:cs="Times New Roman" w:hAnsi="Times New Roman" w:ascii="Times New Roman"/>
          <w:sz w:val="24"/>
          <w:szCs w:val="24"/>
        </w:rPr>
        <w:t>Jaruščica</w:t>
      </w:r>
      <w:proofErr w:type="spellEnd"/>
      <w:r w:rsidR="00140F3D" w:rsidRPr="00FF0CC0">
        <w:rPr>
          <w:rFonts w:cs="Times New Roman" w:hAnsi="Times New Roman" w:ascii="Times New Roman"/>
          <w:sz w:val="24"/>
          <w:szCs w:val="24"/>
        </w:rPr>
        <w:t xml:space="preserve"> br. 9 i dvorište u površini 2561 m2, sve na </w:t>
      </w:r>
      <w:proofErr w:type="spellStart"/>
      <w:r w:rsidR="00140F3D" w:rsidRPr="00FF0CC0">
        <w:rPr>
          <w:rFonts w:cs="Times New Roman" w:hAnsi="Times New Roman" w:ascii="Times New Roman"/>
          <w:sz w:val="24"/>
          <w:szCs w:val="24"/>
        </w:rPr>
        <w:t>kat.čestici</w:t>
      </w:r>
      <w:proofErr w:type="spellEnd"/>
      <w:r w:rsidR="00140F3D" w:rsidRPr="00FF0CC0">
        <w:rPr>
          <w:rFonts w:cs="Times New Roman" w:hAnsi="Times New Roman" w:ascii="Times New Roman"/>
          <w:sz w:val="24"/>
          <w:szCs w:val="24"/>
        </w:rPr>
        <w:t xml:space="preserve"> 1199/1  / zgrada mješovite namjene , </w:t>
      </w:r>
      <w:proofErr w:type="spellStart"/>
      <w:r w:rsidR="00140F3D" w:rsidRPr="00FF0CC0">
        <w:rPr>
          <w:rFonts w:cs="Times New Roman" w:hAnsi="Times New Roman" w:ascii="Times New Roman"/>
          <w:sz w:val="24"/>
          <w:szCs w:val="24"/>
        </w:rPr>
        <w:t>Jaruščica</w:t>
      </w:r>
      <w:proofErr w:type="spellEnd"/>
      <w:r w:rsidR="00140F3D" w:rsidRPr="00FF0CC0">
        <w:rPr>
          <w:rFonts w:cs="Times New Roman" w:hAnsi="Times New Roman" w:ascii="Times New Roman"/>
          <w:sz w:val="24"/>
          <w:szCs w:val="24"/>
        </w:rPr>
        <w:t xml:space="preserve"> br. 9 u površini 986 m2 i dvorište u površini 1575 m2</w:t>
      </w:r>
      <w:r w:rsidR="008B42C6" w:rsidRPr="00FF0CC0">
        <w:rPr>
          <w:rFonts w:cs="Times New Roman" w:hAnsi="Times New Roman" w:ascii="Times New Roman"/>
          <w:sz w:val="24"/>
          <w:szCs w:val="24"/>
        </w:rPr>
        <w:t>.</w:t>
      </w:r>
    </w:p>
    <w:p w:rsidRDefault="008B42C6" w:rsidP="00FF0CC0" w:rsidR="008B42C6" w:rsidRPr="00FF0CC0">
      <w:pPr>
        <w:pBdr>
          <w:top w:space="1" w:sz="4" w:color="auto" w:val="single"/>
        </w:pBdr>
        <w:jc w:val="both"/>
      </w:pPr>
      <w:r w:rsidRPr="00FF0CC0">
        <w:t xml:space="preserve">dosuđuje se kupcu  </w:t>
      </w:r>
      <w:r w:rsidR="005D1844" w:rsidRPr="00FF0CC0">
        <w:t xml:space="preserve">Marko Perica, Zagreb, </w:t>
      </w:r>
      <w:proofErr w:type="spellStart"/>
      <w:r w:rsidR="005D1844" w:rsidRPr="00FF0CC0">
        <w:t>Jaruščica</w:t>
      </w:r>
      <w:proofErr w:type="spellEnd"/>
      <w:r w:rsidR="005D1844" w:rsidRPr="00FF0CC0">
        <w:t xml:space="preserve"> 9, OIB: 35428999919</w:t>
      </w:r>
      <w:r w:rsidR="00F655B5">
        <w:t xml:space="preserve"> za iznos od 46.400,00 kn.</w:t>
      </w:r>
    </w:p>
    <w:p w:rsidRDefault="008B42C6" w:rsidP="00FF0CC0" w:rsidR="008B42C6" w:rsidRPr="00FF0CC0">
      <w:pPr>
        <w:jc w:val="both"/>
      </w:pPr>
    </w:p>
    <w:p w:rsidRDefault="008B42C6" w:rsidP="00FF0CC0" w:rsidR="008B42C6" w:rsidRPr="00FF0CC0">
      <w:pPr>
        <w:jc w:val="both"/>
        <w:rPr>
          <w:b/>
        </w:rPr>
      </w:pPr>
      <w:r w:rsidRPr="00FF0CC0">
        <w:rPr>
          <w:b/>
        </w:rPr>
        <w:t>XVII</w:t>
      </w:r>
      <w:r w:rsidRPr="00FF0CC0">
        <w:t xml:space="preserve"> Nekretnina, upisana u  zemljišne knjige,  Općinskog suda u Novom Zagrebu, </w:t>
      </w:r>
      <w:r w:rsidRPr="00FF0CC0">
        <w:rPr>
          <w:b/>
        </w:rPr>
        <w:t xml:space="preserve">K.O. BLATO NOVO, Z.K.ULOŽAK </w:t>
      </w:r>
      <w:r w:rsidR="00150AD3" w:rsidRPr="00FF0CC0">
        <w:rPr>
          <w:b/>
        </w:rPr>
        <w:t>50154</w:t>
      </w:r>
      <w:r w:rsidRPr="00FF0CC0">
        <w:rPr>
          <w:b/>
        </w:rPr>
        <w:t xml:space="preserve"> BROJ PODULOŠKA</w:t>
      </w:r>
    </w:p>
    <w:p w:rsidRDefault="001E2C5C" w:rsidP="00FF0CC0" w:rsidR="001E2C5C" w:rsidRPr="00FF0CC0">
      <w:pPr>
        <w:jc w:val="both"/>
        <w:rPr>
          <w:b/>
        </w:rPr>
      </w:pPr>
      <w:r w:rsidRPr="00FF0CC0">
        <w:rPr>
          <w:b/>
        </w:rPr>
        <w:t xml:space="preserve">74. ETAŽA: 17/10000  </w:t>
      </w:r>
    </w:p>
    <w:p w:rsidRDefault="001E2C5C" w:rsidP="00FF0CC0" w:rsidR="001E2C5C" w:rsidRPr="00FF0CC0">
      <w:pPr>
        <w:pBdr>
          <w:bottom w:space="1" w:sz="4" w:color="auto" w:val="single"/>
        </w:pBdr>
        <w:jc w:val="both"/>
      </w:pPr>
      <w:r w:rsidRPr="00FF0CC0">
        <w:rPr>
          <w:b/>
        </w:rPr>
        <w:t>1. garaža oznake G 34, u prizemlju objekta S 3</w:t>
      </w:r>
      <w:r w:rsidRPr="00FF0CC0">
        <w:t>, neto korisne površine 11,35 m2, u etažnom elaboratu sve označeno  plavom bojom</w:t>
      </w:r>
      <w:r w:rsidR="008B42C6" w:rsidRPr="00FF0CC0">
        <w:t xml:space="preserve">, </w:t>
      </w:r>
      <w:r w:rsidR="00140F3D" w:rsidRPr="00FF0CC0">
        <w:t xml:space="preserve">na listu A opisano kao zgrada mješovite namjene , </w:t>
      </w:r>
      <w:proofErr w:type="spellStart"/>
      <w:r w:rsidR="00140F3D" w:rsidRPr="00FF0CC0">
        <w:t>Jaruščica</w:t>
      </w:r>
      <w:proofErr w:type="spellEnd"/>
      <w:r w:rsidR="00140F3D" w:rsidRPr="00FF0CC0">
        <w:t xml:space="preserve"> br. 9 i dvorište u površini 2561 m2, sve na </w:t>
      </w:r>
      <w:proofErr w:type="spellStart"/>
      <w:r w:rsidR="00140F3D" w:rsidRPr="00FF0CC0">
        <w:t>kat.čestici</w:t>
      </w:r>
      <w:proofErr w:type="spellEnd"/>
      <w:r w:rsidR="00140F3D" w:rsidRPr="00FF0CC0">
        <w:t xml:space="preserve"> 1199/1  / zgrada mješovite namjene , </w:t>
      </w:r>
      <w:proofErr w:type="spellStart"/>
      <w:r w:rsidR="00140F3D" w:rsidRPr="00FF0CC0">
        <w:t>Jaruščica</w:t>
      </w:r>
      <w:proofErr w:type="spellEnd"/>
      <w:r w:rsidR="00140F3D" w:rsidRPr="00FF0CC0">
        <w:t xml:space="preserve"> br. 9 u površini 986 m2 i dvorište u površini 1575 m2</w:t>
      </w:r>
    </w:p>
    <w:p w:rsidRDefault="008B42C6" w:rsidP="00FF0CC0" w:rsidR="008B42C6" w:rsidRPr="00FF0CC0">
      <w:pPr>
        <w:jc w:val="both"/>
      </w:pPr>
      <w:r w:rsidRPr="00FF0CC0">
        <w:t xml:space="preserve">dosuđuje se kupcu  </w:t>
      </w:r>
      <w:r w:rsidR="005D1844" w:rsidRPr="00FF0CC0">
        <w:t xml:space="preserve">Zlatko Mihaljević, Zagreb, </w:t>
      </w:r>
      <w:proofErr w:type="spellStart"/>
      <w:r w:rsidR="005D1844" w:rsidRPr="00FF0CC0">
        <w:t>Jaruščica</w:t>
      </w:r>
      <w:proofErr w:type="spellEnd"/>
      <w:r w:rsidR="005D1844" w:rsidRPr="00FF0CC0">
        <w:t xml:space="preserve"> 9, OIB: 12071388451</w:t>
      </w:r>
      <w:r w:rsidR="00F655B5">
        <w:t xml:space="preserve"> za iznos od 34.600,00 kn.</w:t>
      </w:r>
      <w:r w:rsidRPr="00FF0CC0">
        <w:t xml:space="preserve">  </w:t>
      </w:r>
    </w:p>
    <w:p w:rsidRDefault="007F1795" w:rsidP="00FF0CC0" w:rsidR="007F1795" w:rsidRPr="00FF0CC0">
      <w:pPr>
        <w:jc w:val="both"/>
        <w:rPr>
          <w:b/>
        </w:rPr>
      </w:pPr>
    </w:p>
    <w:p w:rsidRDefault="008B42C6" w:rsidP="00FF0CC0" w:rsidR="008B42C6" w:rsidRPr="00FF0CC0">
      <w:pPr>
        <w:jc w:val="both"/>
        <w:rPr>
          <w:b/>
        </w:rPr>
      </w:pPr>
      <w:r w:rsidRPr="00FF0CC0">
        <w:rPr>
          <w:b/>
        </w:rPr>
        <w:lastRenderedPageBreak/>
        <w:t>X</w:t>
      </w:r>
      <w:r w:rsidR="003C226B" w:rsidRPr="00FF0CC0">
        <w:rPr>
          <w:b/>
        </w:rPr>
        <w:t>VII</w:t>
      </w:r>
      <w:r w:rsidRPr="00FF0CC0">
        <w:rPr>
          <w:b/>
        </w:rPr>
        <w:t>I</w:t>
      </w:r>
      <w:r w:rsidRPr="00FF0CC0">
        <w:t xml:space="preserve"> Nekretnina, upisana u  zemljišne knjige,  Općinskog suda u Novom Zagrebu, </w:t>
      </w:r>
      <w:r w:rsidRPr="00FF0CC0">
        <w:rPr>
          <w:b/>
        </w:rPr>
        <w:t xml:space="preserve">K.O. BLATO NOVO, Z.K.ULOŽAK </w:t>
      </w:r>
      <w:r w:rsidR="00140F3D" w:rsidRPr="00FF0CC0">
        <w:rPr>
          <w:b/>
        </w:rPr>
        <w:t>50267</w:t>
      </w:r>
      <w:r w:rsidRPr="00FF0CC0">
        <w:rPr>
          <w:b/>
        </w:rPr>
        <w:t xml:space="preserve"> BROJ PODULOŠKA</w:t>
      </w:r>
    </w:p>
    <w:p w:rsidRDefault="008A0C0B" w:rsidP="00FF0CC0" w:rsidR="008A0C0B" w:rsidRPr="00FF0CC0">
      <w:pPr>
        <w:jc w:val="both"/>
        <w:rPr>
          <w:b/>
        </w:rPr>
      </w:pPr>
      <w:r w:rsidRPr="00FF0CC0">
        <w:rPr>
          <w:b/>
        </w:rPr>
        <w:t xml:space="preserve">4. ETAŽA: 7/10000  </w:t>
      </w:r>
      <w:r w:rsidRPr="00FF0CC0">
        <w:rPr>
          <w:b/>
        </w:rPr>
        <w:tab/>
      </w:r>
    </w:p>
    <w:p w:rsidRDefault="008A0C0B" w:rsidP="00FF0CC0" w:rsidR="008B42C6" w:rsidRPr="00FF0CC0">
      <w:pPr>
        <w:pStyle w:val="Bezproreda"/>
        <w:jc w:val="both"/>
        <w:rPr>
          <w:rFonts w:cs="Times New Roman" w:hAnsi="Times New Roman" w:ascii="Times New Roman"/>
          <w:sz w:val="24"/>
          <w:szCs w:val="24"/>
        </w:rPr>
      </w:pPr>
      <w:r w:rsidRPr="00FF0CC0">
        <w:rPr>
          <w:rFonts w:cs="Times New Roman" w:hAnsi="Times New Roman" w:ascii="Times New Roman"/>
          <w:b/>
          <w:sz w:val="24"/>
          <w:szCs w:val="24"/>
        </w:rPr>
        <w:t>1. garažno parkirno mjesto oznake P 4,</w:t>
      </w:r>
      <w:r w:rsidRPr="00FF0CC0">
        <w:rPr>
          <w:rFonts w:cs="Times New Roman" w:hAnsi="Times New Roman" w:ascii="Times New Roman"/>
          <w:sz w:val="24"/>
          <w:szCs w:val="24"/>
        </w:rPr>
        <w:t xml:space="preserve"> u podrumu objekta S 4, neto korisne površine 8,91 m2, u etažnom elaboratu sve označeno zelenom bojom</w:t>
      </w:r>
      <w:r w:rsidR="004118E6" w:rsidRPr="00FF0CC0">
        <w:rPr>
          <w:rFonts w:cs="Times New Roman" w:hAnsi="Times New Roman" w:ascii="Times New Roman"/>
          <w:sz w:val="24"/>
          <w:szCs w:val="24"/>
        </w:rPr>
        <w:t xml:space="preserve">, na listu A opisano kao zgrada mješovite namjene br. 11, </w:t>
      </w:r>
      <w:proofErr w:type="spellStart"/>
      <w:r w:rsidR="004118E6" w:rsidRPr="00FF0CC0">
        <w:rPr>
          <w:rFonts w:cs="Times New Roman" w:hAnsi="Times New Roman" w:ascii="Times New Roman"/>
          <w:sz w:val="24"/>
          <w:szCs w:val="24"/>
        </w:rPr>
        <w:t>Jaruščica</w:t>
      </w:r>
      <w:proofErr w:type="spellEnd"/>
      <w:r w:rsidR="004118E6" w:rsidRPr="00FF0CC0">
        <w:rPr>
          <w:rFonts w:cs="Times New Roman" w:hAnsi="Times New Roman" w:ascii="Times New Roman"/>
          <w:sz w:val="24"/>
          <w:szCs w:val="24"/>
        </w:rPr>
        <w:t xml:space="preserve"> 1 i dvorište u površini 5693 m2, sve na </w:t>
      </w:r>
      <w:proofErr w:type="spellStart"/>
      <w:r w:rsidR="004118E6" w:rsidRPr="00FF0CC0">
        <w:rPr>
          <w:rFonts w:cs="Times New Roman" w:hAnsi="Times New Roman" w:ascii="Times New Roman"/>
          <w:sz w:val="24"/>
          <w:szCs w:val="24"/>
        </w:rPr>
        <w:t>kat.čestici</w:t>
      </w:r>
      <w:proofErr w:type="spellEnd"/>
      <w:r w:rsidR="004118E6" w:rsidRPr="00FF0CC0">
        <w:rPr>
          <w:rFonts w:cs="Times New Roman" w:hAnsi="Times New Roman" w:ascii="Times New Roman"/>
          <w:sz w:val="24"/>
          <w:szCs w:val="24"/>
        </w:rPr>
        <w:t xml:space="preserve"> 1354/2  / zgrada mješovite namjene br. 11, </w:t>
      </w:r>
      <w:proofErr w:type="spellStart"/>
      <w:r w:rsidR="004118E6" w:rsidRPr="00FF0CC0">
        <w:rPr>
          <w:rFonts w:cs="Times New Roman" w:hAnsi="Times New Roman" w:ascii="Times New Roman"/>
          <w:sz w:val="24"/>
          <w:szCs w:val="24"/>
        </w:rPr>
        <w:t>Jaruščica</w:t>
      </w:r>
      <w:proofErr w:type="spellEnd"/>
      <w:r w:rsidR="004118E6" w:rsidRPr="00FF0CC0">
        <w:rPr>
          <w:rFonts w:cs="Times New Roman" w:hAnsi="Times New Roman" w:ascii="Times New Roman"/>
          <w:sz w:val="24"/>
          <w:szCs w:val="24"/>
        </w:rPr>
        <w:t xml:space="preserve">  u površini 1956 m2 i dvorište u površini 3737 m2</w:t>
      </w:r>
      <w:r w:rsidR="008B42C6" w:rsidRPr="00FF0CC0">
        <w:rPr>
          <w:rFonts w:cs="Times New Roman" w:hAnsi="Times New Roman" w:ascii="Times New Roman"/>
          <w:sz w:val="24"/>
          <w:szCs w:val="24"/>
        </w:rPr>
        <w:t>.</w:t>
      </w:r>
    </w:p>
    <w:p w:rsidRDefault="008B42C6" w:rsidP="00FF0CC0" w:rsidR="008B42C6" w:rsidRPr="00FF0CC0">
      <w:pPr>
        <w:pBdr>
          <w:top w:space="1" w:sz="4" w:color="auto" w:val="single"/>
        </w:pBdr>
        <w:jc w:val="both"/>
      </w:pPr>
      <w:r w:rsidRPr="00FF0CC0">
        <w:t xml:space="preserve">dosuđuje se kupcu </w:t>
      </w:r>
      <w:r w:rsidR="005D1844" w:rsidRPr="00FF0CC0">
        <w:t xml:space="preserve">Amelija Udženija, </w:t>
      </w:r>
      <w:proofErr w:type="spellStart"/>
      <w:r w:rsidR="005D1844" w:rsidRPr="00FF0CC0">
        <w:t>Jaruščica</w:t>
      </w:r>
      <w:proofErr w:type="spellEnd"/>
      <w:r w:rsidR="005D1844" w:rsidRPr="00FF0CC0">
        <w:t xml:space="preserve"> 11, Zagreb, OIB:40223655731</w:t>
      </w:r>
      <w:r w:rsidR="00F655B5">
        <w:t xml:space="preserve"> za iznos od 25.850,00 kn.</w:t>
      </w:r>
    </w:p>
    <w:p w:rsidRDefault="00814D04" w:rsidP="00FF0CC0" w:rsidR="00814D04" w:rsidRPr="00FF0CC0">
      <w:pPr>
        <w:jc w:val="both"/>
      </w:pPr>
    </w:p>
    <w:p w:rsidRDefault="00814D04" w:rsidP="00FF0CC0" w:rsidR="00721700" w:rsidRPr="00FF0CC0">
      <w:pPr>
        <w:jc w:val="both"/>
      </w:pPr>
      <w:r w:rsidRPr="00FF0CC0">
        <w:t>X</w:t>
      </w:r>
      <w:r w:rsidR="003C226B" w:rsidRPr="00FF0CC0">
        <w:t>I</w:t>
      </w:r>
      <w:r w:rsidRPr="00FF0CC0">
        <w:t>X</w:t>
      </w:r>
      <w:r w:rsidR="00721700" w:rsidRPr="00FF0CC0">
        <w:t xml:space="preserve"> Nekretnina, upisana u  zemljišne knjige,  Općinskog suda u Novom Zagrebu, </w:t>
      </w:r>
      <w:r w:rsidR="00721700" w:rsidRPr="00FF0CC0">
        <w:rPr>
          <w:b/>
        </w:rPr>
        <w:t xml:space="preserve">K.O. BLATO NOVO, Z.K.ULOŽAK </w:t>
      </w:r>
      <w:r w:rsidR="008A0C0B" w:rsidRPr="00FF0CC0">
        <w:rPr>
          <w:b/>
        </w:rPr>
        <w:t>50267</w:t>
      </w:r>
      <w:r w:rsidR="00721700" w:rsidRPr="00FF0CC0">
        <w:rPr>
          <w:b/>
        </w:rPr>
        <w:t xml:space="preserve"> BROJ PODULOŠKA</w:t>
      </w:r>
    </w:p>
    <w:p w:rsidRDefault="008A0C0B" w:rsidP="00FF0CC0" w:rsidR="008A0C0B" w:rsidRPr="00FF0CC0">
      <w:pPr>
        <w:jc w:val="both"/>
        <w:rPr>
          <w:b/>
        </w:rPr>
      </w:pPr>
      <w:r w:rsidRPr="00FF0CC0">
        <w:rPr>
          <w:b/>
        </w:rPr>
        <w:t xml:space="preserve">13. ETAŽA: 6/10000  </w:t>
      </w:r>
      <w:r w:rsidRPr="00FF0CC0">
        <w:rPr>
          <w:b/>
        </w:rPr>
        <w:tab/>
      </w:r>
    </w:p>
    <w:p w:rsidRDefault="008A0C0B" w:rsidP="00FF0CC0" w:rsidR="00721700" w:rsidRPr="00FF0CC0">
      <w:pPr>
        <w:pStyle w:val="Bezproreda"/>
        <w:jc w:val="both"/>
        <w:rPr>
          <w:rFonts w:cs="Times New Roman" w:hAnsi="Times New Roman" w:ascii="Times New Roman"/>
          <w:sz w:val="24"/>
          <w:szCs w:val="24"/>
        </w:rPr>
      </w:pPr>
      <w:r w:rsidRPr="00FF0CC0">
        <w:rPr>
          <w:rFonts w:cs="Times New Roman" w:hAnsi="Times New Roman" w:ascii="Times New Roman"/>
          <w:b/>
          <w:sz w:val="24"/>
          <w:szCs w:val="24"/>
        </w:rPr>
        <w:t>1. garažno parkirno mjesto oznake P 13</w:t>
      </w:r>
      <w:r w:rsidRPr="00FF0CC0">
        <w:rPr>
          <w:rFonts w:cs="Times New Roman" w:hAnsi="Times New Roman" w:ascii="Times New Roman"/>
          <w:sz w:val="24"/>
          <w:szCs w:val="24"/>
        </w:rPr>
        <w:t>, u podrumu objekta S 4, neto korisne površine 8,90 m2, u etažnom elaboratu sve označeno crvenom bojom</w:t>
      </w:r>
      <w:r w:rsidR="00721700" w:rsidRPr="00FF0CC0">
        <w:rPr>
          <w:rFonts w:cs="Times New Roman" w:hAnsi="Times New Roman" w:ascii="Times New Roman"/>
          <w:sz w:val="24"/>
          <w:szCs w:val="24"/>
        </w:rPr>
        <w:tab/>
      </w:r>
      <w:r w:rsidR="004118E6" w:rsidRPr="00FF0CC0">
        <w:rPr>
          <w:rFonts w:cs="Times New Roman" w:hAnsi="Times New Roman" w:ascii="Times New Roman"/>
          <w:sz w:val="24"/>
          <w:szCs w:val="24"/>
        </w:rPr>
        <w:t xml:space="preserve">na listu A opisano kao zgrada mješovite namjene br. 11, </w:t>
      </w:r>
      <w:proofErr w:type="spellStart"/>
      <w:r w:rsidR="004118E6" w:rsidRPr="00FF0CC0">
        <w:rPr>
          <w:rFonts w:cs="Times New Roman" w:hAnsi="Times New Roman" w:ascii="Times New Roman"/>
          <w:sz w:val="24"/>
          <w:szCs w:val="24"/>
        </w:rPr>
        <w:t>Jaruščica</w:t>
      </w:r>
      <w:proofErr w:type="spellEnd"/>
      <w:r w:rsidR="004118E6" w:rsidRPr="00FF0CC0">
        <w:rPr>
          <w:rFonts w:cs="Times New Roman" w:hAnsi="Times New Roman" w:ascii="Times New Roman"/>
          <w:sz w:val="24"/>
          <w:szCs w:val="24"/>
        </w:rPr>
        <w:t xml:space="preserve"> 1 i dvorište u površini 5693 m2, sve na </w:t>
      </w:r>
      <w:proofErr w:type="spellStart"/>
      <w:r w:rsidR="004118E6" w:rsidRPr="00FF0CC0">
        <w:rPr>
          <w:rFonts w:cs="Times New Roman" w:hAnsi="Times New Roman" w:ascii="Times New Roman"/>
          <w:sz w:val="24"/>
          <w:szCs w:val="24"/>
        </w:rPr>
        <w:t>kat.čestici</w:t>
      </w:r>
      <w:proofErr w:type="spellEnd"/>
      <w:r w:rsidR="004118E6" w:rsidRPr="00FF0CC0">
        <w:rPr>
          <w:rFonts w:cs="Times New Roman" w:hAnsi="Times New Roman" w:ascii="Times New Roman"/>
          <w:sz w:val="24"/>
          <w:szCs w:val="24"/>
        </w:rPr>
        <w:t xml:space="preserve"> 1354/2  / zgrada mješovite namjene br. 11, </w:t>
      </w:r>
      <w:proofErr w:type="spellStart"/>
      <w:r w:rsidR="004118E6" w:rsidRPr="00FF0CC0">
        <w:rPr>
          <w:rFonts w:cs="Times New Roman" w:hAnsi="Times New Roman" w:ascii="Times New Roman"/>
          <w:sz w:val="24"/>
          <w:szCs w:val="24"/>
        </w:rPr>
        <w:t>Jaruščica</w:t>
      </w:r>
      <w:proofErr w:type="spellEnd"/>
      <w:r w:rsidR="004118E6" w:rsidRPr="00FF0CC0">
        <w:rPr>
          <w:rFonts w:cs="Times New Roman" w:hAnsi="Times New Roman" w:ascii="Times New Roman"/>
          <w:sz w:val="24"/>
          <w:szCs w:val="24"/>
        </w:rPr>
        <w:t xml:space="preserve">  u površini 1956 m2 i dvorište u površini 3737 m2</w:t>
      </w:r>
    </w:p>
    <w:p w:rsidRDefault="00721700" w:rsidP="00FF0CC0" w:rsidR="00860D48" w:rsidRPr="00FF0CC0">
      <w:pPr>
        <w:pBdr>
          <w:top w:space="1" w:sz="4" w:color="auto" w:val="single"/>
        </w:pBdr>
        <w:jc w:val="both"/>
      </w:pPr>
      <w:r w:rsidRPr="00FF0CC0">
        <w:t xml:space="preserve">dosuđuje se kupcu </w:t>
      </w:r>
      <w:r w:rsidR="005D1844" w:rsidRPr="00FF0CC0">
        <w:t>Vlasta I</w:t>
      </w:r>
      <w:r w:rsidR="00F655B5">
        <w:t>vanović, Županja, Ilirskog prep</w:t>
      </w:r>
      <w:r w:rsidR="005D1844" w:rsidRPr="00FF0CC0">
        <w:t>oroda 44,OIB: 92656673320</w:t>
      </w:r>
      <w:r w:rsidR="00F655B5">
        <w:t xml:space="preserve"> za iznos od 37.650,00 kn.</w:t>
      </w:r>
    </w:p>
    <w:p w:rsidRDefault="003C226B" w:rsidP="00FF0CC0" w:rsidR="003C226B" w:rsidRPr="00FF0CC0">
      <w:pPr>
        <w:pBdr>
          <w:top w:space="1" w:sz="4" w:color="auto" w:val="single"/>
        </w:pBdr>
        <w:jc w:val="both"/>
      </w:pPr>
    </w:p>
    <w:p w:rsidRDefault="005634DD" w:rsidP="00FF0CC0" w:rsidR="00721700" w:rsidRPr="00FF0CC0">
      <w:pPr>
        <w:jc w:val="both"/>
        <w:rPr>
          <w:b/>
        </w:rPr>
      </w:pPr>
      <w:r w:rsidRPr="00FF0CC0">
        <w:rPr>
          <w:b/>
        </w:rPr>
        <w:t>XX</w:t>
      </w:r>
      <w:r w:rsidR="00721700" w:rsidRPr="00FF0CC0">
        <w:t xml:space="preserve"> Nekretnina, upisana u  zemljišne knjige,  Općinskog suda u Novom Zagrebu, </w:t>
      </w:r>
      <w:r w:rsidR="00721700" w:rsidRPr="00FF0CC0">
        <w:rPr>
          <w:b/>
        </w:rPr>
        <w:t xml:space="preserve">K.O. BLATO NOVO, Z.K.ULOŽAK </w:t>
      </w:r>
      <w:r w:rsidR="00EC71B7" w:rsidRPr="00FF0CC0">
        <w:rPr>
          <w:b/>
        </w:rPr>
        <w:t>50267</w:t>
      </w:r>
      <w:r w:rsidR="00721700" w:rsidRPr="00FF0CC0">
        <w:rPr>
          <w:b/>
        </w:rPr>
        <w:t xml:space="preserve"> BROJ PODULOŠKA</w:t>
      </w:r>
    </w:p>
    <w:p w:rsidRDefault="008A0C0B" w:rsidP="00FF0CC0" w:rsidR="008A0C0B" w:rsidRPr="00FF0CC0">
      <w:pPr>
        <w:jc w:val="both"/>
        <w:rPr>
          <w:b/>
        </w:rPr>
      </w:pPr>
      <w:r w:rsidRPr="00FF0CC0">
        <w:rPr>
          <w:b/>
        </w:rPr>
        <w:t xml:space="preserve">14. ETAŽA: 6/10000  </w:t>
      </w:r>
      <w:r w:rsidRPr="00FF0CC0">
        <w:rPr>
          <w:b/>
        </w:rPr>
        <w:tab/>
      </w:r>
    </w:p>
    <w:p w:rsidRDefault="008A0C0B" w:rsidP="00FF0CC0" w:rsidR="008A0C0B" w:rsidRPr="00FF0CC0">
      <w:pPr>
        <w:pStyle w:val="Bezproreda"/>
        <w:jc w:val="both"/>
        <w:rPr>
          <w:rFonts w:cs="Times New Roman" w:hAnsi="Times New Roman" w:ascii="Times New Roman"/>
          <w:sz w:val="24"/>
          <w:szCs w:val="24"/>
        </w:rPr>
      </w:pPr>
      <w:r w:rsidRPr="00FF0CC0">
        <w:rPr>
          <w:rFonts w:cs="Times New Roman" w:hAnsi="Times New Roman" w:ascii="Times New Roman"/>
          <w:b/>
          <w:sz w:val="24"/>
          <w:szCs w:val="24"/>
        </w:rPr>
        <w:t>1. garažno parkirno mjesto oznake P 14,</w:t>
      </w:r>
      <w:r w:rsidRPr="00FF0CC0">
        <w:rPr>
          <w:rFonts w:cs="Times New Roman" w:hAnsi="Times New Roman" w:ascii="Times New Roman"/>
          <w:sz w:val="24"/>
          <w:szCs w:val="24"/>
        </w:rPr>
        <w:t xml:space="preserve"> u podrumu objekta S 4, neto korisne površine 8,90 m2, u etažnom elaboratu sve označeno plavom bojom</w:t>
      </w:r>
    </w:p>
    <w:p w:rsidRDefault="004118E6" w:rsidP="00FF0CC0" w:rsidR="00721700" w:rsidRPr="00FF0CC0">
      <w:pPr>
        <w:pBdr>
          <w:bottom w:space="1" w:sz="4" w:color="auto" w:val="single"/>
        </w:pBdr>
        <w:jc w:val="both"/>
      </w:pPr>
      <w:r w:rsidRPr="00FF0CC0">
        <w:t xml:space="preserve">na listu A opisano kao zgrada mješovite namjene br. 11, </w:t>
      </w:r>
      <w:proofErr w:type="spellStart"/>
      <w:r w:rsidRPr="00FF0CC0">
        <w:t>Jaruščica</w:t>
      </w:r>
      <w:proofErr w:type="spellEnd"/>
      <w:r w:rsidRPr="00FF0CC0">
        <w:t xml:space="preserve"> 1 i dvorište u površini 5693 m2, sve na </w:t>
      </w:r>
      <w:proofErr w:type="spellStart"/>
      <w:r w:rsidRPr="00FF0CC0">
        <w:t>kat.čestici</w:t>
      </w:r>
      <w:proofErr w:type="spellEnd"/>
      <w:r w:rsidRPr="00FF0CC0">
        <w:t xml:space="preserve"> 1354/2  / zgrada mješovite namjene br. 11, </w:t>
      </w:r>
      <w:proofErr w:type="spellStart"/>
      <w:r w:rsidRPr="00FF0CC0">
        <w:t>Jaruščica</w:t>
      </w:r>
      <w:proofErr w:type="spellEnd"/>
      <w:r w:rsidRPr="00FF0CC0">
        <w:t xml:space="preserve">  u površini 1956 m2 i dvorište u površini 3737 m2</w:t>
      </w:r>
      <w:r w:rsidR="00721700" w:rsidRPr="00FF0CC0">
        <w:t>.</w:t>
      </w:r>
    </w:p>
    <w:p w:rsidRDefault="00721700" w:rsidP="00FF0CC0" w:rsidR="00721700" w:rsidRPr="00FF0CC0">
      <w:pPr>
        <w:jc w:val="both"/>
      </w:pPr>
      <w:r w:rsidRPr="00FF0CC0">
        <w:t xml:space="preserve">dosuđuje se kupcu </w:t>
      </w:r>
      <w:r w:rsidR="005D1844" w:rsidRPr="00FF0CC0">
        <w:t xml:space="preserve">Željko  </w:t>
      </w:r>
      <w:proofErr w:type="spellStart"/>
      <w:r w:rsidR="005D1844" w:rsidRPr="00FF0CC0">
        <w:t>Kuprešak</w:t>
      </w:r>
      <w:proofErr w:type="spellEnd"/>
      <w:r w:rsidR="005D1844" w:rsidRPr="00FF0CC0">
        <w:t xml:space="preserve"> iz Županje, Lavoslava Ružičke 19, OIB: 04421901571</w:t>
      </w:r>
      <w:r w:rsidR="00F655B5">
        <w:t xml:space="preserve"> za iznos od 38.000,00 kn.</w:t>
      </w:r>
      <w:r w:rsidRPr="00FF0CC0">
        <w:t xml:space="preserve"> </w:t>
      </w:r>
    </w:p>
    <w:p w:rsidRDefault="00721700" w:rsidP="00FF0CC0" w:rsidR="00721700" w:rsidRPr="00FF0CC0">
      <w:pPr>
        <w:jc w:val="both"/>
      </w:pPr>
    </w:p>
    <w:p w:rsidRDefault="005634DD" w:rsidP="00FF0CC0" w:rsidR="00721700" w:rsidRPr="00FF0CC0">
      <w:pPr>
        <w:jc w:val="both"/>
        <w:rPr>
          <w:b/>
        </w:rPr>
      </w:pPr>
      <w:r w:rsidRPr="00FF0CC0">
        <w:rPr>
          <w:b/>
        </w:rPr>
        <w:t>XX</w:t>
      </w:r>
      <w:r w:rsidR="003C226B" w:rsidRPr="00FF0CC0">
        <w:rPr>
          <w:b/>
        </w:rPr>
        <w:t>I</w:t>
      </w:r>
      <w:r w:rsidR="00721700" w:rsidRPr="00FF0CC0">
        <w:t xml:space="preserve"> Nekretnina, upisana u  zemljišne knjige,  Općinskog suda u Novom Zagrebu, </w:t>
      </w:r>
      <w:r w:rsidR="00721700" w:rsidRPr="00FF0CC0">
        <w:rPr>
          <w:b/>
        </w:rPr>
        <w:t xml:space="preserve">K.O. BLATO NOVO, Z.K.ULOŽAK </w:t>
      </w:r>
      <w:r w:rsidR="00EC71B7" w:rsidRPr="00FF0CC0">
        <w:rPr>
          <w:b/>
        </w:rPr>
        <w:t>50267</w:t>
      </w:r>
      <w:r w:rsidR="00721700" w:rsidRPr="00FF0CC0">
        <w:rPr>
          <w:b/>
        </w:rPr>
        <w:t xml:space="preserve"> BROJ PODULOŠKA</w:t>
      </w:r>
    </w:p>
    <w:p w:rsidRDefault="008A0C0B" w:rsidP="00FF0CC0" w:rsidR="008A0C0B" w:rsidRPr="00FF0CC0">
      <w:pPr>
        <w:jc w:val="both"/>
        <w:rPr>
          <w:b/>
        </w:rPr>
      </w:pPr>
      <w:r w:rsidRPr="00FF0CC0">
        <w:rPr>
          <w:b/>
        </w:rPr>
        <w:t xml:space="preserve">84. ETAŽA: 9/10000  </w:t>
      </w:r>
    </w:p>
    <w:p w:rsidRDefault="008A0C0B" w:rsidP="00FF0CC0" w:rsidR="00721700" w:rsidRPr="00FF0CC0">
      <w:pPr>
        <w:pStyle w:val="Bezproreda"/>
        <w:jc w:val="both"/>
        <w:rPr>
          <w:rFonts w:cs="Times New Roman" w:hAnsi="Times New Roman" w:ascii="Times New Roman"/>
          <w:sz w:val="24"/>
          <w:szCs w:val="24"/>
        </w:rPr>
      </w:pPr>
      <w:r w:rsidRPr="00FF0CC0">
        <w:rPr>
          <w:rFonts w:cs="Times New Roman" w:hAnsi="Times New Roman" w:ascii="Times New Roman"/>
          <w:b/>
          <w:sz w:val="24"/>
          <w:szCs w:val="24"/>
        </w:rPr>
        <w:t>1. garažno parkirno mjesto oznake P 84,</w:t>
      </w:r>
      <w:r w:rsidRPr="00FF0CC0">
        <w:rPr>
          <w:rFonts w:cs="Times New Roman" w:hAnsi="Times New Roman" w:ascii="Times New Roman"/>
          <w:sz w:val="24"/>
          <w:szCs w:val="24"/>
        </w:rPr>
        <w:t xml:space="preserve"> u podrumu objekta S 4, neto korisne površine 12,74 m2, u etažnom elaboratu sve označeno  zelenom bojom</w:t>
      </w:r>
      <w:r w:rsidR="004E2064" w:rsidRPr="00FF0CC0">
        <w:rPr>
          <w:rFonts w:cs="Times New Roman" w:hAnsi="Times New Roman" w:ascii="Times New Roman"/>
          <w:sz w:val="24"/>
          <w:szCs w:val="24"/>
        </w:rPr>
        <w:t xml:space="preserve">, </w:t>
      </w:r>
      <w:r w:rsidR="004118E6" w:rsidRPr="00FF0CC0">
        <w:rPr>
          <w:rFonts w:cs="Times New Roman" w:hAnsi="Times New Roman" w:ascii="Times New Roman"/>
          <w:sz w:val="24"/>
          <w:szCs w:val="24"/>
        </w:rPr>
        <w:t xml:space="preserve">na listu A opisano kao zgrada mješovite namjene br. 11, </w:t>
      </w:r>
      <w:proofErr w:type="spellStart"/>
      <w:r w:rsidR="004118E6" w:rsidRPr="00FF0CC0">
        <w:rPr>
          <w:rFonts w:cs="Times New Roman" w:hAnsi="Times New Roman" w:ascii="Times New Roman"/>
          <w:sz w:val="24"/>
          <w:szCs w:val="24"/>
        </w:rPr>
        <w:t>Jaruščica</w:t>
      </w:r>
      <w:proofErr w:type="spellEnd"/>
      <w:r w:rsidR="004118E6" w:rsidRPr="00FF0CC0">
        <w:rPr>
          <w:rFonts w:cs="Times New Roman" w:hAnsi="Times New Roman" w:ascii="Times New Roman"/>
          <w:sz w:val="24"/>
          <w:szCs w:val="24"/>
        </w:rPr>
        <w:t xml:space="preserve"> 1 i dvorište u površini 5693 m2, sve na </w:t>
      </w:r>
      <w:proofErr w:type="spellStart"/>
      <w:r w:rsidR="004118E6" w:rsidRPr="00FF0CC0">
        <w:rPr>
          <w:rFonts w:cs="Times New Roman" w:hAnsi="Times New Roman" w:ascii="Times New Roman"/>
          <w:sz w:val="24"/>
          <w:szCs w:val="24"/>
        </w:rPr>
        <w:t>kat.čestici</w:t>
      </w:r>
      <w:proofErr w:type="spellEnd"/>
      <w:r w:rsidR="004118E6" w:rsidRPr="00FF0CC0">
        <w:rPr>
          <w:rFonts w:cs="Times New Roman" w:hAnsi="Times New Roman" w:ascii="Times New Roman"/>
          <w:sz w:val="24"/>
          <w:szCs w:val="24"/>
        </w:rPr>
        <w:t xml:space="preserve"> 1354/2  / zgrada mješovite namjene br. 11, </w:t>
      </w:r>
      <w:proofErr w:type="spellStart"/>
      <w:r w:rsidR="004118E6" w:rsidRPr="00FF0CC0">
        <w:rPr>
          <w:rFonts w:cs="Times New Roman" w:hAnsi="Times New Roman" w:ascii="Times New Roman"/>
          <w:sz w:val="24"/>
          <w:szCs w:val="24"/>
        </w:rPr>
        <w:t>Jaruščica</w:t>
      </w:r>
      <w:proofErr w:type="spellEnd"/>
      <w:r w:rsidR="004118E6" w:rsidRPr="00FF0CC0">
        <w:rPr>
          <w:rFonts w:cs="Times New Roman" w:hAnsi="Times New Roman" w:ascii="Times New Roman"/>
          <w:sz w:val="24"/>
          <w:szCs w:val="24"/>
        </w:rPr>
        <w:t xml:space="preserve">  u površini 1956 m2 i dvorište u površini 3737 m2</w:t>
      </w:r>
      <w:r w:rsidR="00721700" w:rsidRPr="00FF0CC0">
        <w:rPr>
          <w:rFonts w:cs="Times New Roman" w:hAnsi="Times New Roman" w:ascii="Times New Roman"/>
          <w:sz w:val="24"/>
          <w:szCs w:val="24"/>
        </w:rPr>
        <w:t>.</w:t>
      </w:r>
    </w:p>
    <w:p w:rsidRDefault="00721700" w:rsidP="00FF0CC0" w:rsidR="00721700" w:rsidRPr="00FF0CC0">
      <w:pPr>
        <w:pBdr>
          <w:top w:space="1" w:sz="4" w:color="auto" w:val="single"/>
        </w:pBdr>
        <w:jc w:val="both"/>
      </w:pPr>
      <w:r w:rsidRPr="00FF0CC0">
        <w:t xml:space="preserve">dosuđuje se kupcu </w:t>
      </w:r>
      <w:r w:rsidR="005D1844" w:rsidRPr="00FF0CC0">
        <w:t>Vinko Matić, Ploče, Trg bana J. Jelačića 22, OIB: 76603245468</w:t>
      </w:r>
      <w:r w:rsidR="00F655B5">
        <w:t xml:space="preserve"> za iznos od 40.400,00 kn.</w:t>
      </w:r>
      <w:r w:rsidRPr="00FF0CC0">
        <w:t xml:space="preserve"> </w:t>
      </w:r>
    </w:p>
    <w:p w:rsidRDefault="00721700" w:rsidP="00FF0CC0" w:rsidR="00721700" w:rsidRPr="00FF0CC0">
      <w:pPr>
        <w:jc w:val="both"/>
      </w:pPr>
    </w:p>
    <w:p w:rsidRDefault="005634DD" w:rsidP="00FF0CC0" w:rsidR="00721700" w:rsidRPr="00FF0CC0">
      <w:pPr>
        <w:jc w:val="both"/>
        <w:rPr>
          <w:b/>
        </w:rPr>
      </w:pPr>
      <w:r w:rsidRPr="00FF0CC0">
        <w:rPr>
          <w:b/>
        </w:rPr>
        <w:t>XX</w:t>
      </w:r>
      <w:r w:rsidR="00721700" w:rsidRPr="00FF0CC0">
        <w:rPr>
          <w:b/>
        </w:rPr>
        <w:t>II</w:t>
      </w:r>
      <w:r w:rsidR="00721700" w:rsidRPr="00FF0CC0">
        <w:t xml:space="preserve"> Nekretnina, upisana u  zemljišne knjige,  Općinskog suda u Novom Zagrebu, </w:t>
      </w:r>
      <w:r w:rsidR="00721700" w:rsidRPr="00FF0CC0">
        <w:rPr>
          <w:b/>
        </w:rPr>
        <w:t xml:space="preserve">K.O. BLATO NOVO, Z.K.ULOŽAK </w:t>
      </w:r>
      <w:r w:rsidR="00EC71B7" w:rsidRPr="00FF0CC0">
        <w:rPr>
          <w:b/>
        </w:rPr>
        <w:t>50267</w:t>
      </w:r>
      <w:r w:rsidR="00721700" w:rsidRPr="00FF0CC0">
        <w:rPr>
          <w:b/>
        </w:rPr>
        <w:t xml:space="preserve"> BROJ PODULOŠKA</w:t>
      </w:r>
    </w:p>
    <w:p w:rsidRDefault="008A0C0B" w:rsidP="00FF0CC0" w:rsidR="008A0C0B" w:rsidRPr="00FF0CC0">
      <w:pPr>
        <w:jc w:val="both"/>
        <w:rPr>
          <w:b/>
        </w:rPr>
      </w:pPr>
      <w:r w:rsidRPr="00FF0CC0">
        <w:rPr>
          <w:b/>
        </w:rPr>
        <w:t xml:space="preserve">94. ETAŽA: 7/10000  </w:t>
      </w:r>
    </w:p>
    <w:p w:rsidRDefault="008A0C0B" w:rsidP="00FF0CC0" w:rsidR="005634DD" w:rsidRPr="00FF0CC0">
      <w:pPr>
        <w:pStyle w:val="Bezproreda"/>
        <w:jc w:val="both"/>
        <w:rPr>
          <w:rFonts w:cs="Times New Roman" w:hAnsi="Times New Roman" w:ascii="Times New Roman"/>
          <w:sz w:val="24"/>
          <w:szCs w:val="24"/>
        </w:rPr>
      </w:pPr>
      <w:r w:rsidRPr="00FF0CC0">
        <w:rPr>
          <w:rFonts w:cs="Times New Roman" w:hAnsi="Times New Roman" w:ascii="Times New Roman"/>
          <w:b/>
          <w:sz w:val="24"/>
          <w:szCs w:val="24"/>
        </w:rPr>
        <w:t>1. garažno parkirno mjesto oznake P 94,</w:t>
      </w:r>
      <w:r w:rsidRPr="00FF0CC0">
        <w:rPr>
          <w:rFonts w:cs="Times New Roman" w:hAnsi="Times New Roman" w:ascii="Times New Roman"/>
          <w:sz w:val="24"/>
          <w:szCs w:val="24"/>
        </w:rPr>
        <w:t xml:space="preserve"> u podrumu objekta S 4, neto korisne površine 8,96 m2, u etažnom elaboratu sve označeno  plavom bojom</w:t>
      </w:r>
      <w:r w:rsidR="005634DD" w:rsidRPr="00FF0CC0">
        <w:rPr>
          <w:rFonts w:cs="Times New Roman" w:hAnsi="Times New Roman" w:ascii="Times New Roman"/>
          <w:sz w:val="24"/>
          <w:szCs w:val="24"/>
        </w:rPr>
        <w:t>, u etažnom elaboratu sve označeno zelenom bojom</w:t>
      </w:r>
      <w:r w:rsidR="00F6394B" w:rsidRPr="00FF0CC0">
        <w:rPr>
          <w:rFonts w:cs="Times New Roman" w:hAnsi="Times New Roman" w:ascii="Times New Roman"/>
          <w:sz w:val="24"/>
          <w:szCs w:val="24"/>
        </w:rPr>
        <w:t xml:space="preserve">, </w:t>
      </w:r>
      <w:r w:rsidR="004118E6" w:rsidRPr="00FF0CC0">
        <w:rPr>
          <w:rFonts w:cs="Times New Roman" w:hAnsi="Times New Roman" w:ascii="Times New Roman"/>
          <w:sz w:val="24"/>
          <w:szCs w:val="24"/>
        </w:rPr>
        <w:t xml:space="preserve">na listu A opisano kao zgrada mješovite namjene br. 11, </w:t>
      </w:r>
      <w:proofErr w:type="spellStart"/>
      <w:r w:rsidR="004118E6" w:rsidRPr="00FF0CC0">
        <w:rPr>
          <w:rFonts w:cs="Times New Roman" w:hAnsi="Times New Roman" w:ascii="Times New Roman"/>
          <w:sz w:val="24"/>
          <w:szCs w:val="24"/>
        </w:rPr>
        <w:t>Jaruščica</w:t>
      </w:r>
      <w:proofErr w:type="spellEnd"/>
      <w:r w:rsidR="004118E6" w:rsidRPr="00FF0CC0">
        <w:rPr>
          <w:rFonts w:cs="Times New Roman" w:hAnsi="Times New Roman" w:ascii="Times New Roman"/>
          <w:sz w:val="24"/>
          <w:szCs w:val="24"/>
        </w:rPr>
        <w:t xml:space="preserve"> 1 i </w:t>
      </w:r>
      <w:r w:rsidR="004118E6" w:rsidRPr="00FF0CC0">
        <w:rPr>
          <w:rFonts w:cs="Times New Roman" w:hAnsi="Times New Roman" w:ascii="Times New Roman"/>
          <w:sz w:val="24"/>
          <w:szCs w:val="24"/>
        </w:rPr>
        <w:lastRenderedPageBreak/>
        <w:t xml:space="preserve">dvorište u površini 5693 m2, sve na </w:t>
      </w:r>
      <w:proofErr w:type="spellStart"/>
      <w:r w:rsidR="004118E6" w:rsidRPr="00FF0CC0">
        <w:rPr>
          <w:rFonts w:cs="Times New Roman" w:hAnsi="Times New Roman" w:ascii="Times New Roman"/>
          <w:sz w:val="24"/>
          <w:szCs w:val="24"/>
        </w:rPr>
        <w:t>kat.čestici</w:t>
      </w:r>
      <w:proofErr w:type="spellEnd"/>
      <w:r w:rsidR="004118E6" w:rsidRPr="00FF0CC0">
        <w:rPr>
          <w:rFonts w:cs="Times New Roman" w:hAnsi="Times New Roman" w:ascii="Times New Roman"/>
          <w:sz w:val="24"/>
          <w:szCs w:val="24"/>
        </w:rPr>
        <w:t xml:space="preserve"> 1354/2  / zgrada mješovite namjene br. 11, </w:t>
      </w:r>
      <w:proofErr w:type="spellStart"/>
      <w:r w:rsidR="004118E6" w:rsidRPr="00FF0CC0">
        <w:rPr>
          <w:rFonts w:cs="Times New Roman" w:hAnsi="Times New Roman" w:ascii="Times New Roman"/>
          <w:sz w:val="24"/>
          <w:szCs w:val="24"/>
        </w:rPr>
        <w:t>Jaruščica</w:t>
      </w:r>
      <w:proofErr w:type="spellEnd"/>
      <w:r w:rsidR="004118E6" w:rsidRPr="00FF0CC0">
        <w:rPr>
          <w:rFonts w:cs="Times New Roman" w:hAnsi="Times New Roman" w:ascii="Times New Roman"/>
          <w:sz w:val="24"/>
          <w:szCs w:val="24"/>
        </w:rPr>
        <w:t xml:space="preserve">  u površini 1956 m2 i dvorište u površini 3737 m2</w:t>
      </w:r>
      <w:r w:rsidR="00F6394B" w:rsidRPr="00FF0CC0">
        <w:rPr>
          <w:rFonts w:cs="Times New Roman" w:hAnsi="Times New Roman" w:ascii="Times New Roman"/>
          <w:sz w:val="24"/>
          <w:szCs w:val="24"/>
        </w:rPr>
        <w:t>.</w:t>
      </w:r>
    </w:p>
    <w:p w:rsidRDefault="00721700" w:rsidP="00FF0CC0" w:rsidR="00721700" w:rsidRPr="00FF0CC0">
      <w:pPr>
        <w:pBdr>
          <w:top w:space="1" w:sz="4" w:color="auto" w:val="single"/>
        </w:pBdr>
        <w:jc w:val="both"/>
      </w:pPr>
      <w:r w:rsidRPr="00FF0CC0">
        <w:t xml:space="preserve">dosuđuje se kupcu </w:t>
      </w:r>
      <w:r w:rsidR="005D1844" w:rsidRPr="00FF0CC0">
        <w:t>Damir Petričević, Zagreb, Ulica Radoslava Cimermana 74a, OIB: 19240755447</w:t>
      </w:r>
      <w:r w:rsidR="00F655B5">
        <w:t xml:space="preserve"> za iznos od 29.000,00 kn.</w:t>
      </w:r>
      <w:r w:rsidRPr="00FF0CC0">
        <w:t xml:space="preserve"> </w:t>
      </w:r>
    </w:p>
    <w:p w:rsidRDefault="00721700" w:rsidP="00FF0CC0" w:rsidR="00721700" w:rsidRPr="00FF0CC0">
      <w:pPr>
        <w:jc w:val="both"/>
        <w:rPr>
          <w:b/>
        </w:rPr>
      </w:pPr>
    </w:p>
    <w:p w:rsidRDefault="005634DD" w:rsidP="00FF0CC0" w:rsidR="00721700" w:rsidRPr="00FF0CC0">
      <w:pPr>
        <w:jc w:val="both"/>
        <w:rPr>
          <w:b/>
        </w:rPr>
      </w:pPr>
      <w:r w:rsidRPr="00FF0CC0">
        <w:rPr>
          <w:b/>
        </w:rPr>
        <w:t>XX</w:t>
      </w:r>
      <w:r w:rsidR="00721700" w:rsidRPr="00FF0CC0">
        <w:rPr>
          <w:b/>
        </w:rPr>
        <w:t>I</w:t>
      </w:r>
      <w:r w:rsidR="003C226B" w:rsidRPr="00FF0CC0">
        <w:rPr>
          <w:b/>
        </w:rPr>
        <w:t>II</w:t>
      </w:r>
      <w:r w:rsidR="00721700" w:rsidRPr="00FF0CC0">
        <w:t xml:space="preserve"> Nekretnina, upisana u  zemljišne knjige,  Općinskog suda u Novom Zagrebu, </w:t>
      </w:r>
      <w:r w:rsidR="00721700" w:rsidRPr="00FF0CC0">
        <w:rPr>
          <w:b/>
        </w:rPr>
        <w:t xml:space="preserve">K.O. BLATO NOVO, Z.K.ULOŽAK </w:t>
      </w:r>
      <w:r w:rsidR="00EC71B7" w:rsidRPr="00FF0CC0">
        <w:rPr>
          <w:b/>
        </w:rPr>
        <w:t>50267</w:t>
      </w:r>
      <w:r w:rsidR="00721700" w:rsidRPr="00FF0CC0">
        <w:rPr>
          <w:b/>
        </w:rPr>
        <w:t xml:space="preserve"> BROJ PODULOŠKA</w:t>
      </w:r>
    </w:p>
    <w:p w:rsidRDefault="008A0C0B" w:rsidP="00FF0CC0" w:rsidR="008A0C0B" w:rsidRPr="00FF0CC0">
      <w:pPr>
        <w:jc w:val="both"/>
        <w:rPr>
          <w:b/>
        </w:rPr>
      </w:pPr>
      <w:r w:rsidRPr="00FF0CC0">
        <w:rPr>
          <w:b/>
        </w:rPr>
        <w:t xml:space="preserve">95. ETAŽA: 7/10000  </w:t>
      </w:r>
      <w:r w:rsidRPr="00FF0CC0">
        <w:rPr>
          <w:b/>
        </w:rPr>
        <w:tab/>
      </w:r>
    </w:p>
    <w:p w:rsidRDefault="008A0C0B" w:rsidP="00FF0CC0" w:rsidR="005634DD" w:rsidRPr="00FF0CC0">
      <w:pPr>
        <w:pStyle w:val="Bezproreda"/>
        <w:jc w:val="both"/>
        <w:rPr>
          <w:rFonts w:cs="Times New Roman" w:hAnsi="Times New Roman" w:ascii="Times New Roman"/>
          <w:sz w:val="24"/>
          <w:szCs w:val="24"/>
        </w:rPr>
      </w:pPr>
      <w:r w:rsidRPr="00FF0CC0">
        <w:rPr>
          <w:rFonts w:cs="Times New Roman" w:hAnsi="Times New Roman" w:ascii="Times New Roman"/>
          <w:b/>
          <w:sz w:val="24"/>
          <w:szCs w:val="24"/>
        </w:rPr>
        <w:t>1. garažno parkirno mjesto oznake P 95,</w:t>
      </w:r>
      <w:r w:rsidRPr="00FF0CC0">
        <w:rPr>
          <w:rFonts w:cs="Times New Roman" w:hAnsi="Times New Roman" w:ascii="Times New Roman"/>
          <w:sz w:val="24"/>
          <w:szCs w:val="24"/>
        </w:rPr>
        <w:t xml:space="preserve"> u podrumu objekta S 4, neto korisne površine 8,96 m2, u etažnom elaboratu sve označeno žutom bojom</w:t>
      </w:r>
      <w:r w:rsidR="004E2064" w:rsidRPr="00FF0CC0">
        <w:rPr>
          <w:rFonts w:cs="Times New Roman" w:hAnsi="Times New Roman" w:ascii="Times New Roman"/>
          <w:sz w:val="24"/>
          <w:szCs w:val="24"/>
        </w:rPr>
        <w:t xml:space="preserve">, </w:t>
      </w:r>
      <w:r w:rsidR="005634DD" w:rsidRPr="00FF0CC0">
        <w:rPr>
          <w:rFonts w:cs="Times New Roman" w:hAnsi="Times New Roman" w:ascii="Times New Roman"/>
          <w:sz w:val="24"/>
          <w:szCs w:val="24"/>
        </w:rPr>
        <w:tab/>
      </w:r>
      <w:r w:rsidR="005634DD" w:rsidRPr="00FF0CC0">
        <w:rPr>
          <w:rFonts w:cs="Times New Roman" w:hAnsi="Times New Roman" w:ascii="Times New Roman"/>
          <w:sz w:val="24"/>
          <w:szCs w:val="24"/>
        </w:rPr>
        <w:tab/>
      </w:r>
    </w:p>
    <w:p w:rsidRDefault="004118E6" w:rsidP="00FF0CC0" w:rsidR="00721700" w:rsidRPr="00FF0CC0">
      <w:pPr>
        <w:pBdr>
          <w:bottom w:space="1" w:sz="4" w:color="auto" w:val="single"/>
        </w:pBdr>
        <w:jc w:val="both"/>
      </w:pPr>
      <w:r w:rsidRPr="00FF0CC0">
        <w:t xml:space="preserve">na listu A opisano kao zgrada mješovite namjene br. 11, </w:t>
      </w:r>
      <w:proofErr w:type="spellStart"/>
      <w:r w:rsidRPr="00FF0CC0">
        <w:t>Jaruščica</w:t>
      </w:r>
      <w:proofErr w:type="spellEnd"/>
      <w:r w:rsidRPr="00FF0CC0">
        <w:t xml:space="preserve"> 1 i dvorište u površini 5693 m2, sve na </w:t>
      </w:r>
      <w:proofErr w:type="spellStart"/>
      <w:r w:rsidRPr="00FF0CC0">
        <w:t>kat.čestici</w:t>
      </w:r>
      <w:proofErr w:type="spellEnd"/>
      <w:r w:rsidRPr="00FF0CC0">
        <w:t xml:space="preserve"> 1354/2  / zgrada mješovite namjene br. 11, </w:t>
      </w:r>
      <w:proofErr w:type="spellStart"/>
      <w:r w:rsidRPr="00FF0CC0">
        <w:t>Jaruščica</w:t>
      </w:r>
      <w:proofErr w:type="spellEnd"/>
      <w:r w:rsidRPr="00FF0CC0">
        <w:t xml:space="preserve">  u površini 1956 m2 i dvorište u površini 3737 m2</w:t>
      </w:r>
      <w:r w:rsidR="00721700" w:rsidRPr="00FF0CC0">
        <w:t>.</w:t>
      </w:r>
    </w:p>
    <w:p w:rsidRDefault="00721700" w:rsidP="00FF0CC0" w:rsidR="00721700" w:rsidRPr="00FF0CC0">
      <w:pPr>
        <w:jc w:val="both"/>
      </w:pPr>
      <w:r w:rsidRPr="00FF0CC0">
        <w:t xml:space="preserve">dosuđuje se kupcu </w:t>
      </w:r>
      <w:r w:rsidR="005D1844" w:rsidRPr="00FF0CC0">
        <w:t xml:space="preserve">Željko Meštrović, </w:t>
      </w:r>
      <w:proofErr w:type="spellStart"/>
      <w:r w:rsidR="005D1844" w:rsidRPr="00FF0CC0">
        <w:t>Jarušćica</w:t>
      </w:r>
      <w:proofErr w:type="spellEnd"/>
      <w:r w:rsidR="005D1844" w:rsidRPr="00FF0CC0">
        <w:t xml:space="preserve"> 11, Zagreb, OIB: 51891267765</w:t>
      </w:r>
      <w:r w:rsidR="00F655B5">
        <w:t xml:space="preserve"> za iznos od 28.500,00 kn.</w:t>
      </w:r>
      <w:r w:rsidRPr="00FF0CC0">
        <w:t xml:space="preserve"> </w:t>
      </w:r>
    </w:p>
    <w:p w:rsidRDefault="00721700" w:rsidP="00FF0CC0" w:rsidR="00721700" w:rsidRPr="00FF0CC0">
      <w:pPr>
        <w:jc w:val="both"/>
      </w:pPr>
    </w:p>
    <w:p w:rsidRDefault="00721700" w:rsidP="00FF0CC0" w:rsidR="00721700" w:rsidRPr="00FF0CC0">
      <w:pPr>
        <w:pStyle w:val="Bezproreda"/>
        <w:jc w:val="both"/>
        <w:rPr>
          <w:rFonts w:cs="Times New Roman" w:hAnsi="Times New Roman" w:ascii="Times New Roman"/>
          <w:sz w:val="24"/>
          <w:szCs w:val="24"/>
        </w:rPr>
      </w:pPr>
      <w:r w:rsidRPr="00FF0CC0">
        <w:rPr>
          <w:rFonts w:cs="Times New Roman" w:hAnsi="Times New Roman" w:ascii="Times New Roman"/>
          <w:b/>
          <w:sz w:val="24"/>
          <w:szCs w:val="24"/>
        </w:rPr>
        <w:t>X</w:t>
      </w:r>
      <w:r w:rsidR="005634DD" w:rsidRPr="00FF0CC0">
        <w:rPr>
          <w:rFonts w:cs="Times New Roman" w:hAnsi="Times New Roman" w:ascii="Times New Roman"/>
          <w:b/>
          <w:sz w:val="24"/>
          <w:szCs w:val="24"/>
        </w:rPr>
        <w:t>X</w:t>
      </w:r>
      <w:r w:rsidR="003C226B" w:rsidRPr="00FF0CC0">
        <w:rPr>
          <w:rFonts w:cs="Times New Roman" w:hAnsi="Times New Roman" w:ascii="Times New Roman"/>
          <w:b/>
          <w:sz w:val="24"/>
          <w:szCs w:val="24"/>
        </w:rPr>
        <w:t>I</w:t>
      </w:r>
      <w:r w:rsidR="005634DD" w:rsidRPr="00FF0CC0">
        <w:rPr>
          <w:rFonts w:cs="Times New Roman" w:hAnsi="Times New Roman" w:ascii="Times New Roman"/>
          <w:b/>
          <w:sz w:val="24"/>
          <w:szCs w:val="24"/>
        </w:rPr>
        <w:t>V</w:t>
      </w:r>
      <w:r w:rsidRPr="00FF0CC0">
        <w:rPr>
          <w:rFonts w:cs="Times New Roman" w:hAnsi="Times New Roman" w:ascii="Times New Roman"/>
          <w:sz w:val="24"/>
          <w:szCs w:val="24"/>
        </w:rPr>
        <w:t xml:space="preserve"> Nekretnina, upisana u  zemljišne knjige,  Općinskog suda u Novom Zagrebu, </w:t>
      </w:r>
      <w:r w:rsidRPr="00FF0CC0">
        <w:rPr>
          <w:rFonts w:cs="Times New Roman" w:hAnsi="Times New Roman" w:ascii="Times New Roman"/>
          <w:b/>
          <w:sz w:val="24"/>
          <w:szCs w:val="24"/>
        </w:rPr>
        <w:t xml:space="preserve">K.O. BLATO NOVO, Z.K.ULOŽAK </w:t>
      </w:r>
      <w:r w:rsidR="00EC71B7" w:rsidRPr="00FF0CC0">
        <w:rPr>
          <w:rFonts w:cs="Times New Roman" w:hAnsi="Times New Roman" w:ascii="Times New Roman"/>
          <w:b/>
          <w:sz w:val="24"/>
          <w:szCs w:val="24"/>
        </w:rPr>
        <w:t>50267</w:t>
      </w:r>
      <w:r w:rsidRPr="00FF0CC0">
        <w:rPr>
          <w:rFonts w:cs="Times New Roman" w:hAnsi="Times New Roman" w:ascii="Times New Roman"/>
          <w:b/>
          <w:sz w:val="24"/>
          <w:szCs w:val="24"/>
        </w:rPr>
        <w:t xml:space="preserve"> BROJ PODULOŠKA</w:t>
      </w:r>
    </w:p>
    <w:p w:rsidRDefault="008A0C0B" w:rsidP="00FF0CC0" w:rsidR="008A0C0B" w:rsidRPr="00FF0CC0">
      <w:pPr>
        <w:jc w:val="both"/>
        <w:rPr>
          <w:b/>
        </w:rPr>
      </w:pPr>
      <w:r w:rsidRPr="00FF0CC0">
        <w:rPr>
          <w:b/>
        </w:rPr>
        <w:t xml:space="preserve">96. ETAŽA: 7/10000  </w:t>
      </w:r>
    </w:p>
    <w:p w:rsidRDefault="008A0C0B" w:rsidP="00FF0CC0" w:rsidR="008A0C0B" w:rsidRPr="00FF0CC0">
      <w:pPr>
        <w:pStyle w:val="Bezproreda"/>
        <w:jc w:val="both"/>
        <w:rPr>
          <w:rFonts w:cs="Times New Roman" w:hAnsi="Times New Roman" w:ascii="Times New Roman"/>
          <w:sz w:val="24"/>
          <w:szCs w:val="24"/>
        </w:rPr>
      </w:pPr>
      <w:r w:rsidRPr="00FF0CC0">
        <w:rPr>
          <w:rFonts w:cs="Times New Roman" w:hAnsi="Times New Roman" w:ascii="Times New Roman"/>
          <w:b/>
          <w:sz w:val="24"/>
          <w:szCs w:val="24"/>
        </w:rPr>
        <w:t>1. garažno parkirno mjesto oznake P 96</w:t>
      </w:r>
      <w:r w:rsidRPr="00FF0CC0">
        <w:rPr>
          <w:rFonts w:cs="Times New Roman" w:hAnsi="Times New Roman" w:ascii="Times New Roman"/>
          <w:sz w:val="24"/>
          <w:szCs w:val="24"/>
        </w:rPr>
        <w:t>, u podrumu objekta S 4, neto korisne površine 8,96 m2, u etažnom elaboratu sve označeno  zelenom bojom</w:t>
      </w:r>
    </w:p>
    <w:p w:rsidRDefault="004118E6" w:rsidP="00FF0CC0" w:rsidR="00721700" w:rsidRPr="00FF0CC0">
      <w:pPr>
        <w:pStyle w:val="Bezproreda"/>
        <w:jc w:val="both"/>
        <w:rPr>
          <w:rFonts w:cs="Times New Roman" w:hAnsi="Times New Roman" w:ascii="Times New Roman"/>
          <w:sz w:val="24"/>
          <w:szCs w:val="24"/>
        </w:rPr>
      </w:pPr>
      <w:r w:rsidRPr="00FF0CC0">
        <w:rPr>
          <w:rFonts w:cs="Times New Roman" w:hAnsi="Times New Roman" w:ascii="Times New Roman"/>
          <w:sz w:val="24"/>
          <w:szCs w:val="24"/>
        </w:rPr>
        <w:t xml:space="preserve">na listu A opisano kao zgrada mješovite namjene br. 11, </w:t>
      </w:r>
      <w:proofErr w:type="spellStart"/>
      <w:r w:rsidRPr="00FF0CC0">
        <w:rPr>
          <w:rFonts w:cs="Times New Roman" w:hAnsi="Times New Roman" w:ascii="Times New Roman"/>
          <w:sz w:val="24"/>
          <w:szCs w:val="24"/>
        </w:rPr>
        <w:t>Jaruščica</w:t>
      </w:r>
      <w:proofErr w:type="spellEnd"/>
      <w:r w:rsidRPr="00FF0CC0">
        <w:rPr>
          <w:rFonts w:cs="Times New Roman" w:hAnsi="Times New Roman" w:ascii="Times New Roman"/>
          <w:sz w:val="24"/>
          <w:szCs w:val="24"/>
        </w:rPr>
        <w:t xml:space="preserve"> 1 i dvorište u površini 5693 m2, sve na </w:t>
      </w:r>
      <w:proofErr w:type="spellStart"/>
      <w:r w:rsidRPr="00FF0CC0">
        <w:rPr>
          <w:rFonts w:cs="Times New Roman" w:hAnsi="Times New Roman" w:ascii="Times New Roman"/>
          <w:sz w:val="24"/>
          <w:szCs w:val="24"/>
        </w:rPr>
        <w:t>kat.čestici</w:t>
      </w:r>
      <w:proofErr w:type="spellEnd"/>
      <w:r w:rsidRPr="00FF0CC0">
        <w:rPr>
          <w:rFonts w:cs="Times New Roman" w:hAnsi="Times New Roman" w:ascii="Times New Roman"/>
          <w:sz w:val="24"/>
          <w:szCs w:val="24"/>
        </w:rPr>
        <w:t xml:space="preserve"> 1354/2  / zgrada mješovite namjene br. 11, </w:t>
      </w:r>
      <w:proofErr w:type="spellStart"/>
      <w:r w:rsidRPr="00FF0CC0">
        <w:rPr>
          <w:rFonts w:cs="Times New Roman" w:hAnsi="Times New Roman" w:ascii="Times New Roman"/>
          <w:sz w:val="24"/>
          <w:szCs w:val="24"/>
        </w:rPr>
        <w:t>Jaruščica</w:t>
      </w:r>
      <w:proofErr w:type="spellEnd"/>
      <w:r w:rsidRPr="00FF0CC0">
        <w:rPr>
          <w:rFonts w:cs="Times New Roman" w:hAnsi="Times New Roman" w:ascii="Times New Roman"/>
          <w:sz w:val="24"/>
          <w:szCs w:val="24"/>
        </w:rPr>
        <w:t xml:space="preserve">  u površini 1956 m2 i dvorište u površini 3737 m2</w:t>
      </w:r>
      <w:r w:rsidR="00721700" w:rsidRPr="00FF0CC0">
        <w:rPr>
          <w:rFonts w:cs="Times New Roman" w:hAnsi="Times New Roman" w:ascii="Times New Roman"/>
          <w:sz w:val="24"/>
          <w:szCs w:val="24"/>
        </w:rPr>
        <w:t>.</w:t>
      </w:r>
    </w:p>
    <w:p w:rsidRDefault="00721700" w:rsidP="00FF0CC0" w:rsidR="00721700" w:rsidRPr="00FF0CC0">
      <w:pPr>
        <w:pBdr>
          <w:top w:space="1" w:sz="4" w:color="auto" w:val="single"/>
        </w:pBdr>
        <w:jc w:val="both"/>
      </w:pPr>
      <w:r w:rsidRPr="00FF0CC0">
        <w:t xml:space="preserve">dosuđuje se kupcu </w:t>
      </w:r>
      <w:r w:rsidR="005D1844" w:rsidRPr="00FF0CC0">
        <w:t xml:space="preserve">Željko  </w:t>
      </w:r>
      <w:proofErr w:type="spellStart"/>
      <w:r w:rsidR="005D1844" w:rsidRPr="00FF0CC0">
        <w:t>Kuprešak</w:t>
      </w:r>
      <w:proofErr w:type="spellEnd"/>
      <w:r w:rsidR="005D1844" w:rsidRPr="00FF0CC0">
        <w:t xml:space="preserve"> iz Županje, Lavoslava Ružičke 19, OIB: 04421901571</w:t>
      </w:r>
      <w:r w:rsidR="00F655B5">
        <w:t xml:space="preserve"> za iznos od 33.000,00 kn.</w:t>
      </w:r>
    </w:p>
    <w:p w:rsidRDefault="00721700" w:rsidP="00FF0CC0" w:rsidR="00721700" w:rsidRPr="00FF0CC0">
      <w:pPr>
        <w:jc w:val="both"/>
      </w:pPr>
    </w:p>
    <w:p w:rsidRDefault="00721700" w:rsidP="00FF0CC0" w:rsidR="00721700" w:rsidRPr="00FF0CC0">
      <w:pPr>
        <w:jc w:val="both"/>
        <w:rPr>
          <w:b/>
        </w:rPr>
      </w:pPr>
      <w:r w:rsidRPr="00FF0CC0">
        <w:rPr>
          <w:b/>
        </w:rPr>
        <w:t>X</w:t>
      </w:r>
      <w:r w:rsidR="005634DD" w:rsidRPr="00FF0CC0">
        <w:rPr>
          <w:b/>
        </w:rPr>
        <w:t>XV</w:t>
      </w:r>
      <w:r w:rsidRPr="00FF0CC0">
        <w:t xml:space="preserve"> Nekretnina, upisana u  zemljišne knjige,  Općinskog suda u Novom Zagrebu, </w:t>
      </w:r>
      <w:r w:rsidRPr="00FF0CC0">
        <w:rPr>
          <w:b/>
        </w:rPr>
        <w:t xml:space="preserve">K.O. BLATO NOVO, Z.K.ULOŽAK </w:t>
      </w:r>
      <w:r w:rsidR="00EC71B7" w:rsidRPr="00FF0CC0">
        <w:rPr>
          <w:b/>
        </w:rPr>
        <w:t>50267</w:t>
      </w:r>
      <w:r w:rsidRPr="00FF0CC0">
        <w:rPr>
          <w:b/>
        </w:rPr>
        <w:t xml:space="preserve"> BROJ PODULOŠKA</w:t>
      </w:r>
    </w:p>
    <w:p w:rsidRDefault="008A0C0B" w:rsidP="00FF0CC0" w:rsidR="008A0C0B" w:rsidRPr="00FF0CC0">
      <w:pPr>
        <w:jc w:val="both"/>
        <w:rPr>
          <w:b/>
        </w:rPr>
      </w:pPr>
      <w:r w:rsidRPr="00FF0CC0">
        <w:rPr>
          <w:b/>
        </w:rPr>
        <w:t xml:space="preserve">97. ETAŽA: 7/10000  </w:t>
      </w:r>
    </w:p>
    <w:p w:rsidRDefault="008A0C0B" w:rsidP="00FF0CC0" w:rsidR="008A0C0B" w:rsidRPr="00FF0CC0">
      <w:pPr>
        <w:pStyle w:val="Bezproreda"/>
        <w:jc w:val="both"/>
        <w:rPr>
          <w:rFonts w:cs="Times New Roman" w:hAnsi="Times New Roman" w:ascii="Times New Roman"/>
          <w:sz w:val="24"/>
          <w:szCs w:val="24"/>
        </w:rPr>
      </w:pPr>
      <w:r w:rsidRPr="00FF0CC0">
        <w:rPr>
          <w:rFonts w:cs="Times New Roman" w:hAnsi="Times New Roman" w:ascii="Times New Roman"/>
          <w:b/>
          <w:sz w:val="24"/>
          <w:szCs w:val="24"/>
        </w:rPr>
        <w:t>1. garažno parkirno mjesto oznake P 97,</w:t>
      </w:r>
      <w:r w:rsidRPr="00FF0CC0">
        <w:rPr>
          <w:rFonts w:cs="Times New Roman" w:hAnsi="Times New Roman" w:ascii="Times New Roman"/>
          <w:sz w:val="24"/>
          <w:szCs w:val="24"/>
        </w:rPr>
        <w:t xml:space="preserve"> u podrumu objekta S 4, neto korisne površine 8,96 m2, u etažnom elaboratu sve označeno  crvenom bojom</w:t>
      </w:r>
    </w:p>
    <w:p w:rsidRDefault="004118E6" w:rsidP="00FF0CC0" w:rsidR="00721700" w:rsidRPr="00FF0CC0">
      <w:pPr>
        <w:pBdr>
          <w:bottom w:space="1" w:sz="4" w:color="auto" w:val="single"/>
        </w:pBdr>
        <w:jc w:val="both"/>
      </w:pPr>
      <w:r w:rsidRPr="00FF0CC0">
        <w:t xml:space="preserve">na listu A opisano kao zgrada mješovite namjene br. 11, </w:t>
      </w:r>
      <w:proofErr w:type="spellStart"/>
      <w:r w:rsidRPr="00FF0CC0">
        <w:t>Jaruščica</w:t>
      </w:r>
      <w:proofErr w:type="spellEnd"/>
      <w:r w:rsidRPr="00FF0CC0">
        <w:t xml:space="preserve"> 1 i dvorište u površini 5693 m2, sve na </w:t>
      </w:r>
      <w:proofErr w:type="spellStart"/>
      <w:r w:rsidRPr="00FF0CC0">
        <w:t>kat.čestici</w:t>
      </w:r>
      <w:proofErr w:type="spellEnd"/>
      <w:r w:rsidRPr="00FF0CC0">
        <w:t xml:space="preserve"> 1354/2  / zgrada mješovite namjene br. 11, </w:t>
      </w:r>
      <w:proofErr w:type="spellStart"/>
      <w:r w:rsidRPr="00FF0CC0">
        <w:t>Jaruščica</w:t>
      </w:r>
      <w:proofErr w:type="spellEnd"/>
      <w:r w:rsidRPr="00FF0CC0">
        <w:t xml:space="preserve">  u površini 1956 m2 i dvorište u površini 3737 m2</w:t>
      </w:r>
      <w:r w:rsidR="00721700" w:rsidRPr="00FF0CC0">
        <w:t>.</w:t>
      </w:r>
    </w:p>
    <w:p w:rsidRDefault="00721700" w:rsidP="00FF0CC0" w:rsidR="00721700" w:rsidRPr="00FF0CC0">
      <w:pPr>
        <w:jc w:val="both"/>
      </w:pPr>
      <w:r w:rsidRPr="00FF0CC0">
        <w:t xml:space="preserve">dosuđuje se kupcu </w:t>
      </w:r>
      <w:r w:rsidR="005D1844" w:rsidRPr="00FF0CC0">
        <w:t xml:space="preserve">Lidija Kovač, Zagreb, </w:t>
      </w:r>
      <w:proofErr w:type="spellStart"/>
      <w:r w:rsidR="005D1844" w:rsidRPr="00FF0CC0">
        <w:t>Jaruščica</w:t>
      </w:r>
      <w:proofErr w:type="spellEnd"/>
      <w:r w:rsidR="005D1844" w:rsidRPr="00FF0CC0">
        <w:t xml:space="preserve"> 11, OIB: 66546134535</w:t>
      </w:r>
      <w:r w:rsidR="00F655B5">
        <w:t xml:space="preserve"> za iznos od 41.000,00 kn.</w:t>
      </w:r>
      <w:r w:rsidRPr="00FF0CC0">
        <w:t xml:space="preserve"> </w:t>
      </w:r>
    </w:p>
    <w:p w:rsidRDefault="00721700" w:rsidP="00FF0CC0" w:rsidR="00721700" w:rsidRPr="00FF0CC0">
      <w:pPr>
        <w:jc w:val="both"/>
      </w:pPr>
    </w:p>
    <w:p w:rsidRDefault="00721700" w:rsidP="00FF0CC0" w:rsidR="00721700" w:rsidRPr="00FF0CC0">
      <w:pPr>
        <w:jc w:val="both"/>
        <w:rPr>
          <w:b/>
        </w:rPr>
      </w:pPr>
      <w:r w:rsidRPr="00FF0CC0">
        <w:rPr>
          <w:b/>
        </w:rPr>
        <w:t>X</w:t>
      </w:r>
      <w:r w:rsidR="005634DD" w:rsidRPr="00FF0CC0">
        <w:rPr>
          <w:b/>
        </w:rPr>
        <w:t>XV</w:t>
      </w:r>
      <w:r w:rsidRPr="00FF0CC0">
        <w:rPr>
          <w:b/>
        </w:rPr>
        <w:t>I</w:t>
      </w:r>
      <w:r w:rsidRPr="00FF0CC0">
        <w:t xml:space="preserve"> Nekretnina, upisana u  zemljišne knjige,  Općinskog suda u Novom Zagrebu, </w:t>
      </w:r>
      <w:r w:rsidRPr="00FF0CC0">
        <w:rPr>
          <w:b/>
        </w:rPr>
        <w:t xml:space="preserve">K.O. BLATO NOVO, Z.K.ULOŽAK </w:t>
      </w:r>
      <w:r w:rsidR="00EC71B7" w:rsidRPr="00FF0CC0">
        <w:rPr>
          <w:b/>
        </w:rPr>
        <w:t xml:space="preserve">50267 </w:t>
      </w:r>
      <w:r w:rsidRPr="00FF0CC0">
        <w:rPr>
          <w:b/>
        </w:rPr>
        <w:t>BROJ PODULOŠKA</w:t>
      </w:r>
    </w:p>
    <w:p w:rsidRDefault="008A0C0B" w:rsidP="00FF0CC0" w:rsidR="008A0C0B" w:rsidRPr="00FF0CC0">
      <w:pPr>
        <w:jc w:val="both"/>
        <w:rPr>
          <w:b/>
        </w:rPr>
      </w:pPr>
      <w:r w:rsidRPr="00FF0CC0">
        <w:rPr>
          <w:b/>
        </w:rPr>
        <w:t xml:space="preserve">238. ETAŽA: 40/10000  </w:t>
      </w:r>
    </w:p>
    <w:p w:rsidRDefault="008A0C0B" w:rsidP="00FF0CC0" w:rsidR="008A0C0B" w:rsidRPr="00FF0CC0">
      <w:pPr>
        <w:pStyle w:val="Bezproreda"/>
        <w:jc w:val="both"/>
        <w:rPr>
          <w:rFonts w:cs="Times New Roman" w:hAnsi="Times New Roman" w:ascii="Times New Roman"/>
          <w:sz w:val="24"/>
          <w:szCs w:val="24"/>
        </w:rPr>
      </w:pPr>
      <w:r w:rsidRPr="00FF0CC0">
        <w:rPr>
          <w:rFonts w:cs="Times New Roman" w:hAnsi="Times New Roman" w:ascii="Times New Roman"/>
          <w:b/>
          <w:sz w:val="24"/>
          <w:szCs w:val="24"/>
        </w:rPr>
        <w:t>1. dvosobni stan oznake 201, u drugom katu objekta S 4,</w:t>
      </w:r>
      <w:r w:rsidRPr="00FF0CC0">
        <w:rPr>
          <w:rFonts w:cs="Times New Roman" w:hAnsi="Times New Roman" w:ascii="Times New Roman"/>
          <w:sz w:val="24"/>
          <w:szCs w:val="24"/>
        </w:rPr>
        <w:t xml:space="preserve"> sa otvorenim parkirnim mjestom oznake PM 53 u dvorištu, neto korisne površine 55,17 m2, u etažnom elaboratu sve označeno  crvenom bojom</w:t>
      </w:r>
      <w:r w:rsidRPr="00FF0CC0">
        <w:rPr>
          <w:rFonts w:cs="Times New Roman" w:hAnsi="Times New Roman" w:ascii="Times New Roman"/>
          <w:sz w:val="24"/>
          <w:szCs w:val="24"/>
        </w:rPr>
        <w:tab/>
      </w:r>
    </w:p>
    <w:p w:rsidRDefault="004118E6" w:rsidP="00FF0CC0" w:rsidR="00721700" w:rsidRPr="00FF0CC0">
      <w:pPr>
        <w:pBdr>
          <w:bottom w:space="1" w:sz="4" w:color="auto" w:val="single"/>
        </w:pBdr>
        <w:jc w:val="both"/>
      </w:pPr>
      <w:r w:rsidRPr="00FF0CC0">
        <w:t xml:space="preserve">na listu A opisano kao zgrada mješovite namjene br. 11, </w:t>
      </w:r>
      <w:proofErr w:type="spellStart"/>
      <w:r w:rsidRPr="00FF0CC0">
        <w:t>Jaruščica</w:t>
      </w:r>
      <w:proofErr w:type="spellEnd"/>
      <w:r w:rsidRPr="00FF0CC0">
        <w:t xml:space="preserve"> 1 i dvorište u površini 5693 m2, sve na </w:t>
      </w:r>
      <w:proofErr w:type="spellStart"/>
      <w:r w:rsidRPr="00FF0CC0">
        <w:t>kat.čestici</w:t>
      </w:r>
      <w:proofErr w:type="spellEnd"/>
      <w:r w:rsidRPr="00FF0CC0">
        <w:t xml:space="preserve"> 1354/2  / zgrada mješovite namjene br. 11, </w:t>
      </w:r>
      <w:proofErr w:type="spellStart"/>
      <w:r w:rsidRPr="00FF0CC0">
        <w:t>Jaruščica</w:t>
      </w:r>
      <w:proofErr w:type="spellEnd"/>
      <w:r w:rsidRPr="00FF0CC0">
        <w:t xml:space="preserve">  u površini 1956 m2 i dvorište u površini 3737 m2</w:t>
      </w:r>
      <w:r w:rsidR="00721700" w:rsidRPr="00FF0CC0">
        <w:t>.</w:t>
      </w:r>
    </w:p>
    <w:p w:rsidRDefault="00721700" w:rsidP="00FF0CC0" w:rsidR="00721700" w:rsidRPr="00FF0CC0">
      <w:pPr>
        <w:jc w:val="both"/>
      </w:pPr>
      <w:r w:rsidRPr="00FF0CC0">
        <w:t xml:space="preserve">dosuđuje se kupcu </w:t>
      </w:r>
      <w:r w:rsidR="005D1844" w:rsidRPr="00FF0CC0">
        <w:t>Dragica Poje, Zabok, Matije Gupca 95, OIB: 56918905871</w:t>
      </w:r>
      <w:r w:rsidR="00F655B5">
        <w:t xml:space="preserve"> za iznos od 507.300,00 kn.</w:t>
      </w:r>
    </w:p>
    <w:p w:rsidRDefault="00721700" w:rsidP="00FF0CC0" w:rsidR="00721700" w:rsidRPr="00FF0CC0">
      <w:pPr>
        <w:jc w:val="both"/>
      </w:pPr>
    </w:p>
    <w:p w:rsidRDefault="00721700" w:rsidP="00FF0CC0" w:rsidR="00721700" w:rsidRPr="00FF0CC0">
      <w:pPr>
        <w:jc w:val="both"/>
        <w:rPr>
          <w:b/>
        </w:rPr>
      </w:pPr>
      <w:r w:rsidRPr="00FF0CC0">
        <w:rPr>
          <w:b/>
        </w:rPr>
        <w:lastRenderedPageBreak/>
        <w:t>X</w:t>
      </w:r>
      <w:r w:rsidR="005634DD" w:rsidRPr="00FF0CC0">
        <w:rPr>
          <w:b/>
        </w:rPr>
        <w:t>XV</w:t>
      </w:r>
      <w:r w:rsidRPr="00FF0CC0">
        <w:rPr>
          <w:b/>
        </w:rPr>
        <w:t>II</w:t>
      </w:r>
      <w:r w:rsidRPr="00FF0CC0">
        <w:t xml:space="preserve"> Nekretnina, upisana u  zemljišne knjige,  Općinskog suda u Novom Zagrebu, </w:t>
      </w:r>
      <w:r w:rsidRPr="00FF0CC0">
        <w:rPr>
          <w:b/>
        </w:rPr>
        <w:t xml:space="preserve">K.O. BLATO NOVO, Z.K.ULOŽAK </w:t>
      </w:r>
      <w:r w:rsidR="00EC71B7" w:rsidRPr="00FF0CC0">
        <w:rPr>
          <w:b/>
        </w:rPr>
        <w:t>50267</w:t>
      </w:r>
      <w:r w:rsidRPr="00FF0CC0">
        <w:rPr>
          <w:b/>
        </w:rPr>
        <w:t xml:space="preserve"> BROJ PODULOŠKA</w:t>
      </w:r>
    </w:p>
    <w:p w:rsidRDefault="008A0C0B" w:rsidP="00FF0CC0" w:rsidR="008A0C0B" w:rsidRPr="00FF0CC0">
      <w:pPr>
        <w:jc w:val="both"/>
        <w:rPr>
          <w:b/>
        </w:rPr>
      </w:pPr>
      <w:r w:rsidRPr="00FF0CC0">
        <w:rPr>
          <w:b/>
        </w:rPr>
        <w:t xml:space="preserve">250. ETAŽA: 39/10000  </w:t>
      </w:r>
    </w:p>
    <w:p w:rsidRDefault="008A0C0B" w:rsidP="00FF0CC0" w:rsidR="00721700" w:rsidRPr="00FF0CC0">
      <w:pPr>
        <w:pBdr>
          <w:bottom w:space="1" w:sz="4" w:color="auto" w:val="single"/>
        </w:pBdr>
        <w:jc w:val="both"/>
      </w:pPr>
      <w:r w:rsidRPr="00FF0CC0">
        <w:rPr>
          <w:b/>
        </w:rPr>
        <w:t>1. dvosobni stan oznake 213,</w:t>
      </w:r>
      <w:r w:rsidRPr="00FF0CC0">
        <w:t xml:space="preserve"> u drugom katu objekta S 4, neto korisne površine 53,26 m2, u etažnom elaboratu sve označeno  crvenom bojom</w:t>
      </w:r>
      <w:r w:rsidR="00721700" w:rsidRPr="00FF0CC0">
        <w:t xml:space="preserve">, u etažnom elaboratu sve označeno plavom bojom, </w:t>
      </w:r>
      <w:r w:rsidR="004118E6" w:rsidRPr="00FF0CC0">
        <w:t xml:space="preserve">na listu A opisano kao zgrada mješovite namjene br. 11, </w:t>
      </w:r>
      <w:proofErr w:type="spellStart"/>
      <w:r w:rsidR="004118E6" w:rsidRPr="00FF0CC0">
        <w:t>Jaruščica</w:t>
      </w:r>
      <w:proofErr w:type="spellEnd"/>
      <w:r w:rsidR="004118E6" w:rsidRPr="00FF0CC0">
        <w:t xml:space="preserve"> 1 i dvorište u površini 5693 m2, sve na </w:t>
      </w:r>
      <w:proofErr w:type="spellStart"/>
      <w:r w:rsidR="004118E6" w:rsidRPr="00FF0CC0">
        <w:t>kat.čestici</w:t>
      </w:r>
      <w:proofErr w:type="spellEnd"/>
      <w:r w:rsidR="004118E6" w:rsidRPr="00FF0CC0">
        <w:t xml:space="preserve"> 1354/2  / zgrada mješovite namjene br. 11, </w:t>
      </w:r>
      <w:proofErr w:type="spellStart"/>
      <w:r w:rsidR="004118E6" w:rsidRPr="00FF0CC0">
        <w:t>Jaruščica</w:t>
      </w:r>
      <w:proofErr w:type="spellEnd"/>
      <w:r w:rsidR="004118E6" w:rsidRPr="00FF0CC0">
        <w:t xml:space="preserve">  u površini 1956 m2 i dvorište u površini 3737 m2</w:t>
      </w:r>
      <w:r w:rsidR="00721700" w:rsidRPr="00FF0CC0">
        <w:t>.</w:t>
      </w:r>
    </w:p>
    <w:p w:rsidRDefault="00721700" w:rsidP="00FF0CC0" w:rsidR="00721700" w:rsidRPr="00FF0CC0">
      <w:pPr>
        <w:jc w:val="both"/>
      </w:pPr>
      <w:r w:rsidRPr="00FF0CC0">
        <w:t xml:space="preserve">dosuđuje se kupcu </w:t>
      </w:r>
      <w:r w:rsidR="005D1844" w:rsidRPr="00FF0CC0">
        <w:t xml:space="preserve">Pero Grgić, </w:t>
      </w:r>
      <w:proofErr w:type="spellStart"/>
      <w:r w:rsidR="005D1844" w:rsidRPr="00FF0CC0">
        <w:t>Miljanovac</w:t>
      </w:r>
      <w:proofErr w:type="spellEnd"/>
      <w:r w:rsidR="005D1844" w:rsidRPr="00FF0CC0">
        <w:t xml:space="preserve">, </w:t>
      </w:r>
      <w:proofErr w:type="spellStart"/>
      <w:r w:rsidR="005D1844" w:rsidRPr="00FF0CC0">
        <w:t>Sirač</w:t>
      </w:r>
      <w:proofErr w:type="spellEnd"/>
      <w:r w:rsidR="005D1844" w:rsidRPr="00FF0CC0">
        <w:t xml:space="preserve">, </w:t>
      </w:r>
      <w:proofErr w:type="spellStart"/>
      <w:r w:rsidR="005D1844" w:rsidRPr="00FF0CC0">
        <w:t>Miljanovac</w:t>
      </w:r>
      <w:proofErr w:type="spellEnd"/>
      <w:r w:rsidR="005D1844" w:rsidRPr="00FF0CC0">
        <w:t xml:space="preserve"> 92, OIB: 12412535358</w:t>
      </w:r>
      <w:r w:rsidR="00F655B5">
        <w:t xml:space="preserve"> za iznos od 507.400,00 kn.</w:t>
      </w:r>
    </w:p>
    <w:p w:rsidRDefault="00721700" w:rsidP="00FF0CC0" w:rsidR="00721700" w:rsidRPr="00FF0CC0">
      <w:pPr>
        <w:jc w:val="both"/>
        <w:rPr>
          <w:b/>
        </w:rPr>
      </w:pPr>
    </w:p>
    <w:p w:rsidRDefault="00721700" w:rsidP="00FF0CC0" w:rsidR="00721700" w:rsidRPr="00FF0CC0">
      <w:pPr>
        <w:jc w:val="both"/>
        <w:rPr>
          <w:b/>
        </w:rPr>
      </w:pPr>
      <w:r w:rsidRPr="00FF0CC0">
        <w:rPr>
          <w:b/>
        </w:rPr>
        <w:t>X</w:t>
      </w:r>
      <w:r w:rsidR="003C226B" w:rsidRPr="00FF0CC0">
        <w:rPr>
          <w:b/>
        </w:rPr>
        <w:t>XVIII</w:t>
      </w:r>
      <w:r w:rsidRPr="00FF0CC0">
        <w:t xml:space="preserve"> Nekretnina, upisana u  zemljišne knjige,  Općinskog suda u Novom Zagrebu, </w:t>
      </w:r>
      <w:r w:rsidR="00EC71B7" w:rsidRPr="00FF0CC0">
        <w:rPr>
          <w:b/>
        </w:rPr>
        <w:t>K.O. BLATO NOVO, Z.K.ULOŽAK 50267</w:t>
      </w:r>
      <w:r w:rsidRPr="00FF0CC0">
        <w:rPr>
          <w:b/>
        </w:rPr>
        <w:t xml:space="preserve"> BROJ PODULOŠKA</w:t>
      </w:r>
    </w:p>
    <w:p w:rsidRDefault="008A0C0B" w:rsidP="00FF0CC0" w:rsidR="008A0C0B" w:rsidRPr="00FF0CC0">
      <w:pPr>
        <w:jc w:val="both"/>
        <w:rPr>
          <w:b/>
        </w:rPr>
      </w:pPr>
      <w:r w:rsidRPr="00FF0CC0">
        <w:rPr>
          <w:b/>
        </w:rPr>
        <w:t xml:space="preserve">428. ETAŽA: 36/10000  </w:t>
      </w:r>
      <w:r w:rsidRPr="00FF0CC0">
        <w:rPr>
          <w:b/>
        </w:rPr>
        <w:tab/>
      </w:r>
    </w:p>
    <w:p w:rsidRDefault="008A0C0B" w:rsidP="00FF0CC0" w:rsidR="00721700" w:rsidRPr="00FF0CC0">
      <w:pPr>
        <w:pBdr>
          <w:bottom w:space="1" w:sz="4" w:color="auto" w:val="single"/>
        </w:pBdr>
        <w:jc w:val="both"/>
      </w:pPr>
      <w:r w:rsidRPr="00FF0CC0">
        <w:rPr>
          <w:b/>
        </w:rPr>
        <w:t>1. dvosobni stan oznake 818, u</w:t>
      </w:r>
      <w:r w:rsidRPr="00FF0CC0">
        <w:t xml:space="preserve"> osmom katu objekta S 4, sa otvorenim parkirnim mjestom oznake PM 51 u dvorištu i spremištem oznake 75 u </w:t>
      </w:r>
      <w:proofErr w:type="spellStart"/>
      <w:r w:rsidRPr="00FF0CC0">
        <w:t>međuetaži</w:t>
      </w:r>
      <w:proofErr w:type="spellEnd"/>
      <w:r w:rsidRPr="00FF0CC0">
        <w:t>, neto korisne površine 49,86 m2, u etažnom elaboratu sve označeno  crvenom bojom</w:t>
      </w:r>
      <w:r w:rsidR="00721700" w:rsidRPr="00FF0CC0">
        <w:t xml:space="preserve">, </w:t>
      </w:r>
      <w:r w:rsidR="004118E6" w:rsidRPr="00FF0CC0">
        <w:t xml:space="preserve">na listu A opisano kao zgrada mješovite namjene br. 11, </w:t>
      </w:r>
      <w:proofErr w:type="spellStart"/>
      <w:r w:rsidR="004118E6" w:rsidRPr="00FF0CC0">
        <w:t>Jaruščica</w:t>
      </w:r>
      <w:proofErr w:type="spellEnd"/>
      <w:r w:rsidR="004118E6" w:rsidRPr="00FF0CC0">
        <w:t xml:space="preserve"> 1 i dvorište u površini 5693 m2, sve na </w:t>
      </w:r>
      <w:proofErr w:type="spellStart"/>
      <w:r w:rsidR="004118E6" w:rsidRPr="00FF0CC0">
        <w:t>kat.čestici</w:t>
      </w:r>
      <w:proofErr w:type="spellEnd"/>
      <w:r w:rsidR="004118E6" w:rsidRPr="00FF0CC0">
        <w:t xml:space="preserve"> 1354/2  / zgrada mješovite namjene br. 11, </w:t>
      </w:r>
      <w:proofErr w:type="spellStart"/>
      <w:r w:rsidR="004118E6" w:rsidRPr="00FF0CC0">
        <w:t>Jaruščica</w:t>
      </w:r>
      <w:proofErr w:type="spellEnd"/>
      <w:r w:rsidR="004118E6" w:rsidRPr="00FF0CC0">
        <w:t xml:space="preserve">  u površini 1956 m2 i dvorište u površini 3737 m2</w:t>
      </w:r>
      <w:r w:rsidR="00721700" w:rsidRPr="00FF0CC0">
        <w:t>.</w:t>
      </w:r>
    </w:p>
    <w:p w:rsidRDefault="00721700" w:rsidP="00FF0CC0" w:rsidR="00721700" w:rsidRPr="00FF0CC0">
      <w:pPr>
        <w:jc w:val="both"/>
      </w:pPr>
      <w:r w:rsidRPr="00FF0CC0">
        <w:t xml:space="preserve">dosuđuje se kupcu  </w:t>
      </w:r>
      <w:r w:rsidR="005D1844" w:rsidRPr="00FF0CC0">
        <w:t>Elvis  Haušić, Stubička 531, Donja Bistra, OIB: 24987201979</w:t>
      </w:r>
      <w:r w:rsidR="00F655B5">
        <w:t xml:space="preserve"> za iznos od 533.100,00 kn.</w:t>
      </w:r>
    </w:p>
    <w:p w:rsidRDefault="00721700" w:rsidP="00FF0CC0" w:rsidR="00721700" w:rsidRPr="00FF0CC0">
      <w:pPr>
        <w:jc w:val="both"/>
      </w:pPr>
      <w:r w:rsidRPr="00FF0CC0">
        <w:t xml:space="preserve"> </w:t>
      </w:r>
    </w:p>
    <w:p w:rsidRDefault="00721700" w:rsidP="00FF0CC0" w:rsidR="00721700" w:rsidRPr="00FF0CC0">
      <w:pPr>
        <w:jc w:val="both"/>
        <w:rPr>
          <w:b/>
        </w:rPr>
      </w:pPr>
      <w:r w:rsidRPr="00FF0CC0">
        <w:rPr>
          <w:b/>
        </w:rPr>
        <w:t>X</w:t>
      </w:r>
      <w:r w:rsidR="005634DD" w:rsidRPr="00FF0CC0">
        <w:rPr>
          <w:b/>
        </w:rPr>
        <w:t>X</w:t>
      </w:r>
      <w:r w:rsidR="003C226B" w:rsidRPr="00FF0CC0">
        <w:rPr>
          <w:b/>
        </w:rPr>
        <w:t>I</w:t>
      </w:r>
      <w:r w:rsidR="005634DD" w:rsidRPr="00FF0CC0">
        <w:rPr>
          <w:b/>
        </w:rPr>
        <w:t>X</w:t>
      </w:r>
      <w:r w:rsidRPr="00FF0CC0">
        <w:t xml:space="preserve"> Nekretnina, upisana u  zemljišne knjige,  Općinskog suda u Novom Zagrebu, </w:t>
      </w:r>
      <w:r w:rsidRPr="00FF0CC0">
        <w:rPr>
          <w:b/>
        </w:rPr>
        <w:t xml:space="preserve">K.O. BLATO NOVO, Z.K.ULOŽAK </w:t>
      </w:r>
      <w:r w:rsidR="00EC71B7" w:rsidRPr="00FF0CC0">
        <w:rPr>
          <w:b/>
        </w:rPr>
        <w:t>50267</w:t>
      </w:r>
      <w:r w:rsidRPr="00FF0CC0">
        <w:rPr>
          <w:b/>
        </w:rPr>
        <w:t xml:space="preserve"> BROJ PODULOŠKA</w:t>
      </w:r>
    </w:p>
    <w:p w:rsidRDefault="008A0C0B" w:rsidP="00FF0CC0" w:rsidR="008A0C0B" w:rsidRPr="00FF0CC0">
      <w:pPr>
        <w:jc w:val="both"/>
        <w:rPr>
          <w:b/>
        </w:rPr>
      </w:pPr>
      <w:r w:rsidRPr="00FF0CC0">
        <w:rPr>
          <w:b/>
        </w:rPr>
        <w:t xml:space="preserve">429. ETAŽA: 38/10000  </w:t>
      </w:r>
      <w:r w:rsidRPr="00FF0CC0">
        <w:rPr>
          <w:b/>
        </w:rPr>
        <w:tab/>
      </w:r>
    </w:p>
    <w:p w:rsidRDefault="008A0C0B" w:rsidP="00FF0CC0" w:rsidR="005634DD" w:rsidRPr="00FF0CC0">
      <w:pPr>
        <w:pStyle w:val="Bezproreda"/>
        <w:jc w:val="both"/>
        <w:rPr>
          <w:rFonts w:cs="Times New Roman" w:hAnsi="Times New Roman" w:ascii="Times New Roman"/>
          <w:sz w:val="24"/>
          <w:szCs w:val="24"/>
        </w:rPr>
      </w:pPr>
      <w:r w:rsidRPr="00FF0CC0">
        <w:rPr>
          <w:rFonts w:cs="Times New Roman" w:hAnsi="Times New Roman" w:ascii="Times New Roman"/>
          <w:b/>
          <w:sz w:val="24"/>
          <w:szCs w:val="24"/>
        </w:rPr>
        <w:t>1. dvosobni stan oznake 819,</w:t>
      </w:r>
      <w:r w:rsidRPr="00FF0CC0">
        <w:rPr>
          <w:rFonts w:cs="Times New Roman" w:hAnsi="Times New Roman" w:ascii="Times New Roman"/>
          <w:sz w:val="24"/>
          <w:szCs w:val="24"/>
        </w:rPr>
        <w:t xml:space="preserve"> u osmom katu objekta S 4, sa otvorenim parkirnim mjestom oznake PM 52 u dvorištu i spremištem oznake 76 u </w:t>
      </w:r>
      <w:proofErr w:type="spellStart"/>
      <w:r w:rsidRPr="00FF0CC0">
        <w:rPr>
          <w:rFonts w:cs="Times New Roman" w:hAnsi="Times New Roman" w:ascii="Times New Roman"/>
          <w:sz w:val="24"/>
          <w:szCs w:val="24"/>
        </w:rPr>
        <w:t>međuetaži</w:t>
      </w:r>
      <w:proofErr w:type="spellEnd"/>
      <w:r w:rsidRPr="00FF0CC0">
        <w:rPr>
          <w:rFonts w:cs="Times New Roman" w:hAnsi="Times New Roman" w:ascii="Times New Roman"/>
          <w:sz w:val="24"/>
          <w:szCs w:val="24"/>
        </w:rPr>
        <w:t>, neto korisne površine 52,68 m2, u etažnom elaboratu sve označeno  plavom bojom</w:t>
      </w:r>
    </w:p>
    <w:p w:rsidRDefault="004118E6" w:rsidP="00FF0CC0" w:rsidR="00721700" w:rsidRPr="00FF0CC0">
      <w:pPr>
        <w:pBdr>
          <w:bottom w:space="1" w:sz="4" w:color="auto" w:val="single"/>
        </w:pBdr>
        <w:jc w:val="both"/>
      </w:pPr>
      <w:r w:rsidRPr="00FF0CC0">
        <w:t xml:space="preserve">na listu A opisano kao zgrada mješovite namjene br. 11, </w:t>
      </w:r>
      <w:proofErr w:type="spellStart"/>
      <w:r w:rsidRPr="00FF0CC0">
        <w:t>Jaruščica</w:t>
      </w:r>
      <w:proofErr w:type="spellEnd"/>
      <w:r w:rsidRPr="00FF0CC0">
        <w:t xml:space="preserve"> 1 i dvorište u površini 5693 m2, sve na </w:t>
      </w:r>
      <w:proofErr w:type="spellStart"/>
      <w:r w:rsidRPr="00FF0CC0">
        <w:t>kat.čestici</w:t>
      </w:r>
      <w:proofErr w:type="spellEnd"/>
      <w:r w:rsidRPr="00FF0CC0">
        <w:t xml:space="preserve"> 1354/2  / zgrada mješovite namjene br. 11, </w:t>
      </w:r>
      <w:proofErr w:type="spellStart"/>
      <w:r w:rsidRPr="00FF0CC0">
        <w:t>Jaruščica</w:t>
      </w:r>
      <w:proofErr w:type="spellEnd"/>
      <w:r w:rsidRPr="00FF0CC0">
        <w:t xml:space="preserve">  u površini 1956 m2 i dvorište u površini 3737 m2</w:t>
      </w:r>
      <w:r w:rsidR="00721700" w:rsidRPr="00FF0CC0">
        <w:t>.</w:t>
      </w:r>
    </w:p>
    <w:p w:rsidRDefault="00721700" w:rsidP="00FF0CC0" w:rsidR="00721700" w:rsidRPr="00FF0CC0">
      <w:pPr>
        <w:jc w:val="both"/>
      </w:pPr>
      <w:r w:rsidRPr="00FF0CC0">
        <w:t xml:space="preserve">dosuđuje se kupcu  </w:t>
      </w:r>
      <w:r w:rsidR="004E2064" w:rsidRPr="00FF0CC0">
        <w:t xml:space="preserve">Josip </w:t>
      </w:r>
      <w:proofErr w:type="spellStart"/>
      <w:r w:rsidR="004E2064" w:rsidRPr="00FF0CC0">
        <w:t>Tomaško</w:t>
      </w:r>
      <w:proofErr w:type="spellEnd"/>
      <w:r w:rsidR="004E2064" w:rsidRPr="00FF0CC0">
        <w:t xml:space="preserve">, </w:t>
      </w:r>
      <w:proofErr w:type="spellStart"/>
      <w:r w:rsidR="004E2064" w:rsidRPr="00FF0CC0">
        <w:t>Kupinečki</w:t>
      </w:r>
      <w:proofErr w:type="spellEnd"/>
      <w:r w:rsidR="004E2064" w:rsidRPr="00FF0CC0">
        <w:t xml:space="preserve"> </w:t>
      </w:r>
      <w:proofErr w:type="spellStart"/>
      <w:r w:rsidR="004E2064" w:rsidRPr="00FF0CC0">
        <w:t>Kraljevec</w:t>
      </w:r>
      <w:proofErr w:type="spellEnd"/>
      <w:r w:rsidR="004E2064" w:rsidRPr="00FF0CC0">
        <w:t xml:space="preserve">, Grad Zagreb, </w:t>
      </w:r>
      <w:proofErr w:type="spellStart"/>
      <w:r w:rsidR="004E2064" w:rsidRPr="00FF0CC0">
        <w:t>Grančarska</w:t>
      </w:r>
      <w:proofErr w:type="spellEnd"/>
      <w:r w:rsidR="004E2064" w:rsidRPr="00FF0CC0">
        <w:t xml:space="preserve"> ulica V. odvojak 2, OIB: 84215172951</w:t>
      </w:r>
      <w:r w:rsidR="00F655B5">
        <w:t xml:space="preserve"> za iznos od 535.200,00 kn.</w:t>
      </w:r>
      <w:r w:rsidRPr="00FF0CC0">
        <w:t xml:space="preserve"> </w:t>
      </w:r>
    </w:p>
    <w:p w:rsidRDefault="00721700" w:rsidP="00FF0CC0" w:rsidR="00721700" w:rsidRPr="00FF0CC0">
      <w:pPr>
        <w:jc w:val="both"/>
      </w:pPr>
    </w:p>
    <w:p w:rsidRDefault="00721700" w:rsidP="00FF0CC0" w:rsidR="00721700" w:rsidRPr="00FF0CC0">
      <w:pPr>
        <w:jc w:val="both"/>
      </w:pPr>
      <w:r w:rsidRPr="00FF0CC0">
        <w:rPr>
          <w:b/>
        </w:rPr>
        <w:t>X</w:t>
      </w:r>
      <w:r w:rsidR="005634DD" w:rsidRPr="00FF0CC0">
        <w:rPr>
          <w:b/>
        </w:rPr>
        <w:t>XX</w:t>
      </w:r>
      <w:r w:rsidRPr="00FF0CC0">
        <w:t xml:space="preserve"> Nekretnina, upisana u  zemljišne knjige,  Općinskog suda u Novom Zagrebu, </w:t>
      </w:r>
      <w:r w:rsidRPr="00FF0CC0">
        <w:rPr>
          <w:b/>
        </w:rPr>
        <w:t>K.O. BLATO NOVO, Z.K.ULOŽAK 5</w:t>
      </w:r>
      <w:r w:rsidR="008A0C0B" w:rsidRPr="00FF0CC0">
        <w:rPr>
          <w:b/>
        </w:rPr>
        <w:t>0267</w:t>
      </w:r>
      <w:r w:rsidRPr="00FF0CC0">
        <w:rPr>
          <w:b/>
        </w:rPr>
        <w:t xml:space="preserve"> BROJ PODULOŠKA</w:t>
      </w:r>
    </w:p>
    <w:p w:rsidRDefault="008A0C0B" w:rsidP="00FF0CC0" w:rsidR="008A0C0B" w:rsidRPr="00FF0CC0">
      <w:pPr>
        <w:pStyle w:val="Obinitekst"/>
        <w:jc w:val="both"/>
        <w:rPr>
          <w:rFonts w:cs="Times New Roman" w:hAnsi="Times New Roman" w:ascii="Times New Roman"/>
          <w:b/>
          <w:sz w:val="24"/>
          <w:szCs w:val="24"/>
        </w:rPr>
      </w:pPr>
      <w:r w:rsidRPr="00FF0CC0">
        <w:rPr>
          <w:rFonts w:cs="Times New Roman" w:hAnsi="Times New Roman" w:ascii="Times New Roman"/>
          <w:b/>
          <w:sz w:val="24"/>
          <w:szCs w:val="24"/>
        </w:rPr>
        <w:t>342. ETAŽA: 39/10000</w:t>
      </w:r>
    </w:p>
    <w:p w:rsidRDefault="008A0C0B" w:rsidP="00FF0CC0" w:rsidR="00721700" w:rsidRPr="00FF0CC0">
      <w:pPr>
        <w:pBdr>
          <w:bottom w:space="1" w:sz="4" w:color="auto" w:val="single"/>
        </w:pBdr>
        <w:jc w:val="both"/>
      </w:pPr>
      <w:r w:rsidRPr="00FF0CC0">
        <w:rPr>
          <w:b/>
        </w:rPr>
        <w:t>1. dvosobni stan oznake 515</w:t>
      </w:r>
      <w:r w:rsidRPr="00FF0CC0">
        <w:t>, u petom katu objekta S 4, neto korisne površine 53,24 m2, u etažnom elaboratu sve označeno žutom bojom</w:t>
      </w:r>
      <w:r w:rsidR="00721700" w:rsidRPr="00FF0CC0">
        <w:t xml:space="preserve">, </w:t>
      </w:r>
      <w:r w:rsidR="004118E6" w:rsidRPr="00FF0CC0">
        <w:t xml:space="preserve">na listu A opisano kao zgrada mješovite namjene br. 11, </w:t>
      </w:r>
      <w:proofErr w:type="spellStart"/>
      <w:r w:rsidR="004118E6" w:rsidRPr="00FF0CC0">
        <w:t>Jaruščica</w:t>
      </w:r>
      <w:proofErr w:type="spellEnd"/>
      <w:r w:rsidR="004118E6" w:rsidRPr="00FF0CC0">
        <w:t xml:space="preserve"> 1 i dvorište u površini 5693 m2, sve na </w:t>
      </w:r>
      <w:proofErr w:type="spellStart"/>
      <w:r w:rsidR="004118E6" w:rsidRPr="00FF0CC0">
        <w:t>kat.čestici</w:t>
      </w:r>
      <w:proofErr w:type="spellEnd"/>
      <w:r w:rsidR="004118E6" w:rsidRPr="00FF0CC0">
        <w:t xml:space="preserve"> 1354/2  / zgrada mješovite namjene br. 11, </w:t>
      </w:r>
      <w:proofErr w:type="spellStart"/>
      <w:r w:rsidR="004118E6" w:rsidRPr="00FF0CC0">
        <w:t>Jaruščica</w:t>
      </w:r>
      <w:proofErr w:type="spellEnd"/>
      <w:r w:rsidR="004118E6" w:rsidRPr="00FF0CC0">
        <w:t xml:space="preserve">  u površini 1956 m2 i dvorište u površini 3737 m2</w:t>
      </w:r>
      <w:r w:rsidR="00721700" w:rsidRPr="00FF0CC0">
        <w:t>.</w:t>
      </w:r>
    </w:p>
    <w:p w:rsidRDefault="00721700" w:rsidP="00FF0CC0" w:rsidR="00721700" w:rsidRPr="00FF0CC0">
      <w:pPr>
        <w:jc w:val="both"/>
      </w:pPr>
      <w:r w:rsidRPr="00FF0CC0">
        <w:t xml:space="preserve">dosuđuje se kupcu </w:t>
      </w:r>
      <w:r w:rsidR="004E2064" w:rsidRPr="00FF0CC0">
        <w:t xml:space="preserve">Željko  </w:t>
      </w:r>
      <w:proofErr w:type="spellStart"/>
      <w:r w:rsidR="004E2064" w:rsidRPr="00FF0CC0">
        <w:t>Kuprešak</w:t>
      </w:r>
      <w:proofErr w:type="spellEnd"/>
      <w:r w:rsidR="004E2064" w:rsidRPr="00FF0CC0">
        <w:t xml:space="preserve"> iz Županje, Lavoslava Ružičke 19, OIB: 04421901571</w:t>
      </w:r>
      <w:r w:rsidR="00F655B5">
        <w:t xml:space="preserve"> za iznos od</w:t>
      </w:r>
      <w:r w:rsidR="00FF079C">
        <w:t xml:space="preserve"> 585.000,00 kn.</w:t>
      </w:r>
    </w:p>
    <w:p w:rsidRDefault="00721700" w:rsidP="00FF0CC0" w:rsidR="00721700" w:rsidRPr="00FF0CC0">
      <w:pPr>
        <w:jc w:val="both"/>
      </w:pPr>
    </w:p>
    <w:p w:rsidRDefault="008A0C0B" w:rsidP="00FF0CC0" w:rsidR="008A0C0B" w:rsidRPr="00FF0CC0">
      <w:pPr>
        <w:jc w:val="both"/>
      </w:pPr>
      <w:r w:rsidRPr="00FF0CC0">
        <w:rPr>
          <w:b/>
        </w:rPr>
        <w:t>XXXI</w:t>
      </w:r>
      <w:r w:rsidRPr="00FF0CC0">
        <w:t xml:space="preserve"> Nekretnina, upisana u  zemljišne knjige,  Općinskog suda u Novom Zagrebu, </w:t>
      </w:r>
      <w:r w:rsidRPr="00FF0CC0">
        <w:rPr>
          <w:b/>
        </w:rPr>
        <w:t>K.O. BLATO NOVO, Z.K.ULOŽAK 50267 BROJ PODULOŠKA</w:t>
      </w:r>
    </w:p>
    <w:p w:rsidRDefault="008A0C0B" w:rsidP="00FF0CC0" w:rsidR="008A0C0B" w:rsidRPr="00FF0CC0">
      <w:pPr>
        <w:pStyle w:val="Obinitekst"/>
        <w:jc w:val="both"/>
        <w:rPr>
          <w:rFonts w:cs="Times New Roman" w:hAnsi="Times New Roman" w:ascii="Times New Roman"/>
          <w:b/>
          <w:sz w:val="24"/>
          <w:szCs w:val="24"/>
        </w:rPr>
      </w:pPr>
      <w:r w:rsidRPr="00FF0CC0">
        <w:rPr>
          <w:rFonts w:cs="Times New Roman" w:hAnsi="Times New Roman" w:ascii="Times New Roman"/>
          <w:b/>
          <w:sz w:val="24"/>
          <w:szCs w:val="24"/>
        </w:rPr>
        <w:t>93. ETAŽA: 17/10000</w:t>
      </w:r>
    </w:p>
    <w:p w:rsidRDefault="008A0C0B" w:rsidP="00FF0CC0" w:rsidR="008A0C0B" w:rsidRPr="00FF0CC0">
      <w:pPr>
        <w:jc w:val="both"/>
      </w:pPr>
      <w:r w:rsidRPr="00FF0CC0">
        <w:rPr>
          <w:b/>
        </w:rPr>
        <w:t>1. garažno parkirno mjesto oznake P 93</w:t>
      </w:r>
      <w:r w:rsidRPr="00FF0CC0">
        <w:t>, u podrumu objekta S 4, neto korisne površine 22,66 m2, u etažnom elaboratu sve označeno  crvenom bojom</w:t>
      </w:r>
      <w:r w:rsidR="004118E6" w:rsidRPr="00FF0CC0">
        <w:t xml:space="preserve">, na listu A opisano kao zgrada </w:t>
      </w:r>
      <w:r w:rsidR="004118E6" w:rsidRPr="00FF0CC0">
        <w:lastRenderedPageBreak/>
        <w:t xml:space="preserve">mješovite namjene br. 11, </w:t>
      </w:r>
      <w:proofErr w:type="spellStart"/>
      <w:r w:rsidR="004118E6" w:rsidRPr="00FF0CC0">
        <w:t>Jaruščica</w:t>
      </w:r>
      <w:proofErr w:type="spellEnd"/>
      <w:r w:rsidR="004118E6" w:rsidRPr="00FF0CC0">
        <w:t xml:space="preserve"> 1 i dvorište u površini 5693 m2, sve na </w:t>
      </w:r>
      <w:proofErr w:type="spellStart"/>
      <w:r w:rsidR="004118E6" w:rsidRPr="00FF0CC0">
        <w:t>kat.čestici</w:t>
      </w:r>
      <w:proofErr w:type="spellEnd"/>
      <w:r w:rsidR="004118E6" w:rsidRPr="00FF0CC0">
        <w:t xml:space="preserve"> 1354/2  / zgrada mješovite namjene br. 11, </w:t>
      </w:r>
      <w:proofErr w:type="spellStart"/>
      <w:r w:rsidR="004118E6" w:rsidRPr="00FF0CC0">
        <w:t>Jaruščica</w:t>
      </w:r>
      <w:proofErr w:type="spellEnd"/>
      <w:r w:rsidR="004118E6" w:rsidRPr="00FF0CC0">
        <w:t xml:space="preserve">  u površini 1956 m2 i dvorište u površini 3737 m2</w:t>
      </w:r>
    </w:p>
    <w:p w:rsidRDefault="008A0C0B" w:rsidP="00FF0CC0" w:rsidR="007F1795" w:rsidRPr="00FF0CC0">
      <w:pPr>
        <w:pBdr>
          <w:top w:space="1" w:sz="4" w:color="auto" w:val="single"/>
        </w:pBdr>
        <w:jc w:val="both"/>
      </w:pPr>
      <w:r w:rsidRPr="00FF0CC0">
        <w:t>dosuđuje se kupcu</w:t>
      </w:r>
      <w:r w:rsidR="004E2064" w:rsidRPr="00FF0CC0">
        <w:t xml:space="preserve"> Željko </w:t>
      </w:r>
      <w:proofErr w:type="spellStart"/>
      <w:r w:rsidR="004E2064" w:rsidRPr="00FF0CC0">
        <w:t>Piler</w:t>
      </w:r>
      <w:proofErr w:type="spellEnd"/>
      <w:r w:rsidR="004E2064" w:rsidRPr="00FF0CC0">
        <w:t xml:space="preserve">, </w:t>
      </w:r>
      <w:proofErr w:type="spellStart"/>
      <w:r w:rsidR="004E2064" w:rsidRPr="00FF0CC0">
        <w:t>Jaruščica</w:t>
      </w:r>
      <w:proofErr w:type="spellEnd"/>
      <w:r w:rsidR="004E2064" w:rsidRPr="00FF0CC0">
        <w:t xml:space="preserve"> 11, Zagreb, OIB: 61843813267</w:t>
      </w:r>
      <w:r w:rsidR="00FF079C">
        <w:t xml:space="preserve"> za iznos od 39.800,00 kn.</w:t>
      </w:r>
    </w:p>
    <w:p w:rsidRDefault="008A0C0B" w:rsidP="00FF0CC0" w:rsidR="008A0C0B" w:rsidRPr="00FF0CC0">
      <w:pPr>
        <w:jc w:val="both"/>
      </w:pPr>
    </w:p>
    <w:p w:rsidRDefault="008B42C6" w:rsidP="00FF0CC0" w:rsidR="008B42C6" w:rsidRPr="00FF0CC0">
      <w:pPr>
        <w:jc w:val="both"/>
        <w:rPr>
          <w:b/>
        </w:rPr>
      </w:pPr>
      <w:r w:rsidRPr="00FF0CC0">
        <w:rPr>
          <w:b/>
        </w:rPr>
        <w:t>X</w:t>
      </w:r>
      <w:r w:rsidR="005634DD" w:rsidRPr="00FF0CC0">
        <w:rPr>
          <w:b/>
        </w:rPr>
        <w:t>XX</w:t>
      </w:r>
      <w:r w:rsidRPr="00FF0CC0">
        <w:rPr>
          <w:b/>
        </w:rPr>
        <w:t>II</w:t>
      </w:r>
    </w:p>
    <w:p w:rsidRDefault="008B42C6" w:rsidP="00FF0CC0" w:rsidR="00D3311E" w:rsidRPr="00FF0CC0">
      <w:pPr>
        <w:jc w:val="both"/>
      </w:pPr>
      <w:r w:rsidRPr="00FF0CC0">
        <w:t>Kupci</w:t>
      </w:r>
      <w:r w:rsidR="00D3311E" w:rsidRPr="00FF0CC0">
        <w:t xml:space="preserve"> </w:t>
      </w:r>
      <w:r w:rsidR="00094F25" w:rsidRPr="00FF0CC0">
        <w:t xml:space="preserve">Mira Lučić, Zagreb, Vile Velebita 40, OIB: 19119019929, </w:t>
      </w:r>
      <w:proofErr w:type="spellStart"/>
      <w:r w:rsidR="0050783D" w:rsidRPr="00FF0CC0">
        <w:t>Mirjan</w:t>
      </w:r>
      <w:proofErr w:type="spellEnd"/>
      <w:r w:rsidR="0050783D" w:rsidRPr="00FF0CC0">
        <w:t xml:space="preserve"> Vlahović iz Zagreba, </w:t>
      </w:r>
      <w:proofErr w:type="spellStart"/>
      <w:r w:rsidR="0050783D" w:rsidRPr="00FF0CC0">
        <w:t>Bauerova</w:t>
      </w:r>
      <w:proofErr w:type="spellEnd"/>
      <w:r w:rsidR="0050783D" w:rsidRPr="00FF0CC0">
        <w:t xml:space="preserve"> 2, OIB: 10277772819, </w:t>
      </w:r>
      <w:r w:rsidR="00094F25" w:rsidRPr="00FF0CC0">
        <w:t xml:space="preserve">Siniša Mali, </w:t>
      </w:r>
      <w:proofErr w:type="spellStart"/>
      <w:r w:rsidR="00094F25" w:rsidRPr="00FF0CC0">
        <w:t>Jaruščica</w:t>
      </w:r>
      <w:proofErr w:type="spellEnd"/>
      <w:r w:rsidR="00094F25" w:rsidRPr="00FF0CC0">
        <w:t xml:space="preserve"> 9, Zagreb, OIB: 39511962189, Nikola Blažević, Novo Čiče, </w:t>
      </w:r>
      <w:proofErr w:type="spellStart"/>
      <w:r w:rsidR="00094F25" w:rsidRPr="00FF0CC0">
        <w:t>Ščitarjevska</w:t>
      </w:r>
      <w:proofErr w:type="spellEnd"/>
      <w:r w:rsidR="00094F25" w:rsidRPr="00FF0CC0">
        <w:t xml:space="preserve"> 13, OIB: 50771302260, Danijel </w:t>
      </w:r>
      <w:proofErr w:type="spellStart"/>
      <w:r w:rsidR="00094F25" w:rsidRPr="00FF0CC0">
        <w:t>Plašč</w:t>
      </w:r>
      <w:proofErr w:type="spellEnd"/>
      <w:r w:rsidR="00094F25" w:rsidRPr="00FF0CC0">
        <w:t xml:space="preserve">, Zagreb, </w:t>
      </w:r>
      <w:proofErr w:type="spellStart"/>
      <w:r w:rsidR="00094F25" w:rsidRPr="00FF0CC0">
        <w:t>Jarščica</w:t>
      </w:r>
      <w:proofErr w:type="spellEnd"/>
      <w:r w:rsidR="00094F25" w:rsidRPr="00FF0CC0">
        <w:t xml:space="preserve"> 9, OIB: 41904615935, Marko Puškarić, Zagreb, Ulica Karla Metikoša 9, OIB:39856737787, Angelika Milić, Zagreb, </w:t>
      </w:r>
      <w:proofErr w:type="spellStart"/>
      <w:r w:rsidR="00094F25" w:rsidRPr="00FF0CC0">
        <w:t>Jaruščica</w:t>
      </w:r>
      <w:proofErr w:type="spellEnd"/>
      <w:r w:rsidR="00094F25" w:rsidRPr="00FF0CC0">
        <w:t xml:space="preserve"> 9, OIB: 97027699023, Dario Grgurević, </w:t>
      </w:r>
      <w:proofErr w:type="spellStart"/>
      <w:r w:rsidR="00094F25" w:rsidRPr="00FF0CC0">
        <w:t>Jaruščica</w:t>
      </w:r>
      <w:proofErr w:type="spellEnd"/>
      <w:r w:rsidR="00094F25" w:rsidRPr="00FF0CC0">
        <w:t xml:space="preserve"> 9, Zagreb, OIB: 64983094488, Denis Grgurević, Zagreb, </w:t>
      </w:r>
      <w:proofErr w:type="spellStart"/>
      <w:r w:rsidR="00094F25" w:rsidRPr="00FF0CC0">
        <w:t>Jaruščica</w:t>
      </w:r>
      <w:proofErr w:type="spellEnd"/>
      <w:r w:rsidR="00094F25" w:rsidRPr="00FF0CC0">
        <w:t xml:space="preserve"> 9, OIB: 97456606913, Marko </w:t>
      </w:r>
      <w:proofErr w:type="spellStart"/>
      <w:r w:rsidR="00094F25" w:rsidRPr="00FF0CC0">
        <w:t>Gverić</w:t>
      </w:r>
      <w:proofErr w:type="spellEnd"/>
      <w:r w:rsidR="00094F25" w:rsidRPr="00FF0CC0">
        <w:t xml:space="preserve">, Zagreb, </w:t>
      </w:r>
      <w:proofErr w:type="spellStart"/>
      <w:r w:rsidR="00094F25" w:rsidRPr="00FF0CC0">
        <w:t>Jaruščica</w:t>
      </w:r>
      <w:proofErr w:type="spellEnd"/>
      <w:r w:rsidR="00094F25" w:rsidRPr="00FF0CC0">
        <w:t xml:space="preserve"> 9, OIB: 80490393010, Krunoslav Vodička, Zagreb, </w:t>
      </w:r>
      <w:proofErr w:type="spellStart"/>
      <w:r w:rsidR="00094F25" w:rsidRPr="00FF0CC0">
        <w:t>Jaruščica</w:t>
      </w:r>
      <w:proofErr w:type="spellEnd"/>
      <w:r w:rsidR="00094F25" w:rsidRPr="00FF0CC0">
        <w:t xml:space="preserve"> 9, OIB: 11757803661, Danijel Knežević, Zagreb, Ulica Stjepana </w:t>
      </w:r>
      <w:proofErr w:type="spellStart"/>
      <w:r w:rsidR="00094F25" w:rsidRPr="00FF0CC0">
        <w:t>Bencekovića</w:t>
      </w:r>
      <w:proofErr w:type="spellEnd"/>
      <w:r w:rsidR="00094F25" w:rsidRPr="00FF0CC0">
        <w:t xml:space="preserve"> 33A, OIB: 13813727118, Marko Perica, Zagreb, </w:t>
      </w:r>
      <w:proofErr w:type="spellStart"/>
      <w:r w:rsidR="00094F25" w:rsidRPr="00FF0CC0">
        <w:t>Jaruščica</w:t>
      </w:r>
      <w:proofErr w:type="spellEnd"/>
      <w:r w:rsidR="00094F25" w:rsidRPr="00FF0CC0">
        <w:t xml:space="preserve"> 9, OIB: 35428999919, Zlatko Mihaljević, Zagreb, </w:t>
      </w:r>
      <w:proofErr w:type="spellStart"/>
      <w:r w:rsidR="00094F25" w:rsidRPr="00FF0CC0">
        <w:t>Jaruščica</w:t>
      </w:r>
      <w:proofErr w:type="spellEnd"/>
      <w:r w:rsidR="00094F25" w:rsidRPr="00FF0CC0">
        <w:t xml:space="preserve"> 9, OIB: 12071388451, Amelija Udženija, </w:t>
      </w:r>
      <w:proofErr w:type="spellStart"/>
      <w:r w:rsidR="00094F25" w:rsidRPr="00FF0CC0">
        <w:t>Jaruščica</w:t>
      </w:r>
      <w:proofErr w:type="spellEnd"/>
      <w:r w:rsidR="00094F25" w:rsidRPr="00FF0CC0">
        <w:t xml:space="preserve"> 11, Zagreb, OIB:40223655731, Vlasta Ivanović, Županja, Ilirskog </w:t>
      </w:r>
      <w:proofErr w:type="spellStart"/>
      <w:r w:rsidR="00094F25" w:rsidRPr="00FF0CC0">
        <w:t>preproroda</w:t>
      </w:r>
      <w:proofErr w:type="spellEnd"/>
      <w:r w:rsidR="00094F25" w:rsidRPr="00FF0CC0">
        <w:t xml:space="preserve"> 44,OIB: 92656673320, Željko  </w:t>
      </w:r>
      <w:proofErr w:type="spellStart"/>
      <w:r w:rsidR="00094F25" w:rsidRPr="00FF0CC0">
        <w:t>Kuprešak</w:t>
      </w:r>
      <w:proofErr w:type="spellEnd"/>
      <w:r w:rsidR="00094F25" w:rsidRPr="00FF0CC0">
        <w:t xml:space="preserve"> iz Županje, Lavoslava Ružičke 19, OIB: 04421901571, Vinko Matić, Ploče, Trg bana J. Jelačića 22, OIB: 76603245468, Damir Petričević, Zagreb, Ulica Radoslava Cimermana 74a, OIB: 19240755447, Željko Meštrović, </w:t>
      </w:r>
      <w:proofErr w:type="spellStart"/>
      <w:r w:rsidR="00094F25" w:rsidRPr="00FF0CC0">
        <w:t>Jarušćica</w:t>
      </w:r>
      <w:proofErr w:type="spellEnd"/>
      <w:r w:rsidR="00094F25" w:rsidRPr="00FF0CC0">
        <w:t xml:space="preserve"> 11, Zagreb, OIB: 51891267765, Lidija Kovač, Zagreb, </w:t>
      </w:r>
      <w:proofErr w:type="spellStart"/>
      <w:r w:rsidR="00094F25" w:rsidRPr="00FF0CC0">
        <w:t>Jaruščica</w:t>
      </w:r>
      <w:proofErr w:type="spellEnd"/>
      <w:r w:rsidR="00094F25" w:rsidRPr="00FF0CC0">
        <w:t xml:space="preserve"> 11, OIB: 66546134535, Dragica Poje, Zabok, Matije Gupca 95, OIB: 56918905871, Pero Grgić, </w:t>
      </w:r>
      <w:proofErr w:type="spellStart"/>
      <w:r w:rsidR="00094F25" w:rsidRPr="00FF0CC0">
        <w:t>Miljanovac</w:t>
      </w:r>
      <w:proofErr w:type="spellEnd"/>
      <w:r w:rsidR="00094F25" w:rsidRPr="00FF0CC0">
        <w:t xml:space="preserve">, </w:t>
      </w:r>
      <w:proofErr w:type="spellStart"/>
      <w:r w:rsidR="00094F25" w:rsidRPr="00FF0CC0">
        <w:t>Sirač</w:t>
      </w:r>
      <w:proofErr w:type="spellEnd"/>
      <w:r w:rsidR="00094F25" w:rsidRPr="00FF0CC0">
        <w:t xml:space="preserve">, </w:t>
      </w:r>
      <w:proofErr w:type="spellStart"/>
      <w:r w:rsidR="00094F25" w:rsidRPr="00FF0CC0">
        <w:t>Miljanovac</w:t>
      </w:r>
      <w:proofErr w:type="spellEnd"/>
      <w:r w:rsidR="00094F25" w:rsidRPr="00FF0CC0">
        <w:t xml:space="preserve"> 92, OIB: 12412535358, Elvis  Haušić, Stubička 531, Donja Bistra, OIB: 24987201979, Josip </w:t>
      </w:r>
      <w:proofErr w:type="spellStart"/>
      <w:r w:rsidR="00094F25" w:rsidRPr="00FF0CC0">
        <w:t>Tomaško</w:t>
      </w:r>
      <w:proofErr w:type="spellEnd"/>
      <w:r w:rsidR="00094F25" w:rsidRPr="00FF0CC0">
        <w:t xml:space="preserve">, </w:t>
      </w:r>
      <w:proofErr w:type="spellStart"/>
      <w:r w:rsidR="00094F25" w:rsidRPr="00FF0CC0">
        <w:t>Kupinečki</w:t>
      </w:r>
      <w:proofErr w:type="spellEnd"/>
      <w:r w:rsidR="00094F25" w:rsidRPr="00FF0CC0">
        <w:t xml:space="preserve"> </w:t>
      </w:r>
      <w:proofErr w:type="spellStart"/>
      <w:r w:rsidR="00094F25" w:rsidRPr="00FF0CC0">
        <w:t>Kraljevec</w:t>
      </w:r>
      <w:proofErr w:type="spellEnd"/>
      <w:r w:rsidR="00094F25" w:rsidRPr="00FF0CC0">
        <w:t xml:space="preserve">, Grad Zagreb, </w:t>
      </w:r>
      <w:proofErr w:type="spellStart"/>
      <w:r w:rsidR="00094F25" w:rsidRPr="00FF0CC0">
        <w:t>Grančarska</w:t>
      </w:r>
      <w:proofErr w:type="spellEnd"/>
      <w:r w:rsidR="00094F25" w:rsidRPr="00FF0CC0">
        <w:t xml:space="preserve"> ulica V. odvojak 2, OIB: 84215172951 i Željko </w:t>
      </w:r>
      <w:proofErr w:type="spellStart"/>
      <w:r w:rsidR="00094F25" w:rsidRPr="00FF0CC0">
        <w:t>Piler</w:t>
      </w:r>
      <w:proofErr w:type="spellEnd"/>
      <w:r w:rsidR="00094F25" w:rsidRPr="00FF0CC0">
        <w:t xml:space="preserve">, </w:t>
      </w:r>
      <w:proofErr w:type="spellStart"/>
      <w:r w:rsidR="00094F25" w:rsidRPr="00FF0CC0">
        <w:t>Jaruščica</w:t>
      </w:r>
      <w:proofErr w:type="spellEnd"/>
      <w:r w:rsidR="00094F25" w:rsidRPr="00FF0CC0">
        <w:t xml:space="preserve"> 11, Zagreb, OIB: 61843813267</w:t>
      </w:r>
      <w:r w:rsidR="003541A0" w:rsidRPr="00FF0CC0">
        <w:t xml:space="preserve">, </w:t>
      </w:r>
    </w:p>
    <w:p w:rsidRDefault="008B42C6" w:rsidP="00FF0CC0" w:rsidR="008B42C6" w:rsidRPr="00FF0CC0">
      <w:pPr>
        <w:pStyle w:val="Bezproreda"/>
        <w:jc w:val="both"/>
        <w:rPr>
          <w:rFonts w:cs="Times New Roman" w:hAnsi="Times New Roman" w:ascii="Times New Roman"/>
          <w:sz w:val="24"/>
          <w:szCs w:val="24"/>
        </w:rPr>
      </w:pPr>
      <w:r w:rsidRPr="00FF0CC0">
        <w:rPr>
          <w:rFonts w:cs="Times New Roman" w:hAnsi="Times New Roman" w:ascii="Times New Roman"/>
          <w:sz w:val="24"/>
          <w:szCs w:val="24"/>
        </w:rPr>
        <w:t xml:space="preserve">dužni su  uplatiti </w:t>
      </w:r>
      <w:proofErr w:type="spellStart"/>
      <w:r w:rsidRPr="00FF0CC0">
        <w:rPr>
          <w:rFonts w:cs="Times New Roman" w:hAnsi="Times New Roman" w:ascii="Times New Roman"/>
          <w:sz w:val="24"/>
          <w:szCs w:val="24"/>
        </w:rPr>
        <w:t>kupovninu</w:t>
      </w:r>
      <w:proofErr w:type="spellEnd"/>
      <w:r w:rsidRPr="00FF0CC0">
        <w:rPr>
          <w:rFonts w:cs="Times New Roman" w:hAnsi="Times New Roman" w:ascii="Times New Roman"/>
          <w:sz w:val="24"/>
          <w:szCs w:val="24"/>
        </w:rPr>
        <w:t xml:space="preserve"> umanjenu za iznos jamčevine u roku 30 dana od pravomoćnosti ovog rješenja  na depozitni račun ovog suda broj:IBAN:HR9223900011300000460, pozivom na broj spisa. Ako kupac u navedenom roku ne položi </w:t>
      </w:r>
      <w:proofErr w:type="spellStart"/>
      <w:r w:rsidRPr="00FF0CC0">
        <w:rPr>
          <w:rFonts w:cs="Times New Roman" w:hAnsi="Times New Roman" w:ascii="Times New Roman"/>
          <w:sz w:val="24"/>
          <w:szCs w:val="24"/>
        </w:rPr>
        <w:t>kupovninu</w:t>
      </w:r>
      <w:proofErr w:type="spellEnd"/>
      <w:r w:rsidRPr="00FF0CC0">
        <w:rPr>
          <w:rFonts w:cs="Times New Roman" w:hAnsi="Times New Roman" w:ascii="Times New Roman"/>
          <w:sz w:val="24"/>
          <w:szCs w:val="24"/>
        </w:rPr>
        <w:t xml:space="preserve">, sud će rješenjem prodaju oglasiti nevažećom i odrediti novu prodaju, a iz položene jamčevine namiriti će se troškovi nove prodaje i razlika između </w:t>
      </w:r>
      <w:proofErr w:type="spellStart"/>
      <w:r w:rsidRPr="00FF0CC0">
        <w:rPr>
          <w:rFonts w:cs="Times New Roman" w:hAnsi="Times New Roman" w:ascii="Times New Roman"/>
          <w:sz w:val="24"/>
          <w:szCs w:val="24"/>
        </w:rPr>
        <w:t>kupovnine</w:t>
      </w:r>
      <w:proofErr w:type="spellEnd"/>
      <w:r w:rsidRPr="00FF0CC0">
        <w:rPr>
          <w:rFonts w:cs="Times New Roman" w:hAnsi="Times New Roman" w:ascii="Times New Roman"/>
          <w:sz w:val="24"/>
          <w:szCs w:val="24"/>
        </w:rPr>
        <w:t xml:space="preserve"> postignute na prijašnjoj i novoj prodaji.</w:t>
      </w:r>
    </w:p>
    <w:p w:rsidRDefault="005634DD" w:rsidP="00FF0CC0" w:rsidR="005634DD" w:rsidRPr="00FF0CC0">
      <w:pPr>
        <w:jc w:val="both"/>
        <w:rPr>
          <w:b/>
        </w:rPr>
      </w:pPr>
    </w:p>
    <w:p w:rsidRDefault="008B42C6" w:rsidP="00FF0CC0" w:rsidR="008B42C6" w:rsidRPr="00FF0CC0">
      <w:pPr>
        <w:jc w:val="both"/>
        <w:rPr>
          <w:b/>
        </w:rPr>
      </w:pPr>
      <w:r w:rsidRPr="00FF0CC0">
        <w:rPr>
          <w:b/>
        </w:rPr>
        <w:t>X</w:t>
      </w:r>
      <w:r w:rsidR="008A0C0B" w:rsidRPr="00FF0CC0">
        <w:rPr>
          <w:b/>
        </w:rPr>
        <w:t>XX</w:t>
      </w:r>
      <w:r w:rsidRPr="00FF0CC0">
        <w:rPr>
          <w:b/>
        </w:rPr>
        <w:t>I</w:t>
      </w:r>
      <w:r w:rsidR="003C226B" w:rsidRPr="00FF0CC0">
        <w:rPr>
          <w:b/>
        </w:rPr>
        <w:t>II</w:t>
      </w:r>
    </w:p>
    <w:p w:rsidRDefault="008B42C6" w:rsidP="0008598A" w:rsidR="008B42C6" w:rsidRPr="00FF0CC0">
      <w:pPr>
        <w:jc w:val="both"/>
      </w:pPr>
      <w:r w:rsidRPr="00FF0CC0">
        <w:t>Određuje se upis prava vlasništva u korist kupaca od I do X</w:t>
      </w:r>
      <w:r w:rsidR="00AF62DB" w:rsidRPr="00FF0CC0">
        <w:t>XX</w:t>
      </w:r>
      <w:r w:rsidRPr="00FF0CC0">
        <w:t xml:space="preserve">I izreke nakon pravomoćnosti ovog rješenja i isplate </w:t>
      </w:r>
      <w:proofErr w:type="spellStart"/>
      <w:r w:rsidRPr="00FF0CC0">
        <w:t>kupovnine</w:t>
      </w:r>
      <w:proofErr w:type="spellEnd"/>
      <w:r w:rsidRPr="00FF0CC0">
        <w:t xml:space="preserve"> u cijelosti  te nalaže brisanje prava i tereta upisanih na listu C (teretni list) u zemljišnoj knjizi</w:t>
      </w:r>
      <w:r w:rsidRPr="00FF0CC0">
        <w:rPr>
          <w:b/>
        </w:rPr>
        <w:t xml:space="preserve">, </w:t>
      </w:r>
      <w:r w:rsidRPr="00FF0CC0">
        <w:t xml:space="preserve"> Općinskog suda u Novom Zagrebu , K.O. Blato Novo u </w:t>
      </w:r>
    </w:p>
    <w:p w:rsidRDefault="008B42C6" w:rsidP="0008598A" w:rsidR="007637A2" w:rsidRPr="00FF0CC0">
      <w:pPr>
        <w:ind w:firstLine="708"/>
        <w:jc w:val="both"/>
      </w:pPr>
      <w:r w:rsidRPr="00FF0CC0">
        <w:t>-</w:t>
      </w:r>
      <w:r w:rsidRPr="00FF0CC0">
        <w:rPr>
          <w:b/>
        </w:rPr>
        <w:t>-z.k.ul. 2855</w:t>
      </w:r>
      <w:r w:rsidRPr="00FF0CC0">
        <w:t xml:space="preserve">, </w:t>
      </w:r>
      <w:r w:rsidRPr="00FF0CC0">
        <w:rPr>
          <w:u w:val="single"/>
        </w:rPr>
        <w:t>PODULOŽAK</w:t>
      </w:r>
      <w:r w:rsidR="002669AC">
        <w:rPr>
          <w:u w:val="single"/>
        </w:rPr>
        <w:t xml:space="preserve"> 79</w:t>
      </w:r>
      <w:r w:rsidR="009A6257" w:rsidRPr="00FF0CC0">
        <w:rPr>
          <w:u w:val="single"/>
        </w:rPr>
        <w:t>2</w:t>
      </w:r>
      <w:r w:rsidR="002669AC">
        <w:rPr>
          <w:u w:val="single"/>
        </w:rPr>
        <w:t xml:space="preserve"> i 814</w:t>
      </w:r>
      <w:r w:rsidR="009A6257" w:rsidRPr="00FF0CC0">
        <w:rPr>
          <w:u w:val="single"/>
        </w:rPr>
        <w:t xml:space="preserve">, </w:t>
      </w:r>
      <w:r w:rsidR="007637A2" w:rsidRPr="00FF0CC0">
        <w:t>na listu A opisano kao</w:t>
      </w:r>
      <w:r w:rsidRPr="00FF0CC0">
        <w:t xml:space="preserve"> opisano kao stambeno poslovna zgrada tlocrtne površine 2028 </w:t>
      </w:r>
      <w:proofErr w:type="spellStart"/>
      <w:r w:rsidRPr="00FF0CC0">
        <w:t>čm</w:t>
      </w:r>
      <w:proofErr w:type="spellEnd"/>
      <w:r w:rsidRPr="00FF0CC0">
        <w:t xml:space="preserve"> u Zagrebu, </w:t>
      </w:r>
      <w:proofErr w:type="spellStart"/>
      <w:r w:rsidRPr="00FF0CC0">
        <w:t>Jaruščica</w:t>
      </w:r>
      <w:proofErr w:type="spellEnd"/>
      <w:r w:rsidRPr="00FF0CC0">
        <w:t xml:space="preserve"> br. 7 I 7/A, stambeno poslovna zgrada tlocrtne površine 2284 </w:t>
      </w:r>
      <w:proofErr w:type="spellStart"/>
      <w:r w:rsidRPr="00FF0CC0">
        <w:t>čm</w:t>
      </w:r>
      <w:proofErr w:type="spellEnd"/>
      <w:r w:rsidRPr="00FF0CC0">
        <w:t xml:space="preserve"> u Zagrebu, </w:t>
      </w:r>
      <w:proofErr w:type="spellStart"/>
      <w:r w:rsidRPr="00FF0CC0">
        <w:t>Jaruščica</w:t>
      </w:r>
      <w:proofErr w:type="spellEnd"/>
      <w:r w:rsidRPr="00FF0CC0">
        <w:t xml:space="preserve"> br. 5 I 5/A I dvorište u površini 10343 m2, sve na </w:t>
      </w:r>
      <w:proofErr w:type="spellStart"/>
      <w:r w:rsidRPr="00FF0CC0">
        <w:t>kat.čestici</w:t>
      </w:r>
      <w:proofErr w:type="spellEnd"/>
      <w:r w:rsidRPr="00FF0CC0">
        <w:t xml:space="preserve"> 1197/1</w:t>
      </w:r>
      <w:r w:rsidRPr="00FF0CC0">
        <w:rPr>
          <w:b/>
        </w:rPr>
        <w:t xml:space="preserve"> na kojim nekretninama je na listu C / teretovnica/ upisano pravo</w:t>
      </w:r>
      <w:r w:rsidRPr="00FF0CC0">
        <w:t xml:space="preserve"> pod</w:t>
      </w:r>
      <w:r w:rsidRPr="00FF0CC0">
        <w:rPr>
          <w:color w:val="444444"/>
        </w:rPr>
        <w:t xml:space="preserve"> Z-38320/07, Z-63807/09, Z-41621/10 sve  </w:t>
      </w:r>
      <w:r w:rsidRPr="00FF0CC0">
        <w:t>u korist  Zagrebačka banka d.d. Zagreb,</w:t>
      </w:r>
      <w:r w:rsidR="007637A2" w:rsidRPr="00FF0CC0">
        <w:t xml:space="preserve"> </w:t>
      </w:r>
      <w:r w:rsidRPr="00FF0CC0">
        <w:t>OIB:92963223473 Paromlinska 2,</w:t>
      </w:r>
      <w:r w:rsidR="007637A2" w:rsidRPr="00FF0CC0">
        <w:t xml:space="preserve"> upisano pravo pod</w:t>
      </w:r>
      <w:r w:rsidR="007637A2" w:rsidRPr="00FF0CC0">
        <w:rPr>
          <w:b/>
        </w:rPr>
        <w:t xml:space="preserve"> Z-22590/17</w:t>
      </w:r>
      <w:r w:rsidR="007637A2" w:rsidRPr="00FF0CC0">
        <w:t xml:space="preserve"> uknjižba ustupanja založnog prava u korist novog založnog vjerovnika APS DELTA S.A., OIB: 45421012929, 1 </w:t>
      </w:r>
      <w:proofErr w:type="spellStart"/>
      <w:r w:rsidR="007637A2" w:rsidRPr="00FF0CC0">
        <w:t>Rue</w:t>
      </w:r>
      <w:proofErr w:type="spellEnd"/>
      <w:r w:rsidR="007637A2" w:rsidRPr="00FF0CC0">
        <w:t xml:space="preserve"> </w:t>
      </w:r>
      <w:proofErr w:type="spellStart"/>
      <w:r w:rsidR="007637A2" w:rsidRPr="00FF0CC0">
        <w:t>Jean</w:t>
      </w:r>
      <w:proofErr w:type="spellEnd"/>
      <w:r w:rsidR="007637A2" w:rsidRPr="00FF0CC0">
        <w:t xml:space="preserve"> </w:t>
      </w:r>
      <w:proofErr w:type="spellStart"/>
      <w:r w:rsidR="007637A2" w:rsidRPr="00FF0CC0">
        <w:t>Piret</w:t>
      </w:r>
      <w:proofErr w:type="spellEnd"/>
      <w:r w:rsidR="007637A2" w:rsidRPr="00FF0CC0">
        <w:t>, L-2350, Luksemburg,</w:t>
      </w:r>
    </w:p>
    <w:p w:rsidRDefault="008B42C6" w:rsidP="0008598A" w:rsidR="008B42C6" w:rsidRPr="00FF0CC0">
      <w:pPr>
        <w:ind w:firstLine="708"/>
        <w:jc w:val="both"/>
      </w:pPr>
      <w:r w:rsidRPr="00FF0CC0">
        <w:t>-</w:t>
      </w:r>
      <w:r w:rsidRPr="00FF0CC0">
        <w:rPr>
          <w:b/>
        </w:rPr>
        <w:t>z.k.ul. 50154</w:t>
      </w:r>
      <w:r w:rsidRPr="00FF0CC0">
        <w:t xml:space="preserve">, </w:t>
      </w:r>
      <w:r w:rsidRPr="00FF0CC0">
        <w:rPr>
          <w:u w:val="single"/>
        </w:rPr>
        <w:t xml:space="preserve">PODULOŽAK </w:t>
      </w:r>
      <w:r w:rsidR="002669AC">
        <w:rPr>
          <w:u w:val="single"/>
        </w:rPr>
        <w:t xml:space="preserve">1, 7, 13, 14, 15, 16, </w:t>
      </w:r>
      <w:r w:rsidR="00C67B22">
        <w:rPr>
          <w:u w:val="single"/>
        </w:rPr>
        <w:t>21, 22, 25, 26, 33, 63, 64, 72 i 74</w:t>
      </w:r>
      <w:r w:rsidRPr="00FF0CC0">
        <w:rPr>
          <w:u w:val="single"/>
        </w:rPr>
        <w:t xml:space="preserve">,  </w:t>
      </w:r>
      <w:r w:rsidRPr="00FF0CC0">
        <w:t xml:space="preserve">sve na listu A opisano na listu A opisano kao zgrada mješovite namjene , </w:t>
      </w:r>
      <w:proofErr w:type="spellStart"/>
      <w:r w:rsidRPr="00FF0CC0">
        <w:t>Jaruščica</w:t>
      </w:r>
      <w:proofErr w:type="spellEnd"/>
      <w:r w:rsidRPr="00FF0CC0">
        <w:t xml:space="preserve"> br. 9 i dvorište u površini 2561 m2, sve na </w:t>
      </w:r>
      <w:proofErr w:type="spellStart"/>
      <w:r w:rsidRPr="00FF0CC0">
        <w:t>kat.čestici</w:t>
      </w:r>
      <w:proofErr w:type="spellEnd"/>
      <w:r w:rsidRPr="00FF0CC0">
        <w:t xml:space="preserve"> 1199/1  / zgrada mješovite namjene , </w:t>
      </w:r>
      <w:proofErr w:type="spellStart"/>
      <w:r w:rsidRPr="00FF0CC0">
        <w:t>Jaruščica</w:t>
      </w:r>
      <w:proofErr w:type="spellEnd"/>
      <w:r w:rsidRPr="00FF0CC0">
        <w:t xml:space="preserve"> br. 9 u površini 986 m2 i dvorište u površini 1575 m2.</w:t>
      </w:r>
    </w:p>
    <w:p w:rsidRDefault="008B42C6" w:rsidP="0008598A" w:rsidR="00DF3245">
      <w:pPr>
        <w:ind w:firstLine="708"/>
        <w:jc w:val="both"/>
      </w:pPr>
      <w:r w:rsidRPr="00FF0CC0">
        <w:rPr>
          <w:b/>
        </w:rPr>
        <w:t xml:space="preserve">na kojim nekretninama je na listu C / teretovnica/ upisano pravo </w:t>
      </w:r>
      <w:r w:rsidRPr="00FF0CC0">
        <w:t>pod Z-9651/10, 38320/07, Z-42630/07, Z-48548/07, Z-29677/08, Z-40380/08, Z-66527/07 , Z-62741/08, Z-</w:t>
      </w:r>
      <w:r w:rsidRPr="00FF0CC0">
        <w:lastRenderedPageBreak/>
        <w:t xml:space="preserve">41622/10 u korist Zagrebačka banka d.d. Zagreb,OIB:92963223473 Paromlinska 2, a Z-9651/10 , Z-66527/07, Z-9651/10 i Z-1637/09 u korist </w:t>
      </w:r>
      <w:proofErr w:type="spellStart"/>
      <w:r w:rsidRPr="00FF0CC0">
        <w:t>Unicredit</w:t>
      </w:r>
      <w:proofErr w:type="spellEnd"/>
      <w:r w:rsidRPr="00FF0CC0">
        <w:t xml:space="preserve"> Zagrebačka banka d.d. Bosna i Hercegovina, Mostar,</w:t>
      </w:r>
      <w:r w:rsidR="00DF3245">
        <w:t xml:space="preserve"> upisano pravo pod</w:t>
      </w:r>
      <w:r w:rsidR="00DF3245">
        <w:rPr>
          <w:b/>
        </w:rPr>
        <w:t xml:space="preserve"> Z-22590/17</w:t>
      </w:r>
      <w:r w:rsidR="00DF3245">
        <w:t xml:space="preserve"> uknjižba ustupanja založnog prava u korist novog založnog vjerovnika APS DELTA S.A., OIB: 45421012929, 1 </w:t>
      </w:r>
      <w:proofErr w:type="spellStart"/>
      <w:r w:rsidR="00DF3245">
        <w:t>Rue</w:t>
      </w:r>
      <w:proofErr w:type="spellEnd"/>
      <w:r w:rsidR="00DF3245">
        <w:t xml:space="preserve"> </w:t>
      </w:r>
      <w:proofErr w:type="spellStart"/>
      <w:r w:rsidR="00DF3245">
        <w:t>Jean</w:t>
      </w:r>
      <w:proofErr w:type="spellEnd"/>
      <w:r w:rsidR="00DF3245">
        <w:t xml:space="preserve"> </w:t>
      </w:r>
      <w:proofErr w:type="spellStart"/>
      <w:r w:rsidR="00DF3245">
        <w:t>Piret</w:t>
      </w:r>
      <w:proofErr w:type="spellEnd"/>
      <w:r w:rsidR="00DF3245">
        <w:t>, L-2350, Luksemburg,</w:t>
      </w:r>
    </w:p>
    <w:p w:rsidRDefault="008B42C6" w:rsidP="0008598A" w:rsidR="008B42C6" w:rsidRPr="00FF0CC0">
      <w:pPr>
        <w:ind w:firstLine="708"/>
        <w:jc w:val="both"/>
      </w:pPr>
      <w:r w:rsidRPr="00FF0CC0">
        <w:rPr>
          <w:b/>
        </w:rPr>
        <w:t>-z.k.ul 50267</w:t>
      </w:r>
      <w:r w:rsidRPr="00FF0CC0">
        <w:t xml:space="preserve">, </w:t>
      </w:r>
      <w:r w:rsidRPr="00FF0CC0">
        <w:rPr>
          <w:u w:val="single"/>
        </w:rPr>
        <w:t xml:space="preserve">PODULOŽAK </w:t>
      </w:r>
      <w:r w:rsidR="00DF3245">
        <w:rPr>
          <w:u w:val="single"/>
        </w:rPr>
        <w:t>4, 13, 14, 84, 94, 95, 9</w:t>
      </w:r>
      <w:r w:rsidR="0071453A">
        <w:rPr>
          <w:u w:val="single"/>
        </w:rPr>
        <w:t>6</w:t>
      </w:r>
      <w:r w:rsidR="00DF3245">
        <w:rPr>
          <w:u w:val="single"/>
        </w:rPr>
        <w:t>, 97, 238, 250, 428, 429,</w:t>
      </w:r>
      <w:r w:rsidR="00297906">
        <w:rPr>
          <w:u w:val="single"/>
        </w:rPr>
        <w:t xml:space="preserve"> </w:t>
      </w:r>
      <w:r w:rsidR="00DF3245">
        <w:rPr>
          <w:u w:val="single"/>
        </w:rPr>
        <w:t>342 i 93</w:t>
      </w:r>
      <w:r w:rsidRPr="00FF0CC0">
        <w:rPr>
          <w:u w:val="single"/>
        </w:rPr>
        <w:t>,</w:t>
      </w:r>
      <w:r w:rsidRPr="00FF0CC0">
        <w:t xml:space="preserve">  sve na listu A opisano kao zgrada mješovite namjene br. 11, </w:t>
      </w:r>
      <w:proofErr w:type="spellStart"/>
      <w:r w:rsidRPr="00FF0CC0">
        <w:t>Jaruščica</w:t>
      </w:r>
      <w:proofErr w:type="spellEnd"/>
      <w:r w:rsidRPr="00FF0CC0">
        <w:t xml:space="preserve">  i dvorište u površini 5693 m2, sve na </w:t>
      </w:r>
      <w:proofErr w:type="spellStart"/>
      <w:r w:rsidRPr="00FF0CC0">
        <w:t>kat.čestici</w:t>
      </w:r>
      <w:proofErr w:type="spellEnd"/>
      <w:r w:rsidRPr="00FF0CC0">
        <w:t xml:space="preserve"> 1354/2  / zgrada mješovite namjene br. 11, </w:t>
      </w:r>
      <w:proofErr w:type="spellStart"/>
      <w:r w:rsidRPr="00FF0CC0">
        <w:t>Jaruščica</w:t>
      </w:r>
      <w:proofErr w:type="spellEnd"/>
      <w:r w:rsidRPr="00FF0CC0">
        <w:t xml:space="preserve">  u površini 1956 m2 i dvorište u površini 3737 m2,</w:t>
      </w:r>
    </w:p>
    <w:p w:rsidRDefault="008B42C6" w:rsidP="0008598A" w:rsidR="008B42C6" w:rsidRPr="00A301B5">
      <w:pPr>
        <w:ind w:firstLine="708"/>
        <w:jc w:val="both"/>
      </w:pPr>
      <w:r w:rsidRPr="00FF0CC0">
        <w:rPr>
          <w:b/>
        </w:rPr>
        <w:t>na kojim nekretninama je na listu C / teretovnica/ upisano pravo</w:t>
      </w:r>
      <w:r w:rsidRPr="00FF0CC0">
        <w:t xml:space="preserve"> pod,</w:t>
      </w:r>
      <w:r w:rsidRPr="00FF0CC0">
        <w:rPr>
          <w:color w:val="444444"/>
        </w:rPr>
        <w:t xml:space="preserve"> Z-66527/07, Z-29677/08, Z-62741/08, Z-1637/09 Z-41622/10 sve  </w:t>
      </w:r>
      <w:r w:rsidRPr="00FF0CC0">
        <w:t xml:space="preserve">u korist  Zagrebačka banka d.d. Zagreb,OIB:92963223473 Paromlinska 2 i pod Z-1637/09 i Z-66527/07 u korist </w:t>
      </w:r>
      <w:proofErr w:type="spellStart"/>
      <w:r w:rsidRPr="00FF0CC0">
        <w:t>Unicredit</w:t>
      </w:r>
      <w:proofErr w:type="spellEnd"/>
      <w:r w:rsidRPr="00FF0CC0">
        <w:t xml:space="preserve"> Zagrebačka banka d.d. Bosna i Hercegovina, Mostar</w:t>
      </w:r>
      <w:r w:rsidR="00DF3245">
        <w:t>, upisano pravo pod</w:t>
      </w:r>
      <w:r w:rsidR="00DF3245">
        <w:rPr>
          <w:b/>
        </w:rPr>
        <w:t xml:space="preserve"> Z-22590/17</w:t>
      </w:r>
      <w:r w:rsidR="00DF3245">
        <w:t xml:space="preserve"> uknjižba ustupanja založnog prava u korist novog založnog vjerovnika APS DELTA S.A., OIB: 45421012929, 1 </w:t>
      </w:r>
      <w:proofErr w:type="spellStart"/>
      <w:r w:rsidR="00DF3245">
        <w:t>Rue</w:t>
      </w:r>
      <w:proofErr w:type="spellEnd"/>
      <w:r w:rsidR="00DF3245">
        <w:t xml:space="preserve"> </w:t>
      </w:r>
      <w:proofErr w:type="spellStart"/>
      <w:r w:rsidR="00DF3245">
        <w:t>Jean</w:t>
      </w:r>
      <w:proofErr w:type="spellEnd"/>
      <w:r w:rsidR="00DF3245">
        <w:t xml:space="preserve"> </w:t>
      </w:r>
      <w:proofErr w:type="spellStart"/>
      <w:r w:rsidR="00DF3245">
        <w:t>Piret</w:t>
      </w:r>
      <w:proofErr w:type="spellEnd"/>
      <w:r w:rsidR="00DF3245">
        <w:t>,</w:t>
      </w:r>
      <w:r w:rsidR="00A301B5">
        <w:t xml:space="preserve"> L-2350, Luksemburg.</w:t>
      </w:r>
    </w:p>
    <w:p w:rsidRDefault="005634DD" w:rsidP="00FF0CC0" w:rsidR="005634DD" w:rsidRPr="00FF0CC0">
      <w:pPr>
        <w:jc w:val="both"/>
        <w:rPr>
          <w:b/>
        </w:rPr>
      </w:pPr>
    </w:p>
    <w:p w:rsidRDefault="00A3124E" w:rsidP="00FF0CC0" w:rsidR="00A3124E" w:rsidRPr="00FF0CC0">
      <w:pPr>
        <w:jc w:val="both"/>
        <w:rPr>
          <w:b/>
        </w:rPr>
      </w:pPr>
      <w:r w:rsidRPr="00FF0CC0">
        <w:rPr>
          <w:b/>
        </w:rPr>
        <w:t>XXXIV</w:t>
      </w:r>
    </w:p>
    <w:p w:rsidRDefault="00A3124E" w:rsidP="00FF0CC0" w:rsidR="00A3124E" w:rsidRPr="00FF0CC0">
      <w:pPr>
        <w:jc w:val="both"/>
      </w:pPr>
      <w:r w:rsidRPr="00FF0CC0">
        <w:t>Zaključak o predaji nekretnine kupcu, uz potvrdu pravomoćnosti na rješenju o dosudi nekretnine i potvrdu dozvole upisa iz točke I do XXXI izreke dostaviti će ovaj sud Općinskom  sudu u Novom Zagrebu, zemljišnoknjižni odjel radi obavljanja upisa.</w:t>
      </w:r>
    </w:p>
    <w:p w:rsidRDefault="00A3124E" w:rsidP="00FF0CC0" w:rsidR="00A3124E" w:rsidRPr="00FF0CC0">
      <w:pPr>
        <w:jc w:val="both"/>
        <w:rPr>
          <w:b/>
        </w:rPr>
      </w:pPr>
    </w:p>
    <w:p w:rsidRDefault="00A3124E" w:rsidP="00A301B5" w:rsidR="00A3124E" w:rsidRPr="00FF0CC0">
      <w:pPr>
        <w:ind w:left="360"/>
        <w:jc w:val="center"/>
        <w:rPr>
          <w:b/>
        </w:rPr>
      </w:pPr>
      <w:r w:rsidRPr="00FF0CC0">
        <w:rPr>
          <w:b/>
        </w:rPr>
        <w:t>O  b  r  a  z  l  o  ž  e  nj  e</w:t>
      </w:r>
    </w:p>
    <w:p w:rsidRDefault="00A3124E" w:rsidP="00FF0CC0" w:rsidR="00A3124E" w:rsidRPr="00FF0CC0">
      <w:pPr>
        <w:jc w:val="both"/>
        <w:rPr>
          <w:b/>
        </w:rPr>
      </w:pPr>
    </w:p>
    <w:p w:rsidRDefault="00A3124E" w:rsidP="00FF0CC0" w:rsidR="00FD0407" w:rsidRPr="00FF0CC0">
      <w:pPr>
        <w:jc w:val="both"/>
      </w:pPr>
      <w:r w:rsidRPr="00FF0CC0">
        <w:t>Na usmenoj javnoj dražbi održanoj 1</w:t>
      </w:r>
      <w:r w:rsidR="00FD0407" w:rsidRPr="00FF0CC0">
        <w:t>3</w:t>
      </w:r>
      <w:r w:rsidRPr="00FF0CC0">
        <w:t xml:space="preserve">. lipnja 2018. godine ponuditelji s najvećom ponuđenom cijenom, koji su ispunili uvjete iz  zaključka o prodaji od 22.05.2018. godine postali su </w:t>
      </w:r>
      <w:r w:rsidR="003541A0" w:rsidRPr="00FF0CC0">
        <w:t xml:space="preserve">Mira Lučić, Zagreb, Vile Velebita 40, OIB: 19119019929, </w:t>
      </w:r>
      <w:proofErr w:type="spellStart"/>
      <w:r w:rsidR="0050783D" w:rsidRPr="00FF0CC0">
        <w:t>Mirjan</w:t>
      </w:r>
      <w:proofErr w:type="spellEnd"/>
      <w:r w:rsidR="0050783D" w:rsidRPr="00FF0CC0">
        <w:t xml:space="preserve"> Vlahović iz Zagreba, </w:t>
      </w:r>
      <w:proofErr w:type="spellStart"/>
      <w:r w:rsidR="0050783D" w:rsidRPr="00FF0CC0">
        <w:t>Bauerova</w:t>
      </w:r>
      <w:proofErr w:type="spellEnd"/>
      <w:r w:rsidR="0050783D" w:rsidRPr="00FF0CC0">
        <w:t xml:space="preserve"> 2, OIB: 10277772819, </w:t>
      </w:r>
      <w:r w:rsidR="003541A0" w:rsidRPr="00FF0CC0">
        <w:t xml:space="preserve">Siniša Mali, </w:t>
      </w:r>
      <w:proofErr w:type="spellStart"/>
      <w:r w:rsidR="003541A0" w:rsidRPr="00FF0CC0">
        <w:t>Jaruščica</w:t>
      </w:r>
      <w:proofErr w:type="spellEnd"/>
      <w:r w:rsidR="003541A0" w:rsidRPr="00FF0CC0">
        <w:t xml:space="preserve"> 9, Zagreb, OIB: 39511962189, Nikola Blažević, Novo Čiče, </w:t>
      </w:r>
      <w:proofErr w:type="spellStart"/>
      <w:r w:rsidR="003541A0" w:rsidRPr="00FF0CC0">
        <w:t>Ščitarjevska</w:t>
      </w:r>
      <w:proofErr w:type="spellEnd"/>
      <w:r w:rsidR="003541A0" w:rsidRPr="00FF0CC0">
        <w:t xml:space="preserve"> 13, OIB: 50771302260, Danijel </w:t>
      </w:r>
      <w:proofErr w:type="spellStart"/>
      <w:r w:rsidR="003541A0" w:rsidRPr="00FF0CC0">
        <w:t>Plašč</w:t>
      </w:r>
      <w:proofErr w:type="spellEnd"/>
      <w:r w:rsidR="003541A0" w:rsidRPr="00FF0CC0">
        <w:t xml:space="preserve">, Zagreb, </w:t>
      </w:r>
      <w:proofErr w:type="spellStart"/>
      <w:r w:rsidR="003541A0" w:rsidRPr="00FF0CC0">
        <w:t>Jarščica</w:t>
      </w:r>
      <w:proofErr w:type="spellEnd"/>
      <w:r w:rsidR="003541A0" w:rsidRPr="00FF0CC0">
        <w:t xml:space="preserve"> 9, OIB: 41904615935, Marko Puškarić, Zagreb, Ulica Karla Metikoša 9, OIB:39856737787, Angelika Milić, Zagreb, </w:t>
      </w:r>
      <w:proofErr w:type="spellStart"/>
      <w:r w:rsidR="003541A0" w:rsidRPr="00FF0CC0">
        <w:t>Jaruščica</w:t>
      </w:r>
      <w:proofErr w:type="spellEnd"/>
      <w:r w:rsidR="003541A0" w:rsidRPr="00FF0CC0">
        <w:t xml:space="preserve"> 9, OIB: 97027699023, Dario Grgurević, </w:t>
      </w:r>
      <w:proofErr w:type="spellStart"/>
      <w:r w:rsidR="003541A0" w:rsidRPr="00FF0CC0">
        <w:t>Jaruščica</w:t>
      </w:r>
      <w:proofErr w:type="spellEnd"/>
      <w:r w:rsidR="003541A0" w:rsidRPr="00FF0CC0">
        <w:t xml:space="preserve"> 9, Zagreb, OIB: 64983094488, Denis Grgurević, Zagreb, </w:t>
      </w:r>
      <w:proofErr w:type="spellStart"/>
      <w:r w:rsidR="003541A0" w:rsidRPr="00FF0CC0">
        <w:t>Jaruščica</w:t>
      </w:r>
      <w:proofErr w:type="spellEnd"/>
      <w:r w:rsidR="003541A0" w:rsidRPr="00FF0CC0">
        <w:t xml:space="preserve"> 9, OIB: 97456606913, Marko </w:t>
      </w:r>
      <w:proofErr w:type="spellStart"/>
      <w:r w:rsidR="003541A0" w:rsidRPr="00FF0CC0">
        <w:t>Gverić</w:t>
      </w:r>
      <w:proofErr w:type="spellEnd"/>
      <w:r w:rsidR="003541A0" w:rsidRPr="00FF0CC0">
        <w:t xml:space="preserve">, Zagreb, </w:t>
      </w:r>
      <w:proofErr w:type="spellStart"/>
      <w:r w:rsidR="003541A0" w:rsidRPr="00FF0CC0">
        <w:t>Jaruščica</w:t>
      </w:r>
      <w:proofErr w:type="spellEnd"/>
      <w:r w:rsidR="003541A0" w:rsidRPr="00FF0CC0">
        <w:t xml:space="preserve"> 9, OIB: 80490393010, Krunoslav Vodička, Zagreb, </w:t>
      </w:r>
      <w:proofErr w:type="spellStart"/>
      <w:r w:rsidR="003541A0" w:rsidRPr="00FF0CC0">
        <w:t>Jaruščica</w:t>
      </w:r>
      <w:proofErr w:type="spellEnd"/>
      <w:r w:rsidR="003541A0" w:rsidRPr="00FF0CC0">
        <w:t xml:space="preserve"> 9, OIB: 11757803661, Danijel Knežević, Zagreb, Ulica Stjepana </w:t>
      </w:r>
      <w:proofErr w:type="spellStart"/>
      <w:r w:rsidR="003541A0" w:rsidRPr="00FF0CC0">
        <w:t>Bencekovića</w:t>
      </w:r>
      <w:proofErr w:type="spellEnd"/>
      <w:r w:rsidR="003541A0" w:rsidRPr="00FF0CC0">
        <w:t xml:space="preserve"> 33A, OIB: 13813727118, Marko Perica, Zagreb, </w:t>
      </w:r>
      <w:proofErr w:type="spellStart"/>
      <w:r w:rsidR="003541A0" w:rsidRPr="00FF0CC0">
        <w:t>Jaruščica</w:t>
      </w:r>
      <w:proofErr w:type="spellEnd"/>
      <w:r w:rsidR="003541A0" w:rsidRPr="00FF0CC0">
        <w:t xml:space="preserve"> 9, OIB: 35428999919, Zlatko Mihaljević, Zagreb, </w:t>
      </w:r>
      <w:proofErr w:type="spellStart"/>
      <w:r w:rsidR="003541A0" w:rsidRPr="00FF0CC0">
        <w:t>Jaruščica</w:t>
      </w:r>
      <w:proofErr w:type="spellEnd"/>
      <w:r w:rsidR="003541A0" w:rsidRPr="00FF0CC0">
        <w:t xml:space="preserve"> 9, OIB: 12071388451, Amelija Udženija, </w:t>
      </w:r>
      <w:proofErr w:type="spellStart"/>
      <w:r w:rsidR="003541A0" w:rsidRPr="00FF0CC0">
        <w:t>Jaruščica</w:t>
      </w:r>
      <w:proofErr w:type="spellEnd"/>
      <w:r w:rsidR="003541A0" w:rsidRPr="00FF0CC0">
        <w:t xml:space="preserve"> 11, Zagreb, OIB:40223655731, Vlasta Ivanović, Županja, Ilirskog </w:t>
      </w:r>
      <w:proofErr w:type="spellStart"/>
      <w:r w:rsidR="003541A0" w:rsidRPr="00FF0CC0">
        <w:t>preproroda</w:t>
      </w:r>
      <w:proofErr w:type="spellEnd"/>
      <w:r w:rsidR="003541A0" w:rsidRPr="00FF0CC0">
        <w:t xml:space="preserve"> 44,OIB: 92656673320, Željko  </w:t>
      </w:r>
      <w:proofErr w:type="spellStart"/>
      <w:r w:rsidR="003541A0" w:rsidRPr="00FF0CC0">
        <w:t>Kuprešak</w:t>
      </w:r>
      <w:proofErr w:type="spellEnd"/>
      <w:r w:rsidR="003541A0" w:rsidRPr="00FF0CC0">
        <w:t xml:space="preserve"> iz Županje, Lavoslava Ružičke 19, OIB: 04421901571, Vinko Matić, Ploče, Trg bana J. Jelačića 22, OIB: 76603245468, Damir Petričević, Zagreb, Ulica Radoslava Cimermana 74a, OIB: 19240755447, Željko Meštrović, </w:t>
      </w:r>
      <w:proofErr w:type="spellStart"/>
      <w:r w:rsidR="003541A0" w:rsidRPr="00FF0CC0">
        <w:t>Jarušćica</w:t>
      </w:r>
      <w:proofErr w:type="spellEnd"/>
      <w:r w:rsidR="003541A0" w:rsidRPr="00FF0CC0">
        <w:t xml:space="preserve"> 11, Zagreb, OIB: 51891267765, Lidija Kovač, Zagreb, </w:t>
      </w:r>
      <w:proofErr w:type="spellStart"/>
      <w:r w:rsidR="003541A0" w:rsidRPr="00FF0CC0">
        <w:t>Jaruščica</w:t>
      </w:r>
      <w:proofErr w:type="spellEnd"/>
      <w:r w:rsidR="003541A0" w:rsidRPr="00FF0CC0">
        <w:t xml:space="preserve"> 11, OIB: 66546134535, Dragica Poje, Zabok, Matije Gupca 95, OIB: 56918905871, Pero Grgić, </w:t>
      </w:r>
      <w:proofErr w:type="spellStart"/>
      <w:r w:rsidR="003541A0" w:rsidRPr="00FF0CC0">
        <w:t>Miljanovac</w:t>
      </w:r>
      <w:proofErr w:type="spellEnd"/>
      <w:r w:rsidR="003541A0" w:rsidRPr="00FF0CC0">
        <w:t xml:space="preserve">, </w:t>
      </w:r>
      <w:proofErr w:type="spellStart"/>
      <w:r w:rsidR="003541A0" w:rsidRPr="00FF0CC0">
        <w:t>Sirač</w:t>
      </w:r>
      <w:proofErr w:type="spellEnd"/>
      <w:r w:rsidR="003541A0" w:rsidRPr="00FF0CC0">
        <w:t xml:space="preserve">, </w:t>
      </w:r>
      <w:proofErr w:type="spellStart"/>
      <w:r w:rsidR="003541A0" w:rsidRPr="00FF0CC0">
        <w:t>Miljanovac</w:t>
      </w:r>
      <w:proofErr w:type="spellEnd"/>
      <w:r w:rsidR="003541A0" w:rsidRPr="00FF0CC0">
        <w:t xml:space="preserve"> 92, OIB: 12412535358, Elvis  Haušić, Stubička 531, Donja Bistra, OIB: 24987201979, Josip </w:t>
      </w:r>
      <w:proofErr w:type="spellStart"/>
      <w:r w:rsidR="003541A0" w:rsidRPr="00FF0CC0">
        <w:t>Tomaško</w:t>
      </w:r>
      <w:proofErr w:type="spellEnd"/>
      <w:r w:rsidR="003541A0" w:rsidRPr="00FF0CC0">
        <w:t xml:space="preserve">, </w:t>
      </w:r>
      <w:proofErr w:type="spellStart"/>
      <w:r w:rsidR="003541A0" w:rsidRPr="00FF0CC0">
        <w:t>Kupinečki</w:t>
      </w:r>
      <w:proofErr w:type="spellEnd"/>
      <w:r w:rsidR="003541A0" w:rsidRPr="00FF0CC0">
        <w:t xml:space="preserve"> </w:t>
      </w:r>
      <w:proofErr w:type="spellStart"/>
      <w:r w:rsidR="003541A0" w:rsidRPr="00FF0CC0">
        <w:t>Kraljevec</w:t>
      </w:r>
      <w:proofErr w:type="spellEnd"/>
      <w:r w:rsidR="003541A0" w:rsidRPr="00FF0CC0">
        <w:t xml:space="preserve">, Grad Zagreb, </w:t>
      </w:r>
      <w:proofErr w:type="spellStart"/>
      <w:r w:rsidR="003541A0" w:rsidRPr="00FF0CC0">
        <w:t>Grančarska</w:t>
      </w:r>
      <w:proofErr w:type="spellEnd"/>
      <w:r w:rsidR="003541A0" w:rsidRPr="00FF0CC0">
        <w:t xml:space="preserve"> ulica V. odvojak 2, OIB: 84215172951 i Željko </w:t>
      </w:r>
      <w:proofErr w:type="spellStart"/>
      <w:r w:rsidR="003541A0" w:rsidRPr="00FF0CC0">
        <w:t>Piler</w:t>
      </w:r>
      <w:proofErr w:type="spellEnd"/>
      <w:r w:rsidR="003541A0" w:rsidRPr="00FF0CC0">
        <w:t xml:space="preserve">, </w:t>
      </w:r>
      <w:proofErr w:type="spellStart"/>
      <w:r w:rsidR="003541A0" w:rsidRPr="00FF0CC0">
        <w:t>Jaruščica</w:t>
      </w:r>
      <w:proofErr w:type="spellEnd"/>
      <w:r w:rsidR="003541A0" w:rsidRPr="00FF0CC0">
        <w:t xml:space="preserve"> 11, Zagreb, OIB: 61843813267.</w:t>
      </w:r>
    </w:p>
    <w:p w:rsidRDefault="00A3124E" w:rsidP="00FF0CC0" w:rsidR="00A3124E" w:rsidRPr="00FF0CC0">
      <w:pPr>
        <w:jc w:val="both"/>
      </w:pPr>
    </w:p>
    <w:p w:rsidRDefault="00A3124E" w:rsidP="00FF0CC0" w:rsidR="00A3124E" w:rsidRPr="00FF0CC0">
      <w:pPr>
        <w:jc w:val="both"/>
      </w:pPr>
      <w:r w:rsidRPr="00FF0CC0">
        <w:t xml:space="preserve">Uplatu  je potrebno izvršiti u daljnjem roku od 30 dana po pravomoćnosti ovog rješenja (primitak rješenja  plus osam dana)  na račun  na koji je izvršena uplata jamčevine. </w:t>
      </w:r>
    </w:p>
    <w:p w:rsidRDefault="00A3124E" w:rsidP="00FF0CC0" w:rsidR="00A3124E" w:rsidRPr="00FF0CC0">
      <w:pPr>
        <w:jc w:val="both"/>
      </w:pPr>
    </w:p>
    <w:p w:rsidRDefault="00A3124E" w:rsidP="00FF0CC0" w:rsidR="00A3124E" w:rsidRPr="00FF0CC0">
      <w:pPr>
        <w:jc w:val="both"/>
        <w:rPr>
          <w:b/>
        </w:rPr>
      </w:pPr>
      <w:r w:rsidRPr="00FF0CC0">
        <w:lastRenderedPageBreak/>
        <w:t>Oglas o prodaji nekretnine objavljen je na oglasnoj ploči suda i putem web stranice Visokog trgovačkog suda RH.</w:t>
      </w:r>
      <w:r w:rsidRPr="00FF0CC0">
        <w:rPr>
          <w:b/>
        </w:rPr>
        <w:t xml:space="preserve"> </w:t>
      </w:r>
      <w:r w:rsidRPr="00FF0CC0">
        <w:t>Budući su ispunjeni uvjeti za dosudu nekretnine, temeljem važećeg članka 98. Ovršnog zakona koji se primjenjuje u ovom predmetu riješeno je kao pod I do XXXIV izreke. Ovo rješenje sud će objaviti na e-oglasnoj ploči suda. Kupci su dužni izvršiti uplatu preostalog iznosa na način da od iznosa ostvarenog na dražbi oduzmu iznos uplaćene jamčevine za predmet prodaje.  Nakon pravomoćnosti rješenja o dosudi nekretnine, po uplati iznosa do pune kupoprodajne cijene sud će dostaviti nadležnom zemljišnoknjižnom sudu ovo rješenje radi upisa prava vlasništva kupca te brisanja prava i tereta na predmetnoj nekretnini, sve određeno kao pod XXXIII izreke. Predaja nekretnine kupcu odrediti će se zaključkom, sve u skladu s člankom 108. Ovršnog zakona, temeljem stanja spisa, kao pod</w:t>
      </w:r>
      <w:r w:rsidR="00A941CE" w:rsidRPr="00FF0CC0">
        <w:t xml:space="preserve"> točkom</w:t>
      </w:r>
      <w:r w:rsidRPr="00FF0CC0">
        <w:t xml:space="preserve"> </w:t>
      </w:r>
      <w:r w:rsidR="00A941CE" w:rsidRPr="00FF0CC0">
        <w:t>XXXIV</w:t>
      </w:r>
      <w:r w:rsidRPr="00FF0CC0">
        <w:t xml:space="preserve"> izreke ovog rješenja. </w:t>
      </w:r>
    </w:p>
    <w:p w:rsidRDefault="00A3124E" w:rsidP="00FF0CC0" w:rsidR="00A3124E" w:rsidRPr="00FF0CC0">
      <w:pPr>
        <w:jc w:val="both"/>
      </w:pPr>
    </w:p>
    <w:p w:rsidRDefault="002A1A7E" w:rsidP="008B4303" w:rsidR="00A3124E" w:rsidRPr="00FF0CC0">
      <w:pPr>
        <w:jc w:val="center"/>
      </w:pPr>
      <w:r>
        <w:t>U Zagrebu, 12. sr</w:t>
      </w:r>
      <w:r w:rsidR="00A3124E" w:rsidRPr="00FF0CC0">
        <w:t>pnja 2018. godine</w:t>
      </w:r>
    </w:p>
    <w:p w:rsidRDefault="00A3124E" w:rsidP="00FF0CC0" w:rsidR="00A3124E" w:rsidRPr="00FF0CC0">
      <w:pPr>
        <w:jc w:val="both"/>
      </w:pPr>
    </w:p>
    <w:p w:rsidRDefault="00A3124E" w:rsidP="00FF0CC0" w:rsidR="00A3124E" w:rsidRPr="00FF0CC0">
      <w:pPr>
        <w:jc w:val="both"/>
      </w:pPr>
      <w:r w:rsidRPr="00FF0CC0">
        <w:t xml:space="preserve">                                                                                                    STEČAJNI SUDAC:</w:t>
      </w:r>
    </w:p>
    <w:p w:rsidRDefault="00A3124E" w:rsidP="00FF0CC0" w:rsidR="00A3124E" w:rsidRPr="00FF0CC0">
      <w:pPr>
        <w:jc w:val="both"/>
      </w:pPr>
      <w:r w:rsidRPr="00FF0CC0">
        <w:t xml:space="preserve">                                                                                                    NINO RADIĆ  v.r. </w:t>
      </w:r>
    </w:p>
    <w:p w:rsidRDefault="00A3124E" w:rsidP="00FF0CC0" w:rsidR="00A3124E" w:rsidRPr="00FF0CC0">
      <w:pPr>
        <w:jc w:val="both"/>
      </w:pPr>
      <w:r w:rsidRPr="00FF0CC0">
        <w:t xml:space="preserve">POUKA O PRAVNOM LIJEKU: </w:t>
      </w:r>
    </w:p>
    <w:p w:rsidRDefault="00A3124E" w:rsidP="00FF0CC0" w:rsidR="00A3124E" w:rsidRPr="00FF0CC0">
      <w:pPr>
        <w:jc w:val="both"/>
      </w:pPr>
      <w:r w:rsidRPr="00FF0CC0">
        <w:t xml:space="preserve">Protiv ovog  rješenja nezadovoljna stranka može uložiti  žalbu  Visokom trgovačkom sudu RH u roku od 8 dana  od dana  primitka rješenja, a ulaže se putem ovog Suda u   2 primjerka za Sud i po 1 za svaku protivnu stranku. </w:t>
      </w:r>
    </w:p>
    <w:p w:rsidRDefault="00A3124E" w:rsidP="00FF0CC0" w:rsidR="002E5C24">
      <w:pPr>
        <w:jc w:val="both"/>
      </w:pPr>
      <w:r w:rsidRPr="00FF0CC0">
        <w:tab/>
      </w:r>
      <w:r w:rsidRPr="00FF0CC0">
        <w:tab/>
      </w:r>
    </w:p>
    <w:p w:rsidRDefault="002E5C24" w:rsidP="00FF0CC0" w:rsidR="002E5C24">
      <w:pPr>
        <w:jc w:val="both"/>
      </w:pPr>
      <w:r>
        <w:tab/>
      </w:r>
      <w:r>
        <w:tab/>
      </w:r>
      <w:r>
        <w:tab/>
      </w:r>
      <w:r>
        <w:tab/>
      </w:r>
      <w:r>
        <w:tab/>
      </w:r>
      <w:r>
        <w:tab/>
      </w:r>
      <w:r>
        <w:tab/>
        <w:t xml:space="preserve">Za točnost </w:t>
      </w:r>
      <w:proofErr w:type="spellStart"/>
      <w:r>
        <w:t>otpravka</w:t>
      </w:r>
      <w:proofErr w:type="spellEnd"/>
      <w:r>
        <w:t xml:space="preserve">-ovlašteni službenik: </w:t>
      </w:r>
    </w:p>
    <w:p w:rsidRDefault="002E5C24" w:rsidP="00FF0CC0" w:rsidR="002E5C24">
      <w:pPr>
        <w:jc w:val="both"/>
      </w:pPr>
      <w:r>
        <w:tab/>
      </w:r>
      <w:r>
        <w:tab/>
      </w:r>
      <w:r>
        <w:tab/>
      </w:r>
      <w:r>
        <w:tab/>
      </w:r>
      <w:r>
        <w:tab/>
      </w:r>
      <w:r>
        <w:tab/>
      </w:r>
      <w:r>
        <w:tab/>
      </w:r>
      <w:r>
        <w:tab/>
        <w:t xml:space="preserve">    Tatjana Slaviček </w:t>
      </w:r>
    </w:p>
    <w:p w:rsidRDefault="002E5C24" w:rsidP="00FF0CC0" w:rsidR="002E5C24">
      <w:pPr>
        <w:jc w:val="both"/>
      </w:pPr>
    </w:p>
    <w:p w:rsidRDefault="002E5C24" w:rsidP="00FF0CC0" w:rsidR="002E5C24">
      <w:pPr>
        <w:jc w:val="both"/>
      </w:pPr>
    </w:p>
    <w:p w:rsidRDefault="002E5C24" w:rsidP="00FF0CC0" w:rsidR="002E5C24">
      <w:pPr>
        <w:jc w:val="both"/>
      </w:pPr>
    </w:p>
    <w:p w:rsidRDefault="002E5C24" w:rsidP="00FF0CC0" w:rsidR="002E5C24">
      <w:pPr>
        <w:jc w:val="both"/>
      </w:pPr>
    </w:p>
    <w:p w:rsidRDefault="002E5C24" w:rsidP="00FF0CC0" w:rsidR="002E5C24">
      <w:pPr>
        <w:jc w:val="both"/>
      </w:pPr>
    </w:p>
    <w:p w:rsidRDefault="002E5C24" w:rsidP="00FF0CC0" w:rsidR="002E5C24">
      <w:pPr>
        <w:jc w:val="both"/>
      </w:pPr>
    </w:p>
    <w:p w:rsidRDefault="002E5C24" w:rsidP="00FF0CC0" w:rsidR="002E5C24">
      <w:pPr>
        <w:jc w:val="both"/>
      </w:pPr>
    </w:p>
    <w:p w:rsidRDefault="002E5C24" w:rsidP="00FF0CC0" w:rsidR="002E5C24">
      <w:pPr>
        <w:jc w:val="both"/>
      </w:pPr>
    </w:p>
    <w:p w:rsidRDefault="002E5C24" w:rsidP="00FF0CC0" w:rsidR="002E5C24">
      <w:pPr>
        <w:jc w:val="both"/>
      </w:pPr>
    </w:p>
    <w:p w:rsidRDefault="002E5C24" w:rsidP="00FF0CC0" w:rsidR="002E5C24">
      <w:pPr>
        <w:jc w:val="both"/>
      </w:pPr>
    </w:p>
    <w:p w:rsidRDefault="002E5C24" w:rsidP="00FF0CC0" w:rsidR="002E5C24">
      <w:pPr>
        <w:jc w:val="both"/>
      </w:pPr>
    </w:p>
    <w:p w:rsidRDefault="002E5C24" w:rsidP="00FF0CC0" w:rsidR="002E5C24">
      <w:pPr>
        <w:jc w:val="both"/>
      </w:pPr>
    </w:p>
    <w:p w:rsidRDefault="002E5C24" w:rsidP="00FF0CC0" w:rsidR="002E5C24">
      <w:pPr>
        <w:jc w:val="both"/>
      </w:pPr>
    </w:p>
    <w:p w:rsidRDefault="002E5C24" w:rsidP="00FF0CC0" w:rsidR="002E5C24">
      <w:pPr>
        <w:jc w:val="both"/>
      </w:pPr>
    </w:p>
    <w:p w:rsidRDefault="002E5C24" w:rsidP="00FF0CC0" w:rsidR="002E5C24">
      <w:pPr>
        <w:jc w:val="both"/>
      </w:pPr>
    </w:p>
    <w:p w:rsidRDefault="002E5C24" w:rsidP="00FF0CC0" w:rsidR="002E5C24">
      <w:pPr>
        <w:jc w:val="both"/>
      </w:pPr>
    </w:p>
    <w:p w:rsidRDefault="002E5C24" w:rsidP="00FF0CC0" w:rsidR="002E5C24">
      <w:pPr>
        <w:jc w:val="both"/>
      </w:pPr>
    </w:p>
    <w:p w:rsidRDefault="002E5C24" w:rsidP="00FF0CC0" w:rsidR="002E5C24">
      <w:pPr>
        <w:jc w:val="both"/>
      </w:pPr>
    </w:p>
    <w:p w:rsidRDefault="002E5C24" w:rsidP="00FF0CC0" w:rsidR="002E5C24">
      <w:pPr>
        <w:jc w:val="both"/>
      </w:pPr>
    </w:p>
    <w:p w:rsidRDefault="002E5C24" w:rsidP="00FF0CC0" w:rsidR="002E5C24">
      <w:pPr>
        <w:jc w:val="both"/>
      </w:pPr>
    </w:p>
    <w:p w:rsidRDefault="002E5C24" w:rsidP="00FF0CC0" w:rsidR="002E5C24">
      <w:pPr>
        <w:jc w:val="both"/>
      </w:pPr>
    </w:p>
    <w:p w:rsidRDefault="002E5C24" w:rsidP="00FF0CC0" w:rsidR="002E5C24">
      <w:pPr>
        <w:jc w:val="both"/>
      </w:pPr>
    </w:p>
    <w:p w:rsidRDefault="002E5C24" w:rsidP="00FF0CC0" w:rsidR="002E5C24">
      <w:pPr>
        <w:jc w:val="both"/>
      </w:pPr>
    </w:p>
    <w:p w:rsidRDefault="002E5C24" w:rsidP="00FF0CC0" w:rsidR="002E5C24">
      <w:pPr>
        <w:jc w:val="both"/>
      </w:pPr>
    </w:p>
    <w:p w:rsidRDefault="002E5C24" w:rsidP="00FF0CC0" w:rsidR="002E5C24">
      <w:pPr>
        <w:jc w:val="both"/>
      </w:pPr>
    </w:p>
    <w:p w:rsidRDefault="002E5C24" w:rsidP="00FF0CC0" w:rsidR="002E5C24">
      <w:pPr>
        <w:jc w:val="both"/>
      </w:pPr>
    </w:p>
    <w:p w:rsidRDefault="002E5C24" w:rsidP="00FF0CC0" w:rsidR="002E5C24">
      <w:pPr>
        <w:jc w:val="both"/>
      </w:pPr>
    </w:p>
    <w:sectPr w:rsidR="002E5C2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E05127E"/>
    <w:multiLevelType w:val="hybridMultilevel"/>
    <w:tmpl w:val="5740A9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42C6"/>
    <w:rsid w:val="00017932"/>
    <w:rsid w:val="0008598A"/>
    <w:rsid w:val="00094F25"/>
    <w:rsid w:val="00140F3D"/>
    <w:rsid w:val="00150AD3"/>
    <w:rsid w:val="001E2C5C"/>
    <w:rsid w:val="001E7687"/>
    <w:rsid w:val="00212CD6"/>
    <w:rsid w:val="002669AC"/>
    <w:rsid w:val="0027143C"/>
    <w:rsid w:val="0029675D"/>
    <w:rsid w:val="00297906"/>
    <w:rsid w:val="002A1A7E"/>
    <w:rsid w:val="002E5C24"/>
    <w:rsid w:val="002F4FC7"/>
    <w:rsid w:val="003541A0"/>
    <w:rsid w:val="003A796A"/>
    <w:rsid w:val="003C226B"/>
    <w:rsid w:val="004118E6"/>
    <w:rsid w:val="00450457"/>
    <w:rsid w:val="00455AAF"/>
    <w:rsid w:val="004836CD"/>
    <w:rsid w:val="004E2064"/>
    <w:rsid w:val="0050783D"/>
    <w:rsid w:val="00545FE2"/>
    <w:rsid w:val="005634DD"/>
    <w:rsid w:val="005806DF"/>
    <w:rsid w:val="005D1844"/>
    <w:rsid w:val="005E2AD5"/>
    <w:rsid w:val="006E013E"/>
    <w:rsid w:val="0071453A"/>
    <w:rsid w:val="00721700"/>
    <w:rsid w:val="007637A2"/>
    <w:rsid w:val="007644BB"/>
    <w:rsid w:val="00786A58"/>
    <w:rsid w:val="007967DE"/>
    <w:rsid w:val="007B306C"/>
    <w:rsid w:val="007F1795"/>
    <w:rsid w:val="00814D04"/>
    <w:rsid w:val="008224C6"/>
    <w:rsid w:val="00860D48"/>
    <w:rsid w:val="008A0C0B"/>
    <w:rsid w:val="008B2AA9"/>
    <w:rsid w:val="008B42C6"/>
    <w:rsid w:val="008B4303"/>
    <w:rsid w:val="009A6257"/>
    <w:rsid w:val="00A301B5"/>
    <w:rsid w:val="00A3124E"/>
    <w:rsid w:val="00A941CE"/>
    <w:rsid w:val="00AE40DE"/>
    <w:rsid w:val="00AF62DB"/>
    <w:rsid w:val="00C67B22"/>
    <w:rsid w:val="00CF348F"/>
    <w:rsid w:val="00D3311E"/>
    <w:rsid w:val="00D70E61"/>
    <w:rsid w:val="00D8451A"/>
    <w:rsid w:val="00DF3245"/>
    <w:rsid w:val="00E30AFA"/>
    <w:rsid w:val="00EC71B7"/>
    <w:rsid w:val="00F6394B"/>
    <w:rsid w:val="00F655B5"/>
    <w:rsid w:val="00F748C2"/>
    <w:rsid w:val="00F804F0"/>
    <w:rsid w:val="00F80EAD"/>
    <w:rsid w:val="00FA7593"/>
    <w:rsid w:val="00FD0316"/>
    <w:rsid w:val="00FD0407"/>
    <w:rsid w:val="00FE0742"/>
    <w:rsid w:val="00FF079C"/>
    <w:rsid w:val="00FF0CC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42C6"/>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binitekst" w:type="paragraph">
    <w:name w:val="Plain Text"/>
    <w:basedOn w:val="Normal"/>
    <w:link w:val="ObinitekstChar"/>
    <w:uiPriority w:val="99"/>
    <w:unhideWhenUsed/>
    <w:rsid w:val="008B42C6"/>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8B42C6"/>
    <w:rPr>
      <w:rFonts w:hAnsi="Calibri" w:ascii="Calibri"/>
      <w:sz w:val="22"/>
      <w:szCs w:val="21"/>
    </w:rPr>
  </w:style>
  <w:style w:styleId="Bezproreda" w:type="paragraph">
    <w:name w:val="No Spacing"/>
    <w:uiPriority w:val="1"/>
    <w:qFormat/>
    <w:rsid w:val="008B42C6"/>
    <w:rPr>
      <w:rFonts w:hAnsiTheme="minorHAnsi" w:asciiTheme="minorHAnsi"/>
      <w:sz w:val="22"/>
    </w:rPr>
  </w:style>
  <w:style w:styleId="Tekstbalonia" w:type="paragraph">
    <w:name w:val="Balloon Text"/>
    <w:basedOn w:val="Normal"/>
    <w:link w:val="TekstbaloniaChar"/>
    <w:uiPriority w:val="99"/>
    <w:semiHidden/>
    <w:unhideWhenUsed/>
    <w:rsid w:val="00D70E6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70E61"/>
    <w:rPr>
      <w:rFonts w:cs="Tahoma" w:eastAsia="Times New Roman" w:hAnsi="Tahoma" w:ascii="Tahoma"/>
      <w:sz w:val="16"/>
      <w:szCs w:val="16"/>
      <w:lang w:eastAsia="hr-HR"/>
    </w:rPr>
  </w:style>
  <w:style w:styleId="Odlomakpopisa" w:type="paragraph">
    <w:name w:val="List Paragraph"/>
    <w:basedOn w:val="Normal"/>
    <w:uiPriority w:val="34"/>
    <w:qFormat/>
    <w:rsid w:val="00A3124E"/>
    <w:pPr>
      <w:ind w:left="720"/>
      <w:contextualSpacing/>
    </w:pPr>
  </w:style>
  <w:style w:styleId="Tekstrezerviranogmjesta" w:type="character">
    <w:name w:val="Placeholder Text"/>
    <w:basedOn w:val="Zadanifontodlomka"/>
    <w:uiPriority w:val="99"/>
    <w:semiHidden/>
    <w:rsid w:val="0029675D"/>
    <w:rPr>
      <w:color w:val="808080"/>
      <w:bdr w:space="0" w:sz="0" w:color="auto" w:val="none"/>
      <w:shd w:fill="auto" w:color="auto" w:val="clear"/>
    </w:rPr>
  </w:style>
  <w:style w:customStyle="true" w:styleId="eSPISCCParagraphDefaultFont" w:type="character">
    <w:name w:val="eSPIS_CC_Paragraph Default Font"/>
    <w:basedOn w:val="Zadanifontodlomka"/>
    <w:rsid w:val="0029675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9675D"/>
    <w:rPr>
      <w:bdr w:space="0" w:sz="0" w:color="auto" w:val="none"/>
      <w:shd w:fill="FFFFCC" w:color="auto" w:val="clear"/>
      <w:lang w:val="hr-HR"/>
    </w:rPr>
  </w:style>
  <w:style w:customStyle="true" w:styleId="PozadinaSvijetloCrvena" w:type="character">
    <w:name w:val="Pozadina_SvijetloCrvena"/>
    <w:basedOn w:val="eSPISCCParagraphDefaultFont"/>
    <w:rsid w:val="0029675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9675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42C6"/>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binitekst" w:type="paragraph">
    <w:name w:val="Plain Text"/>
    <w:basedOn w:val="Normal"/>
    <w:link w:val="ObinitekstChar"/>
    <w:uiPriority w:val="99"/>
    <w:unhideWhenUsed/>
    <w:rsid w:val="008B42C6"/>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8B42C6"/>
    <w:rPr>
      <w:rFonts w:ascii="Calibri" w:hAnsi="Calibri"/>
      <w:sz w:val="22"/>
      <w:szCs w:val="21"/>
    </w:rPr>
  </w:style>
  <w:style w:styleId="Bezproreda" w:type="paragraph">
    <w:name w:val="No Spacing"/>
    <w:uiPriority w:val="1"/>
    <w:qFormat/>
    <w:rsid w:val="008B42C6"/>
    <w:rPr>
      <w:rFonts w:asciiTheme="minorHAnsi" w:hAnsiTheme="minorHAnsi"/>
      <w:sz w:val="22"/>
    </w:rPr>
  </w:style>
  <w:style w:styleId="Tekstbalonia" w:type="paragraph">
    <w:name w:val="Balloon Text"/>
    <w:basedOn w:val="Normal"/>
    <w:link w:val="TekstbaloniaChar"/>
    <w:uiPriority w:val="99"/>
    <w:semiHidden/>
    <w:unhideWhenUsed/>
    <w:rsid w:val="00D70E61"/>
    <w:rPr>
      <w:rFonts w:ascii="Tahoma" w:cs="Tahoma" w:hAnsi="Tahoma"/>
      <w:sz w:val="16"/>
      <w:szCs w:val="16"/>
    </w:rPr>
  </w:style>
  <w:style w:customStyle="1" w:styleId="TekstbaloniaChar" w:type="character">
    <w:name w:val="Tekst balončića Char"/>
    <w:basedOn w:val="Zadanifontodlomka"/>
    <w:link w:val="Tekstbalonia"/>
    <w:uiPriority w:val="99"/>
    <w:semiHidden/>
    <w:rsid w:val="00D70E61"/>
    <w:rPr>
      <w:rFonts w:ascii="Tahoma" w:cs="Tahoma" w:eastAsia="Times New Roman" w:hAnsi="Tahoma"/>
      <w:sz w:val="16"/>
      <w:szCs w:val="16"/>
      <w:lang w:eastAsia="hr-HR"/>
    </w:rPr>
  </w:style>
  <w:style w:styleId="Odlomakpopisa" w:type="paragraph">
    <w:name w:val="List Paragraph"/>
    <w:basedOn w:val="Normal"/>
    <w:uiPriority w:val="34"/>
    <w:qFormat/>
    <w:rsid w:val="00A3124E"/>
    <w:pPr>
      <w:ind w:left="720"/>
      <w:contextualSpacing/>
    </w:pPr>
  </w:style>
  <w:style w:styleId="Tekstrezerviranogmjesta" w:type="character">
    <w:name w:val="Placeholder Text"/>
    <w:basedOn w:val="Zadanifontodlomka"/>
    <w:uiPriority w:val="99"/>
    <w:semiHidden/>
    <w:rsid w:val="0029675D"/>
    <w:rPr>
      <w:color w:val="808080"/>
      <w:bdr w:color="auto" w:space="0" w:sz="0" w:val="none"/>
      <w:shd w:color="auto" w:fill="auto" w:val="clear"/>
    </w:rPr>
  </w:style>
  <w:style w:customStyle="1" w:styleId="eSPISCCParagraphDefaultFont" w:type="character">
    <w:name w:val="eSPIS_CC_Paragraph Default Font"/>
    <w:basedOn w:val="Zadanifontodlomka"/>
    <w:rsid w:val="002967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9675D"/>
    <w:rPr>
      <w:bdr w:color="auto" w:space="0" w:sz="0" w:val="none"/>
      <w:shd w:color="auto" w:fill="FFFFCC" w:val="clear"/>
      <w:lang w:val="hr-HR"/>
    </w:rPr>
  </w:style>
  <w:style w:customStyle="1" w:styleId="PozadinaSvijetloCrvena" w:type="character">
    <w:name w:val="Pozadina_SvijetloCrvena"/>
    <w:basedOn w:val="eSPISCCParagraphDefaultFont"/>
    <w:rsid w:val="002967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9675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22690">
      <w:bodyDiv w:val="true"/>
      <w:marLeft w:val="0"/>
      <w:marRight w:val="0"/>
      <w:marTop w:val="0"/>
      <w:marBottom w:val="0"/>
      <w:divBdr>
        <w:top w:space="0" w:sz="0" w:color="auto" w:val="none"/>
        <w:left w:space="0" w:sz="0" w:color="auto" w:val="none"/>
        <w:bottom w:space="0" w:sz="0" w:color="auto" w:val="none"/>
        <w:right w:space="0" w:sz="0" w:color="auto" w:val="none"/>
      </w:divBdr>
    </w:div>
    <w:div w:id="54549029">
      <w:bodyDiv w:val="true"/>
      <w:marLeft w:val="0"/>
      <w:marRight w:val="0"/>
      <w:marTop w:val="0"/>
      <w:marBottom w:val="0"/>
      <w:divBdr>
        <w:top w:space="0" w:sz="0" w:color="auto" w:val="none"/>
        <w:left w:space="0" w:sz="0" w:color="auto" w:val="none"/>
        <w:bottom w:space="0" w:sz="0" w:color="auto" w:val="none"/>
        <w:right w:space="0" w:sz="0" w:color="auto" w:val="none"/>
      </w:divBdr>
    </w:div>
    <w:div w:id="73549116">
      <w:bodyDiv w:val="true"/>
      <w:marLeft w:val="0"/>
      <w:marRight w:val="0"/>
      <w:marTop w:val="0"/>
      <w:marBottom w:val="0"/>
      <w:divBdr>
        <w:top w:space="0" w:sz="0" w:color="auto" w:val="none"/>
        <w:left w:space="0" w:sz="0" w:color="auto" w:val="none"/>
        <w:bottom w:space="0" w:sz="0" w:color="auto" w:val="none"/>
        <w:right w:space="0" w:sz="0" w:color="auto" w:val="none"/>
      </w:divBdr>
    </w:div>
    <w:div w:id="80950235">
      <w:bodyDiv w:val="true"/>
      <w:marLeft w:val="0"/>
      <w:marRight w:val="0"/>
      <w:marTop w:val="0"/>
      <w:marBottom w:val="0"/>
      <w:divBdr>
        <w:top w:space="0" w:sz="0" w:color="auto" w:val="none"/>
        <w:left w:space="0" w:sz="0" w:color="auto" w:val="none"/>
        <w:bottom w:space="0" w:sz="0" w:color="auto" w:val="none"/>
        <w:right w:space="0" w:sz="0" w:color="auto" w:val="none"/>
      </w:divBdr>
    </w:div>
    <w:div w:id="90049411">
      <w:bodyDiv w:val="true"/>
      <w:marLeft w:val="0"/>
      <w:marRight w:val="0"/>
      <w:marTop w:val="0"/>
      <w:marBottom w:val="0"/>
      <w:divBdr>
        <w:top w:space="0" w:sz="0" w:color="auto" w:val="none"/>
        <w:left w:space="0" w:sz="0" w:color="auto" w:val="none"/>
        <w:bottom w:space="0" w:sz="0" w:color="auto" w:val="none"/>
        <w:right w:space="0" w:sz="0" w:color="auto" w:val="none"/>
      </w:divBdr>
    </w:div>
    <w:div w:id="115606854">
      <w:bodyDiv w:val="true"/>
      <w:marLeft w:val="0"/>
      <w:marRight w:val="0"/>
      <w:marTop w:val="0"/>
      <w:marBottom w:val="0"/>
      <w:divBdr>
        <w:top w:space="0" w:sz="0" w:color="auto" w:val="none"/>
        <w:left w:space="0" w:sz="0" w:color="auto" w:val="none"/>
        <w:bottom w:space="0" w:sz="0" w:color="auto" w:val="none"/>
        <w:right w:space="0" w:sz="0" w:color="auto" w:val="none"/>
      </w:divBdr>
    </w:div>
    <w:div w:id="115682736">
      <w:bodyDiv w:val="true"/>
      <w:marLeft w:val="0"/>
      <w:marRight w:val="0"/>
      <w:marTop w:val="0"/>
      <w:marBottom w:val="0"/>
      <w:divBdr>
        <w:top w:space="0" w:sz="0" w:color="auto" w:val="none"/>
        <w:left w:space="0" w:sz="0" w:color="auto" w:val="none"/>
        <w:bottom w:space="0" w:sz="0" w:color="auto" w:val="none"/>
        <w:right w:space="0" w:sz="0" w:color="auto" w:val="none"/>
      </w:divBdr>
    </w:div>
    <w:div w:id="138769564">
      <w:bodyDiv w:val="true"/>
      <w:marLeft w:val="0"/>
      <w:marRight w:val="0"/>
      <w:marTop w:val="0"/>
      <w:marBottom w:val="0"/>
      <w:divBdr>
        <w:top w:space="0" w:sz="0" w:color="auto" w:val="none"/>
        <w:left w:space="0" w:sz="0" w:color="auto" w:val="none"/>
        <w:bottom w:space="0" w:sz="0" w:color="auto" w:val="none"/>
        <w:right w:space="0" w:sz="0" w:color="auto" w:val="none"/>
      </w:divBdr>
    </w:div>
    <w:div w:id="163204247">
      <w:bodyDiv w:val="true"/>
      <w:marLeft w:val="0"/>
      <w:marRight w:val="0"/>
      <w:marTop w:val="0"/>
      <w:marBottom w:val="0"/>
      <w:divBdr>
        <w:top w:space="0" w:sz="0" w:color="auto" w:val="none"/>
        <w:left w:space="0" w:sz="0" w:color="auto" w:val="none"/>
        <w:bottom w:space="0" w:sz="0" w:color="auto" w:val="none"/>
        <w:right w:space="0" w:sz="0" w:color="auto" w:val="none"/>
      </w:divBdr>
    </w:div>
    <w:div w:id="201599414">
      <w:bodyDiv w:val="true"/>
      <w:marLeft w:val="0"/>
      <w:marRight w:val="0"/>
      <w:marTop w:val="0"/>
      <w:marBottom w:val="0"/>
      <w:divBdr>
        <w:top w:space="0" w:sz="0" w:color="auto" w:val="none"/>
        <w:left w:space="0" w:sz="0" w:color="auto" w:val="none"/>
        <w:bottom w:space="0" w:sz="0" w:color="auto" w:val="none"/>
        <w:right w:space="0" w:sz="0" w:color="auto" w:val="none"/>
      </w:divBdr>
    </w:div>
    <w:div w:id="223569529">
      <w:bodyDiv w:val="true"/>
      <w:marLeft w:val="0"/>
      <w:marRight w:val="0"/>
      <w:marTop w:val="0"/>
      <w:marBottom w:val="0"/>
      <w:divBdr>
        <w:top w:space="0" w:sz="0" w:color="auto" w:val="none"/>
        <w:left w:space="0" w:sz="0" w:color="auto" w:val="none"/>
        <w:bottom w:space="0" w:sz="0" w:color="auto" w:val="none"/>
        <w:right w:space="0" w:sz="0" w:color="auto" w:val="none"/>
      </w:divBdr>
    </w:div>
    <w:div w:id="232472470">
      <w:bodyDiv w:val="true"/>
      <w:marLeft w:val="0"/>
      <w:marRight w:val="0"/>
      <w:marTop w:val="0"/>
      <w:marBottom w:val="0"/>
      <w:divBdr>
        <w:top w:space="0" w:sz="0" w:color="auto" w:val="none"/>
        <w:left w:space="0" w:sz="0" w:color="auto" w:val="none"/>
        <w:bottom w:space="0" w:sz="0" w:color="auto" w:val="none"/>
        <w:right w:space="0" w:sz="0" w:color="auto" w:val="none"/>
      </w:divBdr>
    </w:div>
    <w:div w:id="248125538">
      <w:bodyDiv w:val="true"/>
      <w:marLeft w:val="0"/>
      <w:marRight w:val="0"/>
      <w:marTop w:val="0"/>
      <w:marBottom w:val="0"/>
      <w:divBdr>
        <w:top w:space="0" w:sz="0" w:color="auto" w:val="none"/>
        <w:left w:space="0" w:sz="0" w:color="auto" w:val="none"/>
        <w:bottom w:space="0" w:sz="0" w:color="auto" w:val="none"/>
        <w:right w:space="0" w:sz="0" w:color="auto" w:val="none"/>
      </w:divBdr>
    </w:div>
    <w:div w:id="275522144">
      <w:bodyDiv w:val="true"/>
      <w:marLeft w:val="0"/>
      <w:marRight w:val="0"/>
      <w:marTop w:val="0"/>
      <w:marBottom w:val="0"/>
      <w:divBdr>
        <w:top w:space="0" w:sz="0" w:color="auto" w:val="none"/>
        <w:left w:space="0" w:sz="0" w:color="auto" w:val="none"/>
        <w:bottom w:space="0" w:sz="0" w:color="auto" w:val="none"/>
        <w:right w:space="0" w:sz="0" w:color="auto" w:val="none"/>
      </w:divBdr>
    </w:div>
    <w:div w:id="307592669">
      <w:bodyDiv w:val="true"/>
      <w:marLeft w:val="0"/>
      <w:marRight w:val="0"/>
      <w:marTop w:val="0"/>
      <w:marBottom w:val="0"/>
      <w:divBdr>
        <w:top w:space="0" w:sz="0" w:color="auto" w:val="none"/>
        <w:left w:space="0" w:sz="0" w:color="auto" w:val="none"/>
        <w:bottom w:space="0" w:sz="0" w:color="auto" w:val="none"/>
        <w:right w:space="0" w:sz="0" w:color="auto" w:val="none"/>
      </w:divBdr>
    </w:div>
    <w:div w:id="323748631">
      <w:bodyDiv w:val="true"/>
      <w:marLeft w:val="0"/>
      <w:marRight w:val="0"/>
      <w:marTop w:val="0"/>
      <w:marBottom w:val="0"/>
      <w:divBdr>
        <w:top w:space="0" w:sz="0" w:color="auto" w:val="none"/>
        <w:left w:space="0" w:sz="0" w:color="auto" w:val="none"/>
        <w:bottom w:space="0" w:sz="0" w:color="auto" w:val="none"/>
        <w:right w:space="0" w:sz="0" w:color="auto" w:val="none"/>
      </w:divBdr>
    </w:div>
    <w:div w:id="326713866">
      <w:bodyDiv w:val="true"/>
      <w:marLeft w:val="0"/>
      <w:marRight w:val="0"/>
      <w:marTop w:val="0"/>
      <w:marBottom w:val="0"/>
      <w:divBdr>
        <w:top w:space="0" w:sz="0" w:color="auto" w:val="none"/>
        <w:left w:space="0" w:sz="0" w:color="auto" w:val="none"/>
        <w:bottom w:space="0" w:sz="0" w:color="auto" w:val="none"/>
        <w:right w:space="0" w:sz="0" w:color="auto" w:val="none"/>
      </w:divBdr>
    </w:div>
    <w:div w:id="345139191">
      <w:bodyDiv w:val="true"/>
      <w:marLeft w:val="0"/>
      <w:marRight w:val="0"/>
      <w:marTop w:val="0"/>
      <w:marBottom w:val="0"/>
      <w:divBdr>
        <w:top w:space="0" w:sz="0" w:color="auto" w:val="none"/>
        <w:left w:space="0" w:sz="0" w:color="auto" w:val="none"/>
        <w:bottom w:space="0" w:sz="0" w:color="auto" w:val="none"/>
        <w:right w:space="0" w:sz="0" w:color="auto" w:val="none"/>
      </w:divBdr>
    </w:div>
    <w:div w:id="385379381">
      <w:bodyDiv w:val="true"/>
      <w:marLeft w:val="0"/>
      <w:marRight w:val="0"/>
      <w:marTop w:val="0"/>
      <w:marBottom w:val="0"/>
      <w:divBdr>
        <w:top w:space="0" w:sz="0" w:color="auto" w:val="none"/>
        <w:left w:space="0" w:sz="0" w:color="auto" w:val="none"/>
        <w:bottom w:space="0" w:sz="0" w:color="auto" w:val="none"/>
        <w:right w:space="0" w:sz="0" w:color="auto" w:val="none"/>
      </w:divBdr>
    </w:div>
    <w:div w:id="481242392">
      <w:bodyDiv w:val="true"/>
      <w:marLeft w:val="0"/>
      <w:marRight w:val="0"/>
      <w:marTop w:val="0"/>
      <w:marBottom w:val="0"/>
      <w:divBdr>
        <w:top w:space="0" w:sz="0" w:color="auto" w:val="none"/>
        <w:left w:space="0" w:sz="0" w:color="auto" w:val="none"/>
        <w:bottom w:space="0" w:sz="0" w:color="auto" w:val="none"/>
        <w:right w:space="0" w:sz="0" w:color="auto" w:val="none"/>
      </w:divBdr>
    </w:div>
    <w:div w:id="532428593">
      <w:bodyDiv w:val="true"/>
      <w:marLeft w:val="0"/>
      <w:marRight w:val="0"/>
      <w:marTop w:val="0"/>
      <w:marBottom w:val="0"/>
      <w:divBdr>
        <w:top w:space="0" w:sz="0" w:color="auto" w:val="none"/>
        <w:left w:space="0" w:sz="0" w:color="auto" w:val="none"/>
        <w:bottom w:space="0" w:sz="0" w:color="auto" w:val="none"/>
        <w:right w:space="0" w:sz="0" w:color="auto" w:val="none"/>
      </w:divBdr>
    </w:div>
    <w:div w:id="580063016">
      <w:bodyDiv w:val="true"/>
      <w:marLeft w:val="0"/>
      <w:marRight w:val="0"/>
      <w:marTop w:val="0"/>
      <w:marBottom w:val="0"/>
      <w:divBdr>
        <w:top w:space="0" w:sz="0" w:color="auto" w:val="none"/>
        <w:left w:space="0" w:sz="0" w:color="auto" w:val="none"/>
        <w:bottom w:space="0" w:sz="0" w:color="auto" w:val="none"/>
        <w:right w:space="0" w:sz="0" w:color="auto" w:val="none"/>
      </w:divBdr>
    </w:div>
    <w:div w:id="589392600">
      <w:bodyDiv w:val="true"/>
      <w:marLeft w:val="0"/>
      <w:marRight w:val="0"/>
      <w:marTop w:val="0"/>
      <w:marBottom w:val="0"/>
      <w:divBdr>
        <w:top w:space="0" w:sz="0" w:color="auto" w:val="none"/>
        <w:left w:space="0" w:sz="0" w:color="auto" w:val="none"/>
        <w:bottom w:space="0" w:sz="0" w:color="auto" w:val="none"/>
        <w:right w:space="0" w:sz="0" w:color="auto" w:val="none"/>
      </w:divBdr>
    </w:div>
    <w:div w:id="607615250">
      <w:bodyDiv w:val="true"/>
      <w:marLeft w:val="0"/>
      <w:marRight w:val="0"/>
      <w:marTop w:val="0"/>
      <w:marBottom w:val="0"/>
      <w:divBdr>
        <w:top w:space="0" w:sz="0" w:color="auto" w:val="none"/>
        <w:left w:space="0" w:sz="0" w:color="auto" w:val="none"/>
        <w:bottom w:space="0" w:sz="0" w:color="auto" w:val="none"/>
        <w:right w:space="0" w:sz="0" w:color="auto" w:val="none"/>
      </w:divBdr>
    </w:div>
    <w:div w:id="614294427">
      <w:bodyDiv w:val="true"/>
      <w:marLeft w:val="0"/>
      <w:marRight w:val="0"/>
      <w:marTop w:val="0"/>
      <w:marBottom w:val="0"/>
      <w:divBdr>
        <w:top w:space="0" w:sz="0" w:color="auto" w:val="none"/>
        <w:left w:space="0" w:sz="0" w:color="auto" w:val="none"/>
        <w:bottom w:space="0" w:sz="0" w:color="auto" w:val="none"/>
        <w:right w:space="0" w:sz="0" w:color="auto" w:val="none"/>
      </w:divBdr>
    </w:div>
    <w:div w:id="614335808">
      <w:bodyDiv w:val="true"/>
      <w:marLeft w:val="0"/>
      <w:marRight w:val="0"/>
      <w:marTop w:val="0"/>
      <w:marBottom w:val="0"/>
      <w:divBdr>
        <w:top w:space="0" w:sz="0" w:color="auto" w:val="none"/>
        <w:left w:space="0" w:sz="0" w:color="auto" w:val="none"/>
        <w:bottom w:space="0" w:sz="0" w:color="auto" w:val="none"/>
        <w:right w:space="0" w:sz="0" w:color="auto" w:val="none"/>
      </w:divBdr>
    </w:div>
    <w:div w:id="630210482">
      <w:bodyDiv w:val="true"/>
      <w:marLeft w:val="0"/>
      <w:marRight w:val="0"/>
      <w:marTop w:val="0"/>
      <w:marBottom w:val="0"/>
      <w:divBdr>
        <w:top w:space="0" w:sz="0" w:color="auto" w:val="none"/>
        <w:left w:space="0" w:sz="0" w:color="auto" w:val="none"/>
        <w:bottom w:space="0" w:sz="0" w:color="auto" w:val="none"/>
        <w:right w:space="0" w:sz="0" w:color="auto" w:val="none"/>
      </w:divBdr>
    </w:div>
    <w:div w:id="646278224">
      <w:bodyDiv w:val="true"/>
      <w:marLeft w:val="0"/>
      <w:marRight w:val="0"/>
      <w:marTop w:val="0"/>
      <w:marBottom w:val="0"/>
      <w:divBdr>
        <w:top w:space="0" w:sz="0" w:color="auto" w:val="none"/>
        <w:left w:space="0" w:sz="0" w:color="auto" w:val="none"/>
        <w:bottom w:space="0" w:sz="0" w:color="auto" w:val="none"/>
        <w:right w:space="0" w:sz="0" w:color="auto" w:val="none"/>
      </w:divBdr>
    </w:div>
    <w:div w:id="660282064">
      <w:bodyDiv w:val="true"/>
      <w:marLeft w:val="0"/>
      <w:marRight w:val="0"/>
      <w:marTop w:val="0"/>
      <w:marBottom w:val="0"/>
      <w:divBdr>
        <w:top w:space="0" w:sz="0" w:color="auto" w:val="none"/>
        <w:left w:space="0" w:sz="0" w:color="auto" w:val="none"/>
        <w:bottom w:space="0" w:sz="0" w:color="auto" w:val="none"/>
        <w:right w:space="0" w:sz="0" w:color="auto" w:val="none"/>
      </w:divBdr>
    </w:div>
    <w:div w:id="680744314">
      <w:bodyDiv w:val="true"/>
      <w:marLeft w:val="0"/>
      <w:marRight w:val="0"/>
      <w:marTop w:val="0"/>
      <w:marBottom w:val="0"/>
      <w:divBdr>
        <w:top w:space="0" w:sz="0" w:color="auto" w:val="none"/>
        <w:left w:space="0" w:sz="0" w:color="auto" w:val="none"/>
        <w:bottom w:space="0" w:sz="0" w:color="auto" w:val="none"/>
        <w:right w:space="0" w:sz="0" w:color="auto" w:val="none"/>
      </w:divBdr>
    </w:div>
    <w:div w:id="695929939">
      <w:bodyDiv w:val="true"/>
      <w:marLeft w:val="0"/>
      <w:marRight w:val="0"/>
      <w:marTop w:val="0"/>
      <w:marBottom w:val="0"/>
      <w:divBdr>
        <w:top w:space="0" w:sz="0" w:color="auto" w:val="none"/>
        <w:left w:space="0" w:sz="0" w:color="auto" w:val="none"/>
        <w:bottom w:space="0" w:sz="0" w:color="auto" w:val="none"/>
        <w:right w:space="0" w:sz="0" w:color="auto" w:val="none"/>
      </w:divBdr>
    </w:div>
    <w:div w:id="723792037">
      <w:bodyDiv w:val="true"/>
      <w:marLeft w:val="0"/>
      <w:marRight w:val="0"/>
      <w:marTop w:val="0"/>
      <w:marBottom w:val="0"/>
      <w:divBdr>
        <w:top w:space="0" w:sz="0" w:color="auto" w:val="none"/>
        <w:left w:space="0" w:sz="0" w:color="auto" w:val="none"/>
        <w:bottom w:space="0" w:sz="0" w:color="auto" w:val="none"/>
        <w:right w:space="0" w:sz="0" w:color="auto" w:val="none"/>
      </w:divBdr>
    </w:div>
    <w:div w:id="746849570">
      <w:bodyDiv w:val="true"/>
      <w:marLeft w:val="0"/>
      <w:marRight w:val="0"/>
      <w:marTop w:val="0"/>
      <w:marBottom w:val="0"/>
      <w:divBdr>
        <w:top w:space="0" w:sz="0" w:color="auto" w:val="none"/>
        <w:left w:space="0" w:sz="0" w:color="auto" w:val="none"/>
        <w:bottom w:space="0" w:sz="0" w:color="auto" w:val="none"/>
        <w:right w:space="0" w:sz="0" w:color="auto" w:val="none"/>
      </w:divBdr>
    </w:div>
    <w:div w:id="767850758">
      <w:bodyDiv w:val="true"/>
      <w:marLeft w:val="0"/>
      <w:marRight w:val="0"/>
      <w:marTop w:val="0"/>
      <w:marBottom w:val="0"/>
      <w:divBdr>
        <w:top w:space="0" w:sz="0" w:color="auto" w:val="none"/>
        <w:left w:space="0" w:sz="0" w:color="auto" w:val="none"/>
        <w:bottom w:space="0" w:sz="0" w:color="auto" w:val="none"/>
        <w:right w:space="0" w:sz="0" w:color="auto" w:val="none"/>
      </w:divBdr>
    </w:div>
    <w:div w:id="770393910">
      <w:bodyDiv w:val="true"/>
      <w:marLeft w:val="0"/>
      <w:marRight w:val="0"/>
      <w:marTop w:val="0"/>
      <w:marBottom w:val="0"/>
      <w:divBdr>
        <w:top w:space="0" w:sz="0" w:color="auto" w:val="none"/>
        <w:left w:space="0" w:sz="0" w:color="auto" w:val="none"/>
        <w:bottom w:space="0" w:sz="0" w:color="auto" w:val="none"/>
        <w:right w:space="0" w:sz="0" w:color="auto" w:val="none"/>
      </w:divBdr>
    </w:div>
    <w:div w:id="771635242">
      <w:bodyDiv w:val="true"/>
      <w:marLeft w:val="0"/>
      <w:marRight w:val="0"/>
      <w:marTop w:val="0"/>
      <w:marBottom w:val="0"/>
      <w:divBdr>
        <w:top w:space="0" w:sz="0" w:color="auto" w:val="none"/>
        <w:left w:space="0" w:sz="0" w:color="auto" w:val="none"/>
        <w:bottom w:space="0" w:sz="0" w:color="auto" w:val="none"/>
        <w:right w:space="0" w:sz="0" w:color="auto" w:val="none"/>
      </w:divBdr>
    </w:div>
    <w:div w:id="773476136">
      <w:bodyDiv w:val="true"/>
      <w:marLeft w:val="0"/>
      <w:marRight w:val="0"/>
      <w:marTop w:val="0"/>
      <w:marBottom w:val="0"/>
      <w:divBdr>
        <w:top w:space="0" w:sz="0" w:color="auto" w:val="none"/>
        <w:left w:space="0" w:sz="0" w:color="auto" w:val="none"/>
        <w:bottom w:space="0" w:sz="0" w:color="auto" w:val="none"/>
        <w:right w:space="0" w:sz="0" w:color="auto" w:val="none"/>
      </w:divBdr>
    </w:div>
    <w:div w:id="798691114">
      <w:bodyDiv w:val="true"/>
      <w:marLeft w:val="0"/>
      <w:marRight w:val="0"/>
      <w:marTop w:val="0"/>
      <w:marBottom w:val="0"/>
      <w:divBdr>
        <w:top w:space="0" w:sz="0" w:color="auto" w:val="none"/>
        <w:left w:space="0" w:sz="0" w:color="auto" w:val="none"/>
        <w:bottom w:space="0" w:sz="0" w:color="auto" w:val="none"/>
        <w:right w:space="0" w:sz="0" w:color="auto" w:val="none"/>
      </w:divBdr>
    </w:div>
    <w:div w:id="830415071">
      <w:bodyDiv w:val="true"/>
      <w:marLeft w:val="0"/>
      <w:marRight w:val="0"/>
      <w:marTop w:val="0"/>
      <w:marBottom w:val="0"/>
      <w:divBdr>
        <w:top w:space="0" w:sz="0" w:color="auto" w:val="none"/>
        <w:left w:space="0" w:sz="0" w:color="auto" w:val="none"/>
        <w:bottom w:space="0" w:sz="0" w:color="auto" w:val="none"/>
        <w:right w:space="0" w:sz="0" w:color="auto" w:val="none"/>
      </w:divBdr>
    </w:div>
    <w:div w:id="843013173">
      <w:bodyDiv w:val="true"/>
      <w:marLeft w:val="0"/>
      <w:marRight w:val="0"/>
      <w:marTop w:val="0"/>
      <w:marBottom w:val="0"/>
      <w:divBdr>
        <w:top w:space="0" w:sz="0" w:color="auto" w:val="none"/>
        <w:left w:space="0" w:sz="0" w:color="auto" w:val="none"/>
        <w:bottom w:space="0" w:sz="0" w:color="auto" w:val="none"/>
        <w:right w:space="0" w:sz="0" w:color="auto" w:val="none"/>
      </w:divBdr>
    </w:div>
    <w:div w:id="869758482">
      <w:bodyDiv w:val="true"/>
      <w:marLeft w:val="0"/>
      <w:marRight w:val="0"/>
      <w:marTop w:val="0"/>
      <w:marBottom w:val="0"/>
      <w:divBdr>
        <w:top w:space="0" w:sz="0" w:color="auto" w:val="none"/>
        <w:left w:space="0" w:sz="0" w:color="auto" w:val="none"/>
        <w:bottom w:space="0" w:sz="0" w:color="auto" w:val="none"/>
        <w:right w:space="0" w:sz="0" w:color="auto" w:val="none"/>
      </w:divBdr>
    </w:div>
    <w:div w:id="877278032">
      <w:bodyDiv w:val="true"/>
      <w:marLeft w:val="0"/>
      <w:marRight w:val="0"/>
      <w:marTop w:val="0"/>
      <w:marBottom w:val="0"/>
      <w:divBdr>
        <w:top w:space="0" w:sz="0" w:color="auto" w:val="none"/>
        <w:left w:space="0" w:sz="0" w:color="auto" w:val="none"/>
        <w:bottom w:space="0" w:sz="0" w:color="auto" w:val="none"/>
        <w:right w:space="0" w:sz="0" w:color="auto" w:val="none"/>
      </w:divBdr>
    </w:div>
    <w:div w:id="886381437">
      <w:bodyDiv w:val="true"/>
      <w:marLeft w:val="0"/>
      <w:marRight w:val="0"/>
      <w:marTop w:val="0"/>
      <w:marBottom w:val="0"/>
      <w:divBdr>
        <w:top w:space="0" w:sz="0" w:color="auto" w:val="none"/>
        <w:left w:space="0" w:sz="0" w:color="auto" w:val="none"/>
        <w:bottom w:space="0" w:sz="0" w:color="auto" w:val="none"/>
        <w:right w:space="0" w:sz="0" w:color="auto" w:val="none"/>
      </w:divBdr>
    </w:div>
    <w:div w:id="900017333">
      <w:bodyDiv w:val="true"/>
      <w:marLeft w:val="0"/>
      <w:marRight w:val="0"/>
      <w:marTop w:val="0"/>
      <w:marBottom w:val="0"/>
      <w:divBdr>
        <w:top w:space="0" w:sz="0" w:color="auto" w:val="none"/>
        <w:left w:space="0" w:sz="0" w:color="auto" w:val="none"/>
        <w:bottom w:space="0" w:sz="0" w:color="auto" w:val="none"/>
        <w:right w:space="0" w:sz="0" w:color="auto" w:val="none"/>
      </w:divBdr>
    </w:div>
    <w:div w:id="907305238">
      <w:bodyDiv w:val="true"/>
      <w:marLeft w:val="0"/>
      <w:marRight w:val="0"/>
      <w:marTop w:val="0"/>
      <w:marBottom w:val="0"/>
      <w:divBdr>
        <w:top w:space="0" w:sz="0" w:color="auto" w:val="none"/>
        <w:left w:space="0" w:sz="0" w:color="auto" w:val="none"/>
        <w:bottom w:space="0" w:sz="0" w:color="auto" w:val="none"/>
        <w:right w:space="0" w:sz="0" w:color="auto" w:val="none"/>
      </w:divBdr>
    </w:div>
    <w:div w:id="916288770">
      <w:bodyDiv w:val="true"/>
      <w:marLeft w:val="0"/>
      <w:marRight w:val="0"/>
      <w:marTop w:val="0"/>
      <w:marBottom w:val="0"/>
      <w:divBdr>
        <w:top w:space="0" w:sz="0" w:color="auto" w:val="none"/>
        <w:left w:space="0" w:sz="0" w:color="auto" w:val="none"/>
        <w:bottom w:space="0" w:sz="0" w:color="auto" w:val="none"/>
        <w:right w:space="0" w:sz="0" w:color="auto" w:val="none"/>
      </w:divBdr>
    </w:div>
    <w:div w:id="916866298">
      <w:bodyDiv w:val="true"/>
      <w:marLeft w:val="0"/>
      <w:marRight w:val="0"/>
      <w:marTop w:val="0"/>
      <w:marBottom w:val="0"/>
      <w:divBdr>
        <w:top w:space="0" w:sz="0" w:color="auto" w:val="none"/>
        <w:left w:space="0" w:sz="0" w:color="auto" w:val="none"/>
        <w:bottom w:space="0" w:sz="0" w:color="auto" w:val="none"/>
        <w:right w:space="0" w:sz="0" w:color="auto" w:val="none"/>
      </w:divBdr>
    </w:div>
    <w:div w:id="920604125">
      <w:bodyDiv w:val="true"/>
      <w:marLeft w:val="0"/>
      <w:marRight w:val="0"/>
      <w:marTop w:val="0"/>
      <w:marBottom w:val="0"/>
      <w:divBdr>
        <w:top w:space="0" w:sz="0" w:color="auto" w:val="none"/>
        <w:left w:space="0" w:sz="0" w:color="auto" w:val="none"/>
        <w:bottom w:space="0" w:sz="0" w:color="auto" w:val="none"/>
        <w:right w:space="0" w:sz="0" w:color="auto" w:val="none"/>
      </w:divBdr>
    </w:div>
    <w:div w:id="938290000">
      <w:bodyDiv w:val="true"/>
      <w:marLeft w:val="0"/>
      <w:marRight w:val="0"/>
      <w:marTop w:val="0"/>
      <w:marBottom w:val="0"/>
      <w:divBdr>
        <w:top w:space="0" w:sz="0" w:color="auto" w:val="none"/>
        <w:left w:space="0" w:sz="0" w:color="auto" w:val="none"/>
        <w:bottom w:space="0" w:sz="0" w:color="auto" w:val="none"/>
        <w:right w:space="0" w:sz="0" w:color="auto" w:val="none"/>
      </w:divBdr>
    </w:div>
    <w:div w:id="958611388">
      <w:bodyDiv w:val="true"/>
      <w:marLeft w:val="0"/>
      <w:marRight w:val="0"/>
      <w:marTop w:val="0"/>
      <w:marBottom w:val="0"/>
      <w:divBdr>
        <w:top w:space="0" w:sz="0" w:color="auto" w:val="none"/>
        <w:left w:space="0" w:sz="0" w:color="auto" w:val="none"/>
        <w:bottom w:space="0" w:sz="0" w:color="auto" w:val="none"/>
        <w:right w:space="0" w:sz="0" w:color="auto" w:val="none"/>
      </w:divBdr>
    </w:div>
    <w:div w:id="976833079">
      <w:bodyDiv w:val="true"/>
      <w:marLeft w:val="0"/>
      <w:marRight w:val="0"/>
      <w:marTop w:val="0"/>
      <w:marBottom w:val="0"/>
      <w:divBdr>
        <w:top w:space="0" w:sz="0" w:color="auto" w:val="none"/>
        <w:left w:space="0" w:sz="0" w:color="auto" w:val="none"/>
        <w:bottom w:space="0" w:sz="0" w:color="auto" w:val="none"/>
        <w:right w:space="0" w:sz="0" w:color="auto" w:val="none"/>
      </w:divBdr>
    </w:div>
    <w:div w:id="993215833">
      <w:bodyDiv w:val="true"/>
      <w:marLeft w:val="0"/>
      <w:marRight w:val="0"/>
      <w:marTop w:val="0"/>
      <w:marBottom w:val="0"/>
      <w:divBdr>
        <w:top w:space="0" w:sz="0" w:color="auto" w:val="none"/>
        <w:left w:space="0" w:sz="0" w:color="auto" w:val="none"/>
        <w:bottom w:space="0" w:sz="0" w:color="auto" w:val="none"/>
        <w:right w:space="0" w:sz="0" w:color="auto" w:val="none"/>
      </w:divBdr>
    </w:div>
    <w:div w:id="997152127">
      <w:bodyDiv w:val="true"/>
      <w:marLeft w:val="0"/>
      <w:marRight w:val="0"/>
      <w:marTop w:val="0"/>
      <w:marBottom w:val="0"/>
      <w:divBdr>
        <w:top w:space="0" w:sz="0" w:color="auto" w:val="none"/>
        <w:left w:space="0" w:sz="0" w:color="auto" w:val="none"/>
        <w:bottom w:space="0" w:sz="0" w:color="auto" w:val="none"/>
        <w:right w:space="0" w:sz="0" w:color="auto" w:val="none"/>
      </w:divBdr>
    </w:div>
    <w:div w:id="1000083980">
      <w:bodyDiv w:val="true"/>
      <w:marLeft w:val="0"/>
      <w:marRight w:val="0"/>
      <w:marTop w:val="0"/>
      <w:marBottom w:val="0"/>
      <w:divBdr>
        <w:top w:space="0" w:sz="0" w:color="auto" w:val="none"/>
        <w:left w:space="0" w:sz="0" w:color="auto" w:val="none"/>
        <w:bottom w:space="0" w:sz="0" w:color="auto" w:val="none"/>
        <w:right w:space="0" w:sz="0" w:color="auto" w:val="none"/>
      </w:divBdr>
    </w:div>
    <w:div w:id="1010179622">
      <w:bodyDiv w:val="true"/>
      <w:marLeft w:val="0"/>
      <w:marRight w:val="0"/>
      <w:marTop w:val="0"/>
      <w:marBottom w:val="0"/>
      <w:divBdr>
        <w:top w:space="0" w:sz="0" w:color="auto" w:val="none"/>
        <w:left w:space="0" w:sz="0" w:color="auto" w:val="none"/>
        <w:bottom w:space="0" w:sz="0" w:color="auto" w:val="none"/>
        <w:right w:space="0" w:sz="0" w:color="auto" w:val="none"/>
      </w:divBdr>
    </w:div>
    <w:div w:id="1043403642">
      <w:bodyDiv w:val="true"/>
      <w:marLeft w:val="0"/>
      <w:marRight w:val="0"/>
      <w:marTop w:val="0"/>
      <w:marBottom w:val="0"/>
      <w:divBdr>
        <w:top w:space="0" w:sz="0" w:color="auto" w:val="none"/>
        <w:left w:space="0" w:sz="0" w:color="auto" w:val="none"/>
        <w:bottom w:space="0" w:sz="0" w:color="auto" w:val="none"/>
        <w:right w:space="0" w:sz="0" w:color="auto" w:val="none"/>
      </w:divBdr>
    </w:div>
    <w:div w:id="1060901126">
      <w:bodyDiv w:val="true"/>
      <w:marLeft w:val="0"/>
      <w:marRight w:val="0"/>
      <w:marTop w:val="0"/>
      <w:marBottom w:val="0"/>
      <w:divBdr>
        <w:top w:space="0" w:sz="0" w:color="auto" w:val="none"/>
        <w:left w:space="0" w:sz="0" w:color="auto" w:val="none"/>
        <w:bottom w:space="0" w:sz="0" w:color="auto" w:val="none"/>
        <w:right w:space="0" w:sz="0" w:color="auto" w:val="none"/>
      </w:divBdr>
    </w:div>
    <w:div w:id="1071661048">
      <w:bodyDiv w:val="true"/>
      <w:marLeft w:val="0"/>
      <w:marRight w:val="0"/>
      <w:marTop w:val="0"/>
      <w:marBottom w:val="0"/>
      <w:divBdr>
        <w:top w:space="0" w:sz="0" w:color="auto" w:val="none"/>
        <w:left w:space="0" w:sz="0" w:color="auto" w:val="none"/>
        <w:bottom w:space="0" w:sz="0" w:color="auto" w:val="none"/>
        <w:right w:space="0" w:sz="0" w:color="auto" w:val="none"/>
      </w:divBdr>
    </w:div>
    <w:div w:id="1075980574">
      <w:bodyDiv w:val="true"/>
      <w:marLeft w:val="0"/>
      <w:marRight w:val="0"/>
      <w:marTop w:val="0"/>
      <w:marBottom w:val="0"/>
      <w:divBdr>
        <w:top w:space="0" w:sz="0" w:color="auto" w:val="none"/>
        <w:left w:space="0" w:sz="0" w:color="auto" w:val="none"/>
        <w:bottom w:space="0" w:sz="0" w:color="auto" w:val="none"/>
        <w:right w:space="0" w:sz="0" w:color="auto" w:val="none"/>
      </w:divBdr>
    </w:div>
    <w:div w:id="1088191351">
      <w:bodyDiv w:val="true"/>
      <w:marLeft w:val="0"/>
      <w:marRight w:val="0"/>
      <w:marTop w:val="0"/>
      <w:marBottom w:val="0"/>
      <w:divBdr>
        <w:top w:space="0" w:sz="0" w:color="auto" w:val="none"/>
        <w:left w:space="0" w:sz="0" w:color="auto" w:val="none"/>
        <w:bottom w:space="0" w:sz="0" w:color="auto" w:val="none"/>
        <w:right w:space="0" w:sz="0" w:color="auto" w:val="none"/>
      </w:divBdr>
    </w:div>
    <w:div w:id="1091897041">
      <w:bodyDiv w:val="true"/>
      <w:marLeft w:val="0"/>
      <w:marRight w:val="0"/>
      <w:marTop w:val="0"/>
      <w:marBottom w:val="0"/>
      <w:divBdr>
        <w:top w:space="0" w:sz="0" w:color="auto" w:val="none"/>
        <w:left w:space="0" w:sz="0" w:color="auto" w:val="none"/>
        <w:bottom w:space="0" w:sz="0" w:color="auto" w:val="none"/>
        <w:right w:space="0" w:sz="0" w:color="auto" w:val="none"/>
      </w:divBdr>
    </w:div>
    <w:div w:id="1164125805">
      <w:bodyDiv w:val="true"/>
      <w:marLeft w:val="0"/>
      <w:marRight w:val="0"/>
      <w:marTop w:val="0"/>
      <w:marBottom w:val="0"/>
      <w:divBdr>
        <w:top w:space="0" w:sz="0" w:color="auto" w:val="none"/>
        <w:left w:space="0" w:sz="0" w:color="auto" w:val="none"/>
        <w:bottom w:space="0" w:sz="0" w:color="auto" w:val="none"/>
        <w:right w:space="0" w:sz="0" w:color="auto" w:val="none"/>
      </w:divBdr>
    </w:div>
    <w:div w:id="1186476333">
      <w:bodyDiv w:val="true"/>
      <w:marLeft w:val="0"/>
      <w:marRight w:val="0"/>
      <w:marTop w:val="0"/>
      <w:marBottom w:val="0"/>
      <w:divBdr>
        <w:top w:space="0" w:sz="0" w:color="auto" w:val="none"/>
        <w:left w:space="0" w:sz="0" w:color="auto" w:val="none"/>
        <w:bottom w:space="0" w:sz="0" w:color="auto" w:val="none"/>
        <w:right w:space="0" w:sz="0" w:color="auto" w:val="none"/>
      </w:divBdr>
    </w:div>
    <w:div w:id="1201430166">
      <w:bodyDiv w:val="true"/>
      <w:marLeft w:val="0"/>
      <w:marRight w:val="0"/>
      <w:marTop w:val="0"/>
      <w:marBottom w:val="0"/>
      <w:divBdr>
        <w:top w:space="0" w:sz="0" w:color="auto" w:val="none"/>
        <w:left w:space="0" w:sz="0" w:color="auto" w:val="none"/>
        <w:bottom w:space="0" w:sz="0" w:color="auto" w:val="none"/>
        <w:right w:space="0" w:sz="0" w:color="auto" w:val="none"/>
      </w:divBdr>
    </w:div>
    <w:div w:id="1209151547">
      <w:bodyDiv w:val="true"/>
      <w:marLeft w:val="0"/>
      <w:marRight w:val="0"/>
      <w:marTop w:val="0"/>
      <w:marBottom w:val="0"/>
      <w:divBdr>
        <w:top w:space="0" w:sz="0" w:color="auto" w:val="none"/>
        <w:left w:space="0" w:sz="0" w:color="auto" w:val="none"/>
        <w:bottom w:space="0" w:sz="0" w:color="auto" w:val="none"/>
        <w:right w:space="0" w:sz="0" w:color="auto" w:val="none"/>
      </w:divBdr>
    </w:div>
    <w:div w:id="1221283651">
      <w:bodyDiv w:val="true"/>
      <w:marLeft w:val="0"/>
      <w:marRight w:val="0"/>
      <w:marTop w:val="0"/>
      <w:marBottom w:val="0"/>
      <w:divBdr>
        <w:top w:space="0" w:sz="0" w:color="auto" w:val="none"/>
        <w:left w:space="0" w:sz="0" w:color="auto" w:val="none"/>
        <w:bottom w:space="0" w:sz="0" w:color="auto" w:val="none"/>
        <w:right w:space="0" w:sz="0" w:color="auto" w:val="none"/>
      </w:divBdr>
    </w:div>
    <w:div w:id="1232500649">
      <w:bodyDiv w:val="true"/>
      <w:marLeft w:val="0"/>
      <w:marRight w:val="0"/>
      <w:marTop w:val="0"/>
      <w:marBottom w:val="0"/>
      <w:divBdr>
        <w:top w:space="0" w:sz="0" w:color="auto" w:val="none"/>
        <w:left w:space="0" w:sz="0" w:color="auto" w:val="none"/>
        <w:bottom w:space="0" w:sz="0" w:color="auto" w:val="none"/>
        <w:right w:space="0" w:sz="0" w:color="auto" w:val="none"/>
      </w:divBdr>
    </w:div>
    <w:div w:id="1243447217">
      <w:bodyDiv w:val="true"/>
      <w:marLeft w:val="0"/>
      <w:marRight w:val="0"/>
      <w:marTop w:val="0"/>
      <w:marBottom w:val="0"/>
      <w:divBdr>
        <w:top w:space="0" w:sz="0" w:color="auto" w:val="none"/>
        <w:left w:space="0" w:sz="0" w:color="auto" w:val="none"/>
        <w:bottom w:space="0" w:sz="0" w:color="auto" w:val="none"/>
        <w:right w:space="0" w:sz="0" w:color="auto" w:val="none"/>
      </w:divBdr>
    </w:div>
    <w:div w:id="1251964441">
      <w:bodyDiv w:val="true"/>
      <w:marLeft w:val="0"/>
      <w:marRight w:val="0"/>
      <w:marTop w:val="0"/>
      <w:marBottom w:val="0"/>
      <w:divBdr>
        <w:top w:space="0" w:sz="0" w:color="auto" w:val="none"/>
        <w:left w:space="0" w:sz="0" w:color="auto" w:val="none"/>
        <w:bottom w:space="0" w:sz="0" w:color="auto" w:val="none"/>
        <w:right w:space="0" w:sz="0" w:color="auto" w:val="none"/>
      </w:divBdr>
    </w:div>
    <w:div w:id="1265727993">
      <w:bodyDiv w:val="true"/>
      <w:marLeft w:val="0"/>
      <w:marRight w:val="0"/>
      <w:marTop w:val="0"/>
      <w:marBottom w:val="0"/>
      <w:divBdr>
        <w:top w:space="0" w:sz="0" w:color="auto" w:val="none"/>
        <w:left w:space="0" w:sz="0" w:color="auto" w:val="none"/>
        <w:bottom w:space="0" w:sz="0" w:color="auto" w:val="none"/>
        <w:right w:space="0" w:sz="0" w:color="auto" w:val="none"/>
      </w:divBdr>
    </w:div>
    <w:div w:id="1270045743">
      <w:bodyDiv w:val="true"/>
      <w:marLeft w:val="0"/>
      <w:marRight w:val="0"/>
      <w:marTop w:val="0"/>
      <w:marBottom w:val="0"/>
      <w:divBdr>
        <w:top w:space="0" w:sz="0" w:color="auto" w:val="none"/>
        <w:left w:space="0" w:sz="0" w:color="auto" w:val="none"/>
        <w:bottom w:space="0" w:sz="0" w:color="auto" w:val="none"/>
        <w:right w:space="0" w:sz="0" w:color="auto" w:val="none"/>
      </w:divBdr>
    </w:div>
    <w:div w:id="1272054461">
      <w:bodyDiv w:val="true"/>
      <w:marLeft w:val="0"/>
      <w:marRight w:val="0"/>
      <w:marTop w:val="0"/>
      <w:marBottom w:val="0"/>
      <w:divBdr>
        <w:top w:space="0" w:sz="0" w:color="auto" w:val="none"/>
        <w:left w:space="0" w:sz="0" w:color="auto" w:val="none"/>
        <w:bottom w:space="0" w:sz="0" w:color="auto" w:val="none"/>
        <w:right w:space="0" w:sz="0" w:color="auto" w:val="none"/>
      </w:divBdr>
    </w:div>
    <w:div w:id="1284768145">
      <w:bodyDiv w:val="true"/>
      <w:marLeft w:val="0"/>
      <w:marRight w:val="0"/>
      <w:marTop w:val="0"/>
      <w:marBottom w:val="0"/>
      <w:divBdr>
        <w:top w:space="0" w:sz="0" w:color="auto" w:val="none"/>
        <w:left w:space="0" w:sz="0" w:color="auto" w:val="none"/>
        <w:bottom w:space="0" w:sz="0" w:color="auto" w:val="none"/>
        <w:right w:space="0" w:sz="0" w:color="auto" w:val="none"/>
      </w:divBdr>
    </w:div>
    <w:div w:id="1288898575">
      <w:bodyDiv w:val="true"/>
      <w:marLeft w:val="0"/>
      <w:marRight w:val="0"/>
      <w:marTop w:val="0"/>
      <w:marBottom w:val="0"/>
      <w:divBdr>
        <w:top w:space="0" w:sz="0" w:color="auto" w:val="none"/>
        <w:left w:space="0" w:sz="0" w:color="auto" w:val="none"/>
        <w:bottom w:space="0" w:sz="0" w:color="auto" w:val="none"/>
        <w:right w:space="0" w:sz="0" w:color="auto" w:val="none"/>
      </w:divBdr>
    </w:div>
    <w:div w:id="1292783551">
      <w:bodyDiv w:val="true"/>
      <w:marLeft w:val="0"/>
      <w:marRight w:val="0"/>
      <w:marTop w:val="0"/>
      <w:marBottom w:val="0"/>
      <w:divBdr>
        <w:top w:space="0" w:sz="0" w:color="auto" w:val="none"/>
        <w:left w:space="0" w:sz="0" w:color="auto" w:val="none"/>
        <w:bottom w:space="0" w:sz="0" w:color="auto" w:val="none"/>
        <w:right w:space="0" w:sz="0" w:color="auto" w:val="none"/>
      </w:divBdr>
    </w:div>
    <w:div w:id="1298680421">
      <w:bodyDiv w:val="true"/>
      <w:marLeft w:val="0"/>
      <w:marRight w:val="0"/>
      <w:marTop w:val="0"/>
      <w:marBottom w:val="0"/>
      <w:divBdr>
        <w:top w:space="0" w:sz="0" w:color="auto" w:val="none"/>
        <w:left w:space="0" w:sz="0" w:color="auto" w:val="none"/>
        <w:bottom w:space="0" w:sz="0" w:color="auto" w:val="none"/>
        <w:right w:space="0" w:sz="0" w:color="auto" w:val="none"/>
      </w:divBdr>
    </w:div>
    <w:div w:id="1311012251">
      <w:bodyDiv w:val="true"/>
      <w:marLeft w:val="0"/>
      <w:marRight w:val="0"/>
      <w:marTop w:val="0"/>
      <w:marBottom w:val="0"/>
      <w:divBdr>
        <w:top w:space="0" w:sz="0" w:color="auto" w:val="none"/>
        <w:left w:space="0" w:sz="0" w:color="auto" w:val="none"/>
        <w:bottom w:space="0" w:sz="0" w:color="auto" w:val="none"/>
        <w:right w:space="0" w:sz="0" w:color="auto" w:val="none"/>
      </w:divBdr>
    </w:div>
    <w:div w:id="1354577626">
      <w:bodyDiv w:val="true"/>
      <w:marLeft w:val="0"/>
      <w:marRight w:val="0"/>
      <w:marTop w:val="0"/>
      <w:marBottom w:val="0"/>
      <w:divBdr>
        <w:top w:space="0" w:sz="0" w:color="auto" w:val="none"/>
        <w:left w:space="0" w:sz="0" w:color="auto" w:val="none"/>
        <w:bottom w:space="0" w:sz="0" w:color="auto" w:val="none"/>
        <w:right w:space="0" w:sz="0" w:color="auto" w:val="none"/>
      </w:divBdr>
    </w:div>
    <w:div w:id="1370034482">
      <w:bodyDiv w:val="true"/>
      <w:marLeft w:val="0"/>
      <w:marRight w:val="0"/>
      <w:marTop w:val="0"/>
      <w:marBottom w:val="0"/>
      <w:divBdr>
        <w:top w:space="0" w:sz="0" w:color="auto" w:val="none"/>
        <w:left w:space="0" w:sz="0" w:color="auto" w:val="none"/>
        <w:bottom w:space="0" w:sz="0" w:color="auto" w:val="none"/>
        <w:right w:space="0" w:sz="0" w:color="auto" w:val="none"/>
      </w:divBdr>
    </w:div>
    <w:div w:id="1380321946">
      <w:bodyDiv w:val="true"/>
      <w:marLeft w:val="0"/>
      <w:marRight w:val="0"/>
      <w:marTop w:val="0"/>
      <w:marBottom w:val="0"/>
      <w:divBdr>
        <w:top w:space="0" w:sz="0" w:color="auto" w:val="none"/>
        <w:left w:space="0" w:sz="0" w:color="auto" w:val="none"/>
        <w:bottom w:space="0" w:sz="0" w:color="auto" w:val="none"/>
        <w:right w:space="0" w:sz="0" w:color="auto" w:val="none"/>
      </w:divBdr>
    </w:div>
    <w:div w:id="1382441906">
      <w:bodyDiv w:val="true"/>
      <w:marLeft w:val="0"/>
      <w:marRight w:val="0"/>
      <w:marTop w:val="0"/>
      <w:marBottom w:val="0"/>
      <w:divBdr>
        <w:top w:space="0" w:sz="0" w:color="auto" w:val="none"/>
        <w:left w:space="0" w:sz="0" w:color="auto" w:val="none"/>
        <w:bottom w:space="0" w:sz="0" w:color="auto" w:val="none"/>
        <w:right w:space="0" w:sz="0" w:color="auto" w:val="none"/>
      </w:divBdr>
    </w:div>
    <w:div w:id="1398740947">
      <w:bodyDiv w:val="true"/>
      <w:marLeft w:val="0"/>
      <w:marRight w:val="0"/>
      <w:marTop w:val="0"/>
      <w:marBottom w:val="0"/>
      <w:divBdr>
        <w:top w:space="0" w:sz="0" w:color="auto" w:val="none"/>
        <w:left w:space="0" w:sz="0" w:color="auto" w:val="none"/>
        <w:bottom w:space="0" w:sz="0" w:color="auto" w:val="none"/>
        <w:right w:space="0" w:sz="0" w:color="auto" w:val="none"/>
      </w:divBdr>
    </w:div>
    <w:div w:id="1400906718">
      <w:bodyDiv w:val="true"/>
      <w:marLeft w:val="0"/>
      <w:marRight w:val="0"/>
      <w:marTop w:val="0"/>
      <w:marBottom w:val="0"/>
      <w:divBdr>
        <w:top w:space="0" w:sz="0" w:color="auto" w:val="none"/>
        <w:left w:space="0" w:sz="0" w:color="auto" w:val="none"/>
        <w:bottom w:space="0" w:sz="0" w:color="auto" w:val="none"/>
        <w:right w:space="0" w:sz="0" w:color="auto" w:val="none"/>
      </w:divBdr>
    </w:div>
    <w:div w:id="1427731014">
      <w:bodyDiv w:val="true"/>
      <w:marLeft w:val="0"/>
      <w:marRight w:val="0"/>
      <w:marTop w:val="0"/>
      <w:marBottom w:val="0"/>
      <w:divBdr>
        <w:top w:space="0" w:sz="0" w:color="auto" w:val="none"/>
        <w:left w:space="0" w:sz="0" w:color="auto" w:val="none"/>
        <w:bottom w:space="0" w:sz="0" w:color="auto" w:val="none"/>
        <w:right w:space="0" w:sz="0" w:color="auto" w:val="none"/>
      </w:divBdr>
    </w:div>
    <w:div w:id="1428846746">
      <w:bodyDiv w:val="true"/>
      <w:marLeft w:val="0"/>
      <w:marRight w:val="0"/>
      <w:marTop w:val="0"/>
      <w:marBottom w:val="0"/>
      <w:divBdr>
        <w:top w:space="0" w:sz="0" w:color="auto" w:val="none"/>
        <w:left w:space="0" w:sz="0" w:color="auto" w:val="none"/>
        <w:bottom w:space="0" w:sz="0" w:color="auto" w:val="none"/>
        <w:right w:space="0" w:sz="0" w:color="auto" w:val="none"/>
      </w:divBdr>
    </w:div>
    <w:div w:id="1429689348">
      <w:bodyDiv w:val="true"/>
      <w:marLeft w:val="0"/>
      <w:marRight w:val="0"/>
      <w:marTop w:val="0"/>
      <w:marBottom w:val="0"/>
      <w:divBdr>
        <w:top w:space="0" w:sz="0" w:color="auto" w:val="none"/>
        <w:left w:space="0" w:sz="0" w:color="auto" w:val="none"/>
        <w:bottom w:space="0" w:sz="0" w:color="auto" w:val="none"/>
        <w:right w:space="0" w:sz="0" w:color="auto" w:val="none"/>
      </w:divBdr>
    </w:div>
    <w:div w:id="1433477580">
      <w:bodyDiv w:val="true"/>
      <w:marLeft w:val="0"/>
      <w:marRight w:val="0"/>
      <w:marTop w:val="0"/>
      <w:marBottom w:val="0"/>
      <w:divBdr>
        <w:top w:space="0" w:sz="0" w:color="auto" w:val="none"/>
        <w:left w:space="0" w:sz="0" w:color="auto" w:val="none"/>
        <w:bottom w:space="0" w:sz="0" w:color="auto" w:val="none"/>
        <w:right w:space="0" w:sz="0" w:color="auto" w:val="none"/>
      </w:divBdr>
    </w:div>
    <w:div w:id="1433815015">
      <w:bodyDiv w:val="true"/>
      <w:marLeft w:val="0"/>
      <w:marRight w:val="0"/>
      <w:marTop w:val="0"/>
      <w:marBottom w:val="0"/>
      <w:divBdr>
        <w:top w:space="0" w:sz="0" w:color="auto" w:val="none"/>
        <w:left w:space="0" w:sz="0" w:color="auto" w:val="none"/>
        <w:bottom w:space="0" w:sz="0" w:color="auto" w:val="none"/>
        <w:right w:space="0" w:sz="0" w:color="auto" w:val="none"/>
      </w:divBdr>
    </w:div>
    <w:div w:id="1450394547">
      <w:bodyDiv w:val="true"/>
      <w:marLeft w:val="0"/>
      <w:marRight w:val="0"/>
      <w:marTop w:val="0"/>
      <w:marBottom w:val="0"/>
      <w:divBdr>
        <w:top w:space="0" w:sz="0" w:color="auto" w:val="none"/>
        <w:left w:space="0" w:sz="0" w:color="auto" w:val="none"/>
        <w:bottom w:space="0" w:sz="0" w:color="auto" w:val="none"/>
        <w:right w:space="0" w:sz="0" w:color="auto" w:val="none"/>
      </w:divBdr>
    </w:div>
    <w:div w:id="1454787265">
      <w:bodyDiv w:val="true"/>
      <w:marLeft w:val="0"/>
      <w:marRight w:val="0"/>
      <w:marTop w:val="0"/>
      <w:marBottom w:val="0"/>
      <w:divBdr>
        <w:top w:space="0" w:sz="0" w:color="auto" w:val="none"/>
        <w:left w:space="0" w:sz="0" w:color="auto" w:val="none"/>
        <w:bottom w:space="0" w:sz="0" w:color="auto" w:val="none"/>
        <w:right w:space="0" w:sz="0" w:color="auto" w:val="none"/>
      </w:divBdr>
    </w:div>
    <w:div w:id="1487471169">
      <w:bodyDiv w:val="true"/>
      <w:marLeft w:val="0"/>
      <w:marRight w:val="0"/>
      <w:marTop w:val="0"/>
      <w:marBottom w:val="0"/>
      <w:divBdr>
        <w:top w:space="0" w:sz="0" w:color="auto" w:val="none"/>
        <w:left w:space="0" w:sz="0" w:color="auto" w:val="none"/>
        <w:bottom w:space="0" w:sz="0" w:color="auto" w:val="none"/>
        <w:right w:space="0" w:sz="0" w:color="auto" w:val="none"/>
      </w:divBdr>
    </w:div>
    <w:div w:id="1496336364">
      <w:bodyDiv w:val="true"/>
      <w:marLeft w:val="0"/>
      <w:marRight w:val="0"/>
      <w:marTop w:val="0"/>
      <w:marBottom w:val="0"/>
      <w:divBdr>
        <w:top w:space="0" w:sz="0" w:color="auto" w:val="none"/>
        <w:left w:space="0" w:sz="0" w:color="auto" w:val="none"/>
        <w:bottom w:space="0" w:sz="0" w:color="auto" w:val="none"/>
        <w:right w:space="0" w:sz="0" w:color="auto" w:val="none"/>
      </w:divBdr>
    </w:div>
    <w:div w:id="1525752959">
      <w:bodyDiv w:val="true"/>
      <w:marLeft w:val="0"/>
      <w:marRight w:val="0"/>
      <w:marTop w:val="0"/>
      <w:marBottom w:val="0"/>
      <w:divBdr>
        <w:top w:space="0" w:sz="0" w:color="auto" w:val="none"/>
        <w:left w:space="0" w:sz="0" w:color="auto" w:val="none"/>
        <w:bottom w:space="0" w:sz="0" w:color="auto" w:val="none"/>
        <w:right w:space="0" w:sz="0" w:color="auto" w:val="none"/>
      </w:divBdr>
    </w:div>
    <w:div w:id="1573542109">
      <w:bodyDiv w:val="true"/>
      <w:marLeft w:val="0"/>
      <w:marRight w:val="0"/>
      <w:marTop w:val="0"/>
      <w:marBottom w:val="0"/>
      <w:divBdr>
        <w:top w:space="0" w:sz="0" w:color="auto" w:val="none"/>
        <w:left w:space="0" w:sz="0" w:color="auto" w:val="none"/>
        <w:bottom w:space="0" w:sz="0" w:color="auto" w:val="none"/>
        <w:right w:space="0" w:sz="0" w:color="auto" w:val="none"/>
      </w:divBdr>
    </w:div>
    <w:div w:id="1593509975">
      <w:bodyDiv w:val="true"/>
      <w:marLeft w:val="0"/>
      <w:marRight w:val="0"/>
      <w:marTop w:val="0"/>
      <w:marBottom w:val="0"/>
      <w:divBdr>
        <w:top w:space="0" w:sz="0" w:color="auto" w:val="none"/>
        <w:left w:space="0" w:sz="0" w:color="auto" w:val="none"/>
        <w:bottom w:space="0" w:sz="0" w:color="auto" w:val="none"/>
        <w:right w:space="0" w:sz="0" w:color="auto" w:val="none"/>
      </w:divBdr>
    </w:div>
    <w:div w:id="1606378518">
      <w:bodyDiv w:val="true"/>
      <w:marLeft w:val="0"/>
      <w:marRight w:val="0"/>
      <w:marTop w:val="0"/>
      <w:marBottom w:val="0"/>
      <w:divBdr>
        <w:top w:space="0" w:sz="0" w:color="auto" w:val="none"/>
        <w:left w:space="0" w:sz="0" w:color="auto" w:val="none"/>
        <w:bottom w:space="0" w:sz="0" w:color="auto" w:val="none"/>
        <w:right w:space="0" w:sz="0" w:color="auto" w:val="none"/>
      </w:divBdr>
    </w:div>
    <w:div w:id="1626304450">
      <w:bodyDiv w:val="true"/>
      <w:marLeft w:val="0"/>
      <w:marRight w:val="0"/>
      <w:marTop w:val="0"/>
      <w:marBottom w:val="0"/>
      <w:divBdr>
        <w:top w:space="0" w:sz="0" w:color="auto" w:val="none"/>
        <w:left w:space="0" w:sz="0" w:color="auto" w:val="none"/>
        <w:bottom w:space="0" w:sz="0" w:color="auto" w:val="none"/>
        <w:right w:space="0" w:sz="0" w:color="auto" w:val="none"/>
      </w:divBdr>
    </w:div>
    <w:div w:id="1649943282">
      <w:bodyDiv w:val="true"/>
      <w:marLeft w:val="0"/>
      <w:marRight w:val="0"/>
      <w:marTop w:val="0"/>
      <w:marBottom w:val="0"/>
      <w:divBdr>
        <w:top w:space="0" w:sz="0" w:color="auto" w:val="none"/>
        <w:left w:space="0" w:sz="0" w:color="auto" w:val="none"/>
        <w:bottom w:space="0" w:sz="0" w:color="auto" w:val="none"/>
        <w:right w:space="0" w:sz="0" w:color="auto" w:val="none"/>
      </w:divBdr>
    </w:div>
    <w:div w:id="1663850286">
      <w:bodyDiv w:val="true"/>
      <w:marLeft w:val="0"/>
      <w:marRight w:val="0"/>
      <w:marTop w:val="0"/>
      <w:marBottom w:val="0"/>
      <w:divBdr>
        <w:top w:space="0" w:sz="0" w:color="auto" w:val="none"/>
        <w:left w:space="0" w:sz="0" w:color="auto" w:val="none"/>
        <w:bottom w:space="0" w:sz="0" w:color="auto" w:val="none"/>
        <w:right w:space="0" w:sz="0" w:color="auto" w:val="none"/>
      </w:divBdr>
    </w:div>
    <w:div w:id="1717318844">
      <w:bodyDiv w:val="true"/>
      <w:marLeft w:val="0"/>
      <w:marRight w:val="0"/>
      <w:marTop w:val="0"/>
      <w:marBottom w:val="0"/>
      <w:divBdr>
        <w:top w:space="0" w:sz="0" w:color="auto" w:val="none"/>
        <w:left w:space="0" w:sz="0" w:color="auto" w:val="none"/>
        <w:bottom w:space="0" w:sz="0" w:color="auto" w:val="none"/>
        <w:right w:space="0" w:sz="0" w:color="auto" w:val="none"/>
      </w:divBdr>
    </w:div>
    <w:div w:id="1727756839">
      <w:bodyDiv w:val="true"/>
      <w:marLeft w:val="0"/>
      <w:marRight w:val="0"/>
      <w:marTop w:val="0"/>
      <w:marBottom w:val="0"/>
      <w:divBdr>
        <w:top w:space="0" w:sz="0" w:color="auto" w:val="none"/>
        <w:left w:space="0" w:sz="0" w:color="auto" w:val="none"/>
        <w:bottom w:space="0" w:sz="0" w:color="auto" w:val="none"/>
        <w:right w:space="0" w:sz="0" w:color="auto" w:val="none"/>
      </w:divBdr>
    </w:div>
    <w:div w:id="1773744906">
      <w:bodyDiv w:val="true"/>
      <w:marLeft w:val="0"/>
      <w:marRight w:val="0"/>
      <w:marTop w:val="0"/>
      <w:marBottom w:val="0"/>
      <w:divBdr>
        <w:top w:space="0" w:sz="0" w:color="auto" w:val="none"/>
        <w:left w:space="0" w:sz="0" w:color="auto" w:val="none"/>
        <w:bottom w:space="0" w:sz="0" w:color="auto" w:val="none"/>
        <w:right w:space="0" w:sz="0" w:color="auto" w:val="none"/>
      </w:divBdr>
    </w:div>
    <w:div w:id="1827696666">
      <w:bodyDiv w:val="true"/>
      <w:marLeft w:val="0"/>
      <w:marRight w:val="0"/>
      <w:marTop w:val="0"/>
      <w:marBottom w:val="0"/>
      <w:divBdr>
        <w:top w:space="0" w:sz="0" w:color="auto" w:val="none"/>
        <w:left w:space="0" w:sz="0" w:color="auto" w:val="none"/>
        <w:bottom w:space="0" w:sz="0" w:color="auto" w:val="none"/>
        <w:right w:space="0" w:sz="0" w:color="auto" w:val="none"/>
      </w:divBdr>
    </w:div>
    <w:div w:id="1832524545">
      <w:bodyDiv w:val="true"/>
      <w:marLeft w:val="0"/>
      <w:marRight w:val="0"/>
      <w:marTop w:val="0"/>
      <w:marBottom w:val="0"/>
      <w:divBdr>
        <w:top w:space="0" w:sz="0" w:color="auto" w:val="none"/>
        <w:left w:space="0" w:sz="0" w:color="auto" w:val="none"/>
        <w:bottom w:space="0" w:sz="0" w:color="auto" w:val="none"/>
        <w:right w:space="0" w:sz="0" w:color="auto" w:val="none"/>
      </w:divBdr>
    </w:div>
    <w:div w:id="1935630303">
      <w:bodyDiv w:val="true"/>
      <w:marLeft w:val="0"/>
      <w:marRight w:val="0"/>
      <w:marTop w:val="0"/>
      <w:marBottom w:val="0"/>
      <w:divBdr>
        <w:top w:space="0" w:sz="0" w:color="auto" w:val="none"/>
        <w:left w:space="0" w:sz="0" w:color="auto" w:val="none"/>
        <w:bottom w:space="0" w:sz="0" w:color="auto" w:val="none"/>
        <w:right w:space="0" w:sz="0" w:color="auto" w:val="none"/>
      </w:divBdr>
    </w:div>
    <w:div w:id="1941255179">
      <w:bodyDiv w:val="true"/>
      <w:marLeft w:val="0"/>
      <w:marRight w:val="0"/>
      <w:marTop w:val="0"/>
      <w:marBottom w:val="0"/>
      <w:divBdr>
        <w:top w:space="0" w:sz="0" w:color="auto" w:val="none"/>
        <w:left w:space="0" w:sz="0" w:color="auto" w:val="none"/>
        <w:bottom w:space="0" w:sz="0" w:color="auto" w:val="none"/>
        <w:right w:space="0" w:sz="0" w:color="auto" w:val="none"/>
      </w:divBdr>
    </w:div>
    <w:div w:id="1946838116">
      <w:bodyDiv w:val="true"/>
      <w:marLeft w:val="0"/>
      <w:marRight w:val="0"/>
      <w:marTop w:val="0"/>
      <w:marBottom w:val="0"/>
      <w:divBdr>
        <w:top w:space="0" w:sz="0" w:color="auto" w:val="none"/>
        <w:left w:space="0" w:sz="0" w:color="auto" w:val="none"/>
        <w:bottom w:space="0" w:sz="0" w:color="auto" w:val="none"/>
        <w:right w:space="0" w:sz="0" w:color="auto" w:val="none"/>
      </w:divBdr>
    </w:div>
    <w:div w:id="1952931140">
      <w:bodyDiv w:val="true"/>
      <w:marLeft w:val="0"/>
      <w:marRight w:val="0"/>
      <w:marTop w:val="0"/>
      <w:marBottom w:val="0"/>
      <w:divBdr>
        <w:top w:space="0" w:sz="0" w:color="auto" w:val="none"/>
        <w:left w:space="0" w:sz="0" w:color="auto" w:val="none"/>
        <w:bottom w:space="0" w:sz="0" w:color="auto" w:val="none"/>
        <w:right w:space="0" w:sz="0" w:color="auto" w:val="none"/>
      </w:divBdr>
    </w:div>
    <w:div w:id="1980070387">
      <w:bodyDiv w:val="true"/>
      <w:marLeft w:val="0"/>
      <w:marRight w:val="0"/>
      <w:marTop w:val="0"/>
      <w:marBottom w:val="0"/>
      <w:divBdr>
        <w:top w:space="0" w:sz="0" w:color="auto" w:val="none"/>
        <w:left w:space="0" w:sz="0" w:color="auto" w:val="none"/>
        <w:bottom w:space="0" w:sz="0" w:color="auto" w:val="none"/>
        <w:right w:space="0" w:sz="0" w:color="auto" w:val="none"/>
      </w:divBdr>
    </w:div>
    <w:div w:id="1987005225">
      <w:bodyDiv w:val="true"/>
      <w:marLeft w:val="0"/>
      <w:marRight w:val="0"/>
      <w:marTop w:val="0"/>
      <w:marBottom w:val="0"/>
      <w:divBdr>
        <w:top w:space="0" w:sz="0" w:color="auto" w:val="none"/>
        <w:left w:space="0" w:sz="0" w:color="auto" w:val="none"/>
        <w:bottom w:space="0" w:sz="0" w:color="auto" w:val="none"/>
        <w:right w:space="0" w:sz="0" w:color="auto" w:val="none"/>
      </w:divBdr>
    </w:div>
    <w:div w:id="2003655703">
      <w:bodyDiv w:val="true"/>
      <w:marLeft w:val="0"/>
      <w:marRight w:val="0"/>
      <w:marTop w:val="0"/>
      <w:marBottom w:val="0"/>
      <w:divBdr>
        <w:top w:space="0" w:sz="0" w:color="auto" w:val="none"/>
        <w:left w:space="0" w:sz="0" w:color="auto" w:val="none"/>
        <w:bottom w:space="0" w:sz="0" w:color="auto" w:val="none"/>
        <w:right w:space="0" w:sz="0" w:color="auto" w:val="none"/>
      </w:divBdr>
    </w:div>
    <w:div w:id="2009013496">
      <w:bodyDiv w:val="true"/>
      <w:marLeft w:val="0"/>
      <w:marRight w:val="0"/>
      <w:marTop w:val="0"/>
      <w:marBottom w:val="0"/>
      <w:divBdr>
        <w:top w:space="0" w:sz="0" w:color="auto" w:val="none"/>
        <w:left w:space="0" w:sz="0" w:color="auto" w:val="none"/>
        <w:bottom w:space="0" w:sz="0" w:color="auto" w:val="none"/>
        <w:right w:space="0" w:sz="0" w:color="auto" w:val="none"/>
      </w:divBdr>
    </w:div>
    <w:div w:id="2009866260">
      <w:bodyDiv w:val="true"/>
      <w:marLeft w:val="0"/>
      <w:marRight w:val="0"/>
      <w:marTop w:val="0"/>
      <w:marBottom w:val="0"/>
      <w:divBdr>
        <w:top w:space="0" w:sz="0" w:color="auto" w:val="none"/>
        <w:left w:space="0" w:sz="0" w:color="auto" w:val="none"/>
        <w:bottom w:space="0" w:sz="0" w:color="auto" w:val="none"/>
        <w:right w:space="0" w:sz="0" w:color="auto" w:val="none"/>
      </w:divBdr>
    </w:div>
    <w:div w:id="2013798804">
      <w:bodyDiv w:val="true"/>
      <w:marLeft w:val="0"/>
      <w:marRight w:val="0"/>
      <w:marTop w:val="0"/>
      <w:marBottom w:val="0"/>
      <w:divBdr>
        <w:top w:space="0" w:sz="0" w:color="auto" w:val="none"/>
        <w:left w:space="0" w:sz="0" w:color="auto" w:val="none"/>
        <w:bottom w:space="0" w:sz="0" w:color="auto" w:val="none"/>
        <w:right w:space="0" w:sz="0" w:color="auto" w:val="none"/>
      </w:divBdr>
    </w:div>
    <w:div w:id="2062903112">
      <w:bodyDiv w:val="true"/>
      <w:marLeft w:val="0"/>
      <w:marRight w:val="0"/>
      <w:marTop w:val="0"/>
      <w:marBottom w:val="0"/>
      <w:divBdr>
        <w:top w:space="0" w:sz="0" w:color="auto" w:val="none"/>
        <w:left w:space="0" w:sz="0" w:color="auto" w:val="none"/>
        <w:bottom w:space="0" w:sz="0" w:color="auto" w:val="none"/>
        <w:right w:space="0" w:sz="0" w:color="auto" w:val="none"/>
      </w:divBdr>
    </w:div>
    <w:div w:id="2065058061">
      <w:bodyDiv w:val="true"/>
      <w:marLeft w:val="0"/>
      <w:marRight w:val="0"/>
      <w:marTop w:val="0"/>
      <w:marBottom w:val="0"/>
      <w:divBdr>
        <w:top w:space="0" w:sz="0" w:color="auto" w:val="none"/>
        <w:left w:space="0" w:sz="0" w:color="auto" w:val="none"/>
        <w:bottom w:space="0" w:sz="0" w:color="auto" w:val="none"/>
        <w:right w:space="0" w:sz="0" w:color="auto" w:val="none"/>
      </w:divBdr>
    </w:div>
    <w:div w:id="2068606833">
      <w:bodyDiv w:val="true"/>
      <w:marLeft w:val="0"/>
      <w:marRight w:val="0"/>
      <w:marTop w:val="0"/>
      <w:marBottom w:val="0"/>
      <w:divBdr>
        <w:top w:space="0" w:sz="0" w:color="auto" w:val="none"/>
        <w:left w:space="0" w:sz="0" w:color="auto" w:val="none"/>
        <w:bottom w:space="0" w:sz="0" w:color="auto" w:val="none"/>
        <w:right w:space="0" w:sz="0" w:color="auto" w:val="none"/>
      </w:divBdr>
    </w:div>
    <w:div w:id="2099714095">
      <w:bodyDiv w:val="true"/>
      <w:marLeft w:val="0"/>
      <w:marRight w:val="0"/>
      <w:marTop w:val="0"/>
      <w:marBottom w:val="0"/>
      <w:divBdr>
        <w:top w:space="0" w:sz="0" w:color="auto" w:val="none"/>
        <w:left w:space="0" w:sz="0" w:color="auto" w:val="none"/>
        <w:bottom w:space="0" w:sz="0" w:color="auto" w:val="none"/>
        <w:right w:space="0" w:sz="0" w:color="auto" w:val="none"/>
      </w:divBdr>
    </w:div>
    <w:div w:id="2137872503">
      <w:bodyDiv w:val="true"/>
      <w:marLeft w:val="0"/>
      <w:marRight w:val="0"/>
      <w:marTop w:val="0"/>
      <w:marBottom w:val="0"/>
      <w:divBdr>
        <w:top w:space="0" w:sz="0" w:color="auto" w:val="none"/>
        <w:left w:space="0" w:sz="0" w:color="auto" w:val="none"/>
        <w:bottom w:space="0" w:sz="0" w:color="auto" w:val="none"/>
        <w:right w:space="0" w:sz="0" w:color="auto" w:val="none"/>
      </w:divBdr>
    </w:div>
    <w:div w:id="21416114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2018.</izvorni_sadrzaj>
    <derivirana_varijabla naziv="DomainObject.DatumDonosenjaOdluke_1">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St-1094/2012-821</izvorni_sadrzaj>
    <derivirana_varijabla naziv="DomainObject.Oznaka_1">St-1094/2012-821</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10</izvorni_sadrzaj>
    <derivirana_varijabla naziv="DomainObject.BrojStranica_1">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2018.</izvorni_sadrzaj>
    <derivirana_varijabla naziv="DomainObject.Datum_1">19. srpnja 2018.</derivirana_varijabla>
  </DomainObject.Datum>
  <DomainObject.PoslovniBrojDokumenta>
    <izvorni_sadrzaj>St-1094/2012-821</izvorni_sadrzaj>
    <derivirana_varijabla naziv="DomainObject.PoslovniBrojDokumenta_1">St-1094/2012-821</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DA50B2-0FA8-42A2-9194-540FAFAC10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10</properties:Pages>
  <properties:Words>4405</properties:Words>
  <properties:Characters>23225</properties:Characters>
  <properties:Lines>490</properties:Lines>
  <properties:Paragraphs>162</properties:Paragraphs>
  <properties:TotalTime>114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28025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2018-06-15T10:09:00Z</dcterms:created>
  <dc:creator>Bernardica Novak</dc:creator>
  <cp:lastModifiedBy>Tatjana Slaviček</cp:lastModifiedBy>
  <cp:lastPrinted>2018-07-19T12:26:00Z</cp:lastPrinted>
  <dcterms:modified xmlns:xsi="http://www.w3.org/2001/XMLSchema-instance" xsi:type="dcterms:W3CDTF">2018-07-19T12:37:00Z</dcterms:modified>
  <cp:revision>34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St-1094/2012-821 / Odluka - Rješenje - dosuda (Rj_dosuda_15062018.docx)</vt:lpwstr>
  </prop:property>
  <prop:property name="CC_coloring" pid="4" fmtid="{D5CDD505-2E9C-101B-9397-08002B2CF9AE}">
    <vt:bool>false</vt:bool>
  </prop:property>
  <prop:property name="BrojStranica" pid="5" fmtid="{D5CDD505-2E9C-101B-9397-08002B2CF9AE}">
    <vt:i4>10</vt:i4>
  </prop:property>
</prop:Properties>
</file>