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dd83" w14:paraId="baedd83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FC37D9" w:rsidP="00FC37D9" w:rsidR="00FC37D9">
      <w:pPr>
        <w:jc w:val="right"/>
        <w:rPr>
          <w:lang w:val="pt-BR"/>
        </w:rPr>
      </w:pPr>
    </w:p>
    <w:p w:rsidRDefault="00271B7A" w:rsidP="00271B7A" w:rsidR="00271B7A">
      <w:pPr>
        <w:tabs>
          <w:tab w:pos="4153" w:val="center"/>
          <w:tab w:pos="6465" w:val="left"/>
        </w:tabs>
        <w:jc w:val="right"/>
      </w:pPr>
      <w:proofErr w:type="spellStart"/>
      <w:r>
        <w:t>40</w:t>
      </w:r>
      <w:proofErr w:type="spellEnd"/>
      <w:r>
        <w:t>. St-</w:t>
      </w:r>
      <w:proofErr w:type="spellStart"/>
      <w:r>
        <w:t>1463</w:t>
      </w:r>
      <w:proofErr w:type="spellEnd"/>
      <w:r>
        <w:t>/</w:t>
      </w:r>
      <w:proofErr w:type="spellStart"/>
      <w:r>
        <w:t>18</w:t>
      </w:r>
      <w:proofErr w:type="spellEnd"/>
    </w:p>
    <w:p w:rsidRDefault="00025489" w:rsidP="00025489" w:rsidR="00025489" w:rsidRPr="000F068D">
      <w:pPr>
        <w:jc w:val="right"/>
      </w:pPr>
    </w:p>
    <w:p w:rsidRDefault="00025489" w:rsidP="00025489" w:rsidR="00025489" w:rsidRPr="000F068D"/>
    <w:p w:rsidRDefault="00025489" w:rsidP="00025489" w:rsidR="00025489" w:rsidRPr="000F068D">
      <w:pPr>
        <w:jc w:val="center"/>
      </w:pPr>
    </w:p>
    <w:p w:rsidRDefault="00025489" w:rsidP="00025489" w:rsidR="00025489" w:rsidRPr="000F068D">
      <w:pPr>
        <w:jc w:val="center"/>
      </w:pPr>
      <w:r w:rsidRPr="000F068D">
        <w:t>R E P U B L I K A   H R V A T S K A</w:t>
      </w:r>
    </w:p>
    <w:p w:rsidRDefault="00025489" w:rsidP="00025489" w:rsidR="00025489" w:rsidRPr="000F068D">
      <w:pPr>
        <w:jc w:val="center"/>
      </w:pPr>
      <w:r w:rsidRPr="000F068D">
        <w:t>R J E Š E NJ E</w:t>
      </w:r>
    </w:p>
    <w:p w:rsidRDefault="00025489" w:rsidP="00025489" w:rsidR="00025489" w:rsidRPr="000F068D">
      <w:pPr>
        <w:jc w:val="both"/>
      </w:pPr>
    </w:p>
    <w:p w:rsidRDefault="00271B7A" w:rsidP="00271B7A" w:rsidR="00271B7A" w:rsidRPr="00DF405A">
      <w:pPr>
        <w:ind w:firstLine="708"/>
        <w:jc w:val="both"/>
      </w:pPr>
      <w:r w:rsidRPr="00DF405A">
        <w:t xml:space="preserve">Trgovački sud u Zagrebu po sucu tog suda Anti Galiću, kao sucu pojedincu u </w:t>
      </w:r>
      <w:proofErr w:type="spellStart"/>
      <w:r w:rsidRPr="00DF405A">
        <w:t>predstečajnom</w:t>
      </w:r>
      <w:proofErr w:type="spellEnd"/>
      <w:r w:rsidRPr="00DF405A">
        <w:t xml:space="preserve"> postupku nad dužnikom </w:t>
      </w:r>
      <w:proofErr w:type="spellStart"/>
      <w:r w:rsidRPr="00DF405A">
        <w:t>HODOS</w:t>
      </w:r>
      <w:proofErr w:type="spellEnd"/>
      <w:r w:rsidRPr="00DF405A">
        <w:t xml:space="preserve"> TRANSPORTI d.o.o., Zagreb, Vladimira </w:t>
      </w:r>
      <w:proofErr w:type="spellStart"/>
      <w:r w:rsidRPr="00DF405A">
        <w:t>Ruždjaka</w:t>
      </w:r>
      <w:proofErr w:type="spellEnd"/>
      <w:r w:rsidRPr="00DF405A">
        <w:t xml:space="preserve"> </w:t>
      </w:r>
      <w:proofErr w:type="spellStart"/>
      <w:r w:rsidRPr="00DF405A">
        <w:t>31</w:t>
      </w:r>
      <w:proofErr w:type="spellEnd"/>
      <w:r w:rsidRPr="00DF405A">
        <w:t xml:space="preserve">., </w:t>
      </w:r>
      <w:proofErr w:type="spellStart"/>
      <w:r w:rsidRPr="00DF405A">
        <w:t>OIB</w:t>
      </w:r>
      <w:proofErr w:type="spellEnd"/>
      <w:r w:rsidRPr="00DF405A">
        <w:t xml:space="preserve"> </w:t>
      </w:r>
      <w:proofErr w:type="spellStart"/>
      <w:r w:rsidRPr="00DF405A">
        <w:t>64670206680</w:t>
      </w:r>
      <w:proofErr w:type="spellEnd"/>
      <w:r w:rsidRPr="00DF405A">
        <w:t>,  dana</w:t>
      </w:r>
      <w:r>
        <w:t xml:space="preserve"> </w:t>
      </w:r>
      <w:proofErr w:type="spellStart"/>
      <w:r>
        <w:t>2</w:t>
      </w:r>
      <w:r w:rsidR="00E15826">
        <w:t>9</w:t>
      </w:r>
      <w:r>
        <w:t>.svibnja</w:t>
      </w:r>
      <w:proofErr w:type="spellEnd"/>
      <w:r w:rsidRPr="00DF405A">
        <w:t xml:space="preserve"> </w:t>
      </w:r>
      <w:proofErr w:type="spellStart"/>
      <w:r w:rsidRPr="00DF405A">
        <w:t>201</w:t>
      </w:r>
      <w:r>
        <w:t>9</w:t>
      </w:r>
      <w:proofErr w:type="spellEnd"/>
      <w:r w:rsidRPr="00DF405A">
        <w:t>.</w:t>
      </w:r>
    </w:p>
    <w:p w:rsidRDefault="00271B7A" w:rsidP="00271B7A" w:rsidR="00271B7A" w:rsidRPr="00271B7A">
      <w:pPr>
        <w:rPr>
          <w:b/>
          <w:sz w:val="40"/>
          <w:szCs w:val="40"/>
        </w:rPr>
      </w:pPr>
    </w:p>
    <w:p w:rsidRDefault="005866EA" w:rsidP="005866EA" w:rsidR="005866EA" w:rsidRPr="00FE72E3">
      <w:pPr>
        <w:jc w:val="center"/>
        <w:rPr>
          <w:b/>
        </w:rPr>
      </w:pPr>
      <w:r w:rsidRPr="00FE72E3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C255C4" w:rsidP="004B1D7B" w:rsidR="00397EDF" w:rsidRPr="0071553D">
      <w:pPr>
        <w:ind w:firstLine="708"/>
        <w:jc w:val="both"/>
      </w:pPr>
      <w:r w:rsidRPr="0071553D">
        <w:t xml:space="preserve">I. </w:t>
      </w:r>
      <w:r w:rsidR="00EB14D5" w:rsidRPr="0071553D">
        <w:t xml:space="preserve">Nalaže se </w:t>
      </w:r>
      <w:r w:rsidR="004B1D7B" w:rsidRPr="0071553D">
        <w:t xml:space="preserve">vjerovniku </w:t>
      </w:r>
      <w:proofErr w:type="spellStart"/>
      <w:r w:rsidR="0015023B">
        <w:t>CIAK</w:t>
      </w:r>
      <w:proofErr w:type="spellEnd"/>
      <w:r w:rsidR="0015023B">
        <w:t xml:space="preserve"> </w:t>
      </w:r>
      <w:proofErr w:type="spellStart"/>
      <w:r w:rsidR="0015023B">
        <w:t>TRUCK</w:t>
      </w:r>
      <w:proofErr w:type="spellEnd"/>
      <w:r w:rsidR="0015023B">
        <w:t xml:space="preserve"> d.o.o., Donji </w:t>
      </w:r>
      <w:proofErr w:type="spellStart"/>
      <w:r w:rsidR="0015023B">
        <w:t>Stupnik</w:t>
      </w:r>
      <w:proofErr w:type="spellEnd"/>
      <w:r w:rsidR="0015023B">
        <w:t xml:space="preserve">, </w:t>
      </w:r>
      <w:proofErr w:type="spellStart"/>
      <w:r w:rsidR="0015023B">
        <w:t>Stupničke</w:t>
      </w:r>
      <w:proofErr w:type="spellEnd"/>
      <w:r w:rsidR="0015023B">
        <w:t xml:space="preserve"> </w:t>
      </w:r>
      <w:proofErr w:type="spellStart"/>
      <w:r w:rsidR="0015023B">
        <w:t>špikovine</w:t>
      </w:r>
      <w:proofErr w:type="spellEnd"/>
      <w:r w:rsidR="0015023B">
        <w:t xml:space="preserve"> 1. </w:t>
      </w:r>
      <w:proofErr w:type="spellStart"/>
      <w:r w:rsidR="005B03FE">
        <w:t>OIB</w:t>
      </w:r>
      <w:proofErr w:type="spellEnd"/>
      <w:r w:rsidR="005B03FE">
        <w:t xml:space="preserve"> </w:t>
      </w:r>
      <w:proofErr w:type="spellStart"/>
      <w:r w:rsidR="005B03FE">
        <w:t>78969071801</w:t>
      </w:r>
      <w:proofErr w:type="spellEnd"/>
      <w:r w:rsidR="001F751C">
        <w:t xml:space="preserve">, </w:t>
      </w:r>
      <w:r w:rsidR="00E52D8D">
        <w:t xml:space="preserve">u roku od </w:t>
      </w:r>
      <w:r w:rsidR="004B1D7B" w:rsidRPr="0071553D">
        <w:t xml:space="preserve">8 dana od pravomoćnosti ovog rješenja,  isplatiti Financijskoj  agenciji  iznos od </w:t>
      </w:r>
      <w:proofErr w:type="spellStart"/>
      <w:r w:rsidR="00A1722F">
        <w:t>58</w:t>
      </w:r>
      <w:proofErr w:type="spellEnd"/>
      <w:r w:rsidR="00A1722F">
        <w:t>,</w:t>
      </w:r>
      <w:proofErr w:type="spellStart"/>
      <w:r w:rsidR="00A1722F">
        <w:t>58</w:t>
      </w:r>
      <w:proofErr w:type="spellEnd"/>
      <w:r w:rsidR="00A1722F">
        <w:t xml:space="preserve"> </w:t>
      </w:r>
      <w:r w:rsidR="004B1D7B" w:rsidRPr="0071553D">
        <w:t xml:space="preserve">kn, </w:t>
      </w:r>
      <w:r w:rsidR="003F56B0" w:rsidRPr="0071553D">
        <w:t xml:space="preserve">na ime </w:t>
      </w:r>
      <w:r w:rsidR="00397EDF" w:rsidRPr="0071553D">
        <w:t xml:space="preserve">naknade za </w:t>
      </w:r>
      <w:r w:rsidR="006E483E" w:rsidRPr="0071553D">
        <w:t xml:space="preserve">prijavu </w:t>
      </w:r>
      <w:r w:rsidR="00E42E04" w:rsidRPr="0071553D">
        <w:t xml:space="preserve">tražbine  </w:t>
      </w:r>
      <w:r w:rsidR="00555BE5" w:rsidRPr="0071553D">
        <w:t xml:space="preserve">navedenu u prijedlogu za otvaranje </w:t>
      </w:r>
      <w:proofErr w:type="spellStart"/>
      <w:r w:rsidR="00555BE5" w:rsidRPr="0071553D">
        <w:t>predstečajnog</w:t>
      </w:r>
      <w:proofErr w:type="spellEnd"/>
      <w:r w:rsidR="00555BE5" w:rsidRPr="0071553D">
        <w:t xml:space="preserve"> postupka, </w:t>
      </w:r>
      <w:r w:rsidR="001436B9">
        <w:t xml:space="preserve">a </w:t>
      </w:r>
      <w:r w:rsidR="00555BE5" w:rsidRPr="0071553D">
        <w:t>koja</w:t>
      </w:r>
      <w:r w:rsidR="00A45F8A" w:rsidRPr="0071553D">
        <w:t xml:space="preserve"> tražbina </w:t>
      </w:r>
      <w:r w:rsidR="00555BE5" w:rsidRPr="0071553D">
        <w:t>je osporena</w:t>
      </w:r>
      <w:r w:rsidR="006E483E" w:rsidRPr="0071553D">
        <w:t xml:space="preserve"> u</w:t>
      </w:r>
      <w:r w:rsidR="003B0C0C">
        <w:t xml:space="preserve"> </w:t>
      </w:r>
      <w:r w:rsidR="006E483E" w:rsidRPr="0071553D">
        <w:t>postupku</w:t>
      </w:r>
      <w:r w:rsidR="00A45F8A" w:rsidRPr="0071553D">
        <w:t>.</w:t>
      </w:r>
      <w:r w:rsidR="00555BE5" w:rsidRPr="0071553D">
        <w:t xml:space="preserve"> </w:t>
      </w:r>
      <w:r w:rsidR="00E42E04" w:rsidRPr="0071553D">
        <w:t xml:space="preserve">  </w:t>
      </w:r>
    </w:p>
    <w:p w:rsidRDefault="000723A3" w:rsidP="000723A3" w:rsidR="0071553D" w:rsidRPr="0071553D">
      <w:pPr>
        <w:pStyle w:val="Odlomakpopisa"/>
        <w:spacing w:before="200"/>
        <w:ind w:firstLine="708" w:left="0"/>
        <w:jc w:val="both"/>
      </w:pPr>
      <w:r w:rsidRPr="0071553D">
        <w:rPr>
          <w:rFonts w:eastAsiaTheme="minorHAnsi"/>
          <w:noProof/>
        </w:rPr>
        <w:t xml:space="preserve">II. Odbija se zahtjev Financijske agencije, </w:t>
      </w:r>
      <w:r w:rsidRPr="0071553D">
        <w:t xml:space="preserve">Zagreb, Ulica grada Vukovara </w:t>
      </w:r>
      <w:proofErr w:type="spellStart"/>
      <w:r w:rsidRPr="0071553D">
        <w:t>70</w:t>
      </w:r>
      <w:proofErr w:type="spellEnd"/>
      <w:r w:rsidRPr="0071553D">
        <w:t xml:space="preserve">, </w:t>
      </w:r>
      <w:proofErr w:type="spellStart"/>
      <w:r w:rsidRPr="0071553D">
        <w:t>OIB</w:t>
      </w:r>
      <w:proofErr w:type="spellEnd"/>
      <w:r w:rsidRPr="0071553D">
        <w:t xml:space="preserve">: </w:t>
      </w:r>
      <w:proofErr w:type="spellStart"/>
      <w:r w:rsidRPr="0071553D">
        <w:t>85821130368</w:t>
      </w:r>
      <w:proofErr w:type="spellEnd"/>
      <w:r w:rsidRPr="0071553D">
        <w:t xml:space="preserve">, za isplatu iznosa od </w:t>
      </w:r>
      <w:proofErr w:type="spellStart"/>
      <w:r w:rsidR="00A1722F">
        <w:t>14</w:t>
      </w:r>
      <w:proofErr w:type="spellEnd"/>
      <w:r w:rsidR="00A1722F">
        <w:t>,</w:t>
      </w:r>
      <w:proofErr w:type="spellStart"/>
      <w:r w:rsidR="00A1722F">
        <w:t>65</w:t>
      </w:r>
      <w:proofErr w:type="spellEnd"/>
      <w:r w:rsidR="0094611D" w:rsidRPr="0071553D">
        <w:t xml:space="preserve"> kn  na ime PDV-a </w:t>
      </w:r>
      <w:r w:rsidRPr="0071553D">
        <w:t xml:space="preserve"> </w:t>
      </w:r>
      <w:r w:rsidR="00B53D48" w:rsidRPr="0071553D">
        <w:t xml:space="preserve">na </w:t>
      </w:r>
      <w:r w:rsidR="0071553D" w:rsidRPr="0071553D">
        <w:t xml:space="preserve">naknadu za prijavu tražbine  navedenu u prijedlogu za otvaranje </w:t>
      </w:r>
      <w:proofErr w:type="spellStart"/>
      <w:r w:rsidR="0071553D" w:rsidRPr="0071553D">
        <w:t>predstečajnog</w:t>
      </w:r>
      <w:proofErr w:type="spellEnd"/>
      <w:r w:rsidR="0071553D" w:rsidRPr="0071553D">
        <w:t xml:space="preserve"> postupka, koja tražbina je osporena u postupku.</w:t>
      </w:r>
    </w:p>
    <w:p w:rsidRDefault="00D8246A" w:rsidP="005866EA" w:rsidR="00D8246A" w:rsidRPr="0071553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1553D" w:rsidP="005866EA" w:rsidR="0071553D">
      <w:pPr>
        <w:jc w:val="center"/>
      </w:pPr>
    </w:p>
    <w:p w:rsidRDefault="005866EA" w:rsidP="005866EA" w:rsidR="005866EA">
      <w:pPr>
        <w:jc w:val="center"/>
      </w:pPr>
      <w:r>
        <w:t>Obrazloženje</w:t>
      </w:r>
    </w:p>
    <w:p w:rsidRDefault="005866EA" w:rsidP="002D14FF" w:rsidR="005866EA"/>
    <w:p w:rsidRDefault="00646E0A" w:rsidP="00C35206" w:rsidR="003B0C0C">
      <w:pPr>
        <w:ind w:firstLine="709"/>
        <w:jc w:val="both"/>
      </w:pPr>
      <w:r>
        <w:t>P</w:t>
      </w:r>
      <w:r w:rsidR="004F4087">
        <w:t>odnes</w:t>
      </w:r>
      <w:r>
        <w:t xml:space="preserve">kom od </w:t>
      </w:r>
      <w:proofErr w:type="spellStart"/>
      <w:r w:rsidR="00A1722F">
        <w:t>12.listopada</w:t>
      </w:r>
      <w:proofErr w:type="spellEnd"/>
      <w:r w:rsidR="00A1722F">
        <w:t xml:space="preserve"> </w:t>
      </w:r>
      <w:proofErr w:type="spellStart"/>
      <w:r w:rsidR="00A1722F">
        <w:t>2018</w:t>
      </w:r>
      <w:proofErr w:type="spellEnd"/>
      <w:r w:rsidR="00A1722F">
        <w:t>.</w:t>
      </w:r>
      <w:r>
        <w:t xml:space="preserve"> Financijska agencija je podnijela ovom sudu prijedlog za određivanje </w:t>
      </w:r>
      <w:r w:rsidR="00D8246A">
        <w:t xml:space="preserve">naknade </w:t>
      </w:r>
      <w:r w:rsidR="00ED5D99">
        <w:t xml:space="preserve">u ukupnom iznosu </w:t>
      </w:r>
      <w:proofErr w:type="spellStart"/>
      <w:r w:rsidR="00A1722F">
        <w:t>73</w:t>
      </w:r>
      <w:proofErr w:type="spellEnd"/>
      <w:r w:rsidR="00A1722F">
        <w:t>,</w:t>
      </w:r>
      <w:proofErr w:type="spellStart"/>
      <w:r w:rsidR="00A1722F">
        <w:t>23</w:t>
      </w:r>
      <w:proofErr w:type="spellEnd"/>
      <w:r w:rsidR="00ED5D99">
        <w:t xml:space="preserve"> kn (</w:t>
      </w:r>
      <w:proofErr w:type="spellStart"/>
      <w:r w:rsidR="00A1722F">
        <w:t>58</w:t>
      </w:r>
      <w:proofErr w:type="spellEnd"/>
      <w:r w:rsidR="00A1722F">
        <w:t>,</w:t>
      </w:r>
      <w:proofErr w:type="spellStart"/>
      <w:r w:rsidR="00A1722F">
        <w:t>58</w:t>
      </w:r>
      <w:proofErr w:type="spellEnd"/>
      <w:r w:rsidR="00ED5D99">
        <w:t xml:space="preserve"> kn + PDV </w:t>
      </w:r>
      <w:proofErr w:type="spellStart"/>
      <w:r w:rsidR="003830D6">
        <w:t>14</w:t>
      </w:r>
      <w:proofErr w:type="spellEnd"/>
      <w:r w:rsidR="003830D6">
        <w:t>,</w:t>
      </w:r>
      <w:proofErr w:type="spellStart"/>
      <w:r w:rsidR="003830D6">
        <w:t>65</w:t>
      </w:r>
      <w:proofErr w:type="spellEnd"/>
      <w:r w:rsidR="00ED5D99">
        <w:t xml:space="preserve"> kn) </w:t>
      </w:r>
      <w:r w:rsidR="00D8246A">
        <w:t>za prijav</w:t>
      </w:r>
      <w:r w:rsidR="001436B9">
        <w:t>u</w:t>
      </w:r>
      <w:r w:rsidR="00D8246A">
        <w:t xml:space="preserve"> tražbin</w:t>
      </w:r>
      <w:r w:rsidR="001436B9">
        <w:t>e</w:t>
      </w:r>
      <w:r w:rsidR="00D8246A">
        <w:t xml:space="preserve"> </w:t>
      </w:r>
      <w:r w:rsidR="00C35206">
        <w:t xml:space="preserve">vjerovnika </w:t>
      </w:r>
      <w:proofErr w:type="spellStart"/>
      <w:r w:rsidR="003830D6">
        <w:t>CIAK</w:t>
      </w:r>
      <w:proofErr w:type="spellEnd"/>
      <w:r w:rsidR="003830D6">
        <w:t xml:space="preserve"> </w:t>
      </w:r>
      <w:proofErr w:type="spellStart"/>
      <w:r w:rsidR="003830D6">
        <w:t>TRUCK</w:t>
      </w:r>
      <w:proofErr w:type="spellEnd"/>
      <w:r w:rsidR="003830D6">
        <w:t xml:space="preserve"> d.o.o., Donji </w:t>
      </w:r>
      <w:proofErr w:type="spellStart"/>
      <w:r w:rsidR="003830D6">
        <w:t>Stupnik</w:t>
      </w:r>
      <w:proofErr w:type="spellEnd"/>
      <w:r w:rsidR="003830D6">
        <w:t xml:space="preserve">, </w:t>
      </w:r>
      <w:proofErr w:type="spellStart"/>
      <w:r w:rsidR="003830D6">
        <w:t>Stupničke</w:t>
      </w:r>
      <w:proofErr w:type="spellEnd"/>
      <w:r w:rsidR="003830D6">
        <w:t xml:space="preserve"> </w:t>
      </w:r>
      <w:proofErr w:type="spellStart"/>
      <w:r w:rsidR="003830D6">
        <w:t>špikovine</w:t>
      </w:r>
      <w:proofErr w:type="spellEnd"/>
      <w:r w:rsidR="003830D6">
        <w:t xml:space="preserve"> 1. </w:t>
      </w:r>
      <w:proofErr w:type="spellStart"/>
      <w:r w:rsidR="003830D6">
        <w:t>OIB</w:t>
      </w:r>
      <w:proofErr w:type="spellEnd"/>
      <w:r w:rsidR="003830D6">
        <w:t xml:space="preserve"> </w:t>
      </w:r>
      <w:proofErr w:type="spellStart"/>
      <w:r w:rsidR="003830D6">
        <w:t>78969071801</w:t>
      </w:r>
      <w:proofErr w:type="spellEnd"/>
      <w:r w:rsidR="00C24EB3">
        <w:t xml:space="preserve"> </w:t>
      </w:r>
      <w:r w:rsidR="003B0C0C">
        <w:t xml:space="preserve">u iznosu od </w:t>
      </w:r>
      <w:proofErr w:type="spellStart"/>
      <w:r w:rsidR="003830D6">
        <w:t>2.929</w:t>
      </w:r>
      <w:proofErr w:type="spellEnd"/>
      <w:r w:rsidR="003830D6">
        <w:t>,</w:t>
      </w:r>
      <w:proofErr w:type="spellStart"/>
      <w:r w:rsidR="003830D6">
        <w:t>13</w:t>
      </w:r>
      <w:proofErr w:type="spellEnd"/>
      <w:r w:rsidR="003B0C0C">
        <w:t xml:space="preserve"> kn, a koja tražbina</w:t>
      </w:r>
      <w:r w:rsidR="003B0C0C" w:rsidRPr="0071553D">
        <w:t xml:space="preserve"> </w:t>
      </w:r>
      <w:r w:rsidR="003B0C0C">
        <w:t xml:space="preserve">je </w:t>
      </w:r>
      <w:r w:rsidR="003B0C0C" w:rsidRPr="0071553D">
        <w:t>naveden</w:t>
      </w:r>
      <w:r w:rsidR="00F60FBE">
        <w:t>a</w:t>
      </w:r>
      <w:r w:rsidR="003B0C0C" w:rsidRPr="0071553D">
        <w:t xml:space="preserve"> u prijedlogu za otvaranje </w:t>
      </w:r>
      <w:proofErr w:type="spellStart"/>
      <w:r w:rsidR="003B0C0C" w:rsidRPr="0071553D">
        <w:t>predstečajnog</w:t>
      </w:r>
      <w:proofErr w:type="spellEnd"/>
      <w:r w:rsidR="003B0C0C" w:rsidRPr="0071553D">
        <w:t xml:space="preserve"> postupka</w:t>
      </w:r>
      <w:r w:rsidR="003B0C0C">
        <w:t xml:space="preserve"> i </w:t>
      </w:r>
      <w:r w:rsidR="003B0C0C" w:rsidRPr="0071553D">
        <w:t xml:space="preserve">osporena </w:t>
      </w:r>
      <w:r w:rsidR="001436B9">
        <w:t xml:space="preserve">je </w:t>
      </w:r>
      <w:r w:rsidR="003B0C0C" w:rsidRPr="0071553D">
        <w:t xml:space="preserve">u </w:t>
      </w:r>
      <w:proofErr w:type="spellStart"/>
      <w:r w:rsidR="003B0C0C">
        <w:t>predstečajnom</w:t>
      </w:r>
      <w:proofErr w:type="spellEnd"/>
      <w:r w:rsidR="003B0C0C">
        <w:t xml:space="preserve"> </w:t>
      </w:r>
      <w:r w:rsidR="003B0C0C" w:rsidRPr="0071553D">
        <w:t>postupku.</w:t>
      </w:r>
    </w:p>
    <w:p w:rsidRDefault="003B0C0C" w:rsidP="00F60FBE" w:rsidR="00B53D48">
      <w:pPr>
        <w:ind w:firstLine="709"/>
        <w:jc w:val="both"/>
        <w:rPr>
          <w:rFonts w:cstheme="majorBidi" w:eastAsiaTheme="majorEastAsia" w:hAnsiTheme="majorHAnsi" w:asciiTheme="majorHAnsi"/>
          <w:b/>
          <w:bCs/>
          <w:color w:themeShade="BF" w:themeColor="accent1" w:val="365F91"/>
          <w:sz w:val="28"/>
          <w:szCs w:val="28"/>
        </w:rPr>
      </w:pPr>
      <w:r>
        <w:t xml:space="preserve"> </w:t>
      </w:r>
    </w:p>
    <w:p w:rsidRDefault="00CC154D" w:rsidP="00B53D48" w:rsidR="003E0B7E">
      <w:pPr>
        <w:ind w:firstLine="600"/>
        <w:jc w:val="both"/>
      </w:pPr>
      <w:r>
        <w:t>Prema odredbi članka</w:t>
      </w:r>
      <w:r w:rsidR="001B5C0D">
        <w:t xml:space="preserve"> </w:t>
      </w:r>
      <w:proofErr w:type="spellStart"/>
      <w:r w:rsidR="001B5C0D">
        <w:t>40</w:t>
      </w:r>
      <w:proofErr w:type="spellEnd"/>
      <w:r w:rsidR="001B5C0D">
        <w:t xml:space="preserve">. stavak </w:t>
      </w:r>
      <w:r w:rsidR="00F60FBE">
        <w:t>1</w:t>
      </w:r>
      <w:r w:rsidR="001B5C0D">
        <w:t xml:space="preserve">. </w:t>
      </w:r>
      <w:r w:rsidR="00EC33BE">
        <w:t>Stečajnog zakona (N.N.br.71/</w:t>
      </w:r>
      <w:proofErr w:type="spellStart"/>
      <w:r w:rsidR="00EC33BE">
        <w:t>15</w:t>
      </w:r>
      <w:proofErr w:type="spellEnd"/>
      <w:r w:rsidR="001B5C0D">
        <w:t xml:space="preserve"> i </w:t>
      </w:r>
      <w:proofErr w:type="spellStart"/>
      <w:r w:rsidR="001B5C0D">
        <w:t>104</w:t>
      </w:r>
      <w:proofErr w:type="spellEnd"/>
      <w:r w:rsidR="001B5C0D">
        <w:t>/</w:t>
      </w:r>
      <w:proofErr w:type="spellStart"/>
      <w:r w:rsidR="001B5C0D">
        <w:t>17</w:t>
      </w:r>
      <w:proofErr w:type="spellEnd"/>
      <w:r w:rsidR="00A27B77">
        <w:t xml:space="preserve">, dalje </w:t>
      </w:r>
      <w:proofErr w:type="spellStart"/>
      <w:r w:rsidR="00A27B77">
        <w:t>SZ</w:t>
      </w:r>
      <w:proofErr w:type="spellEnd"/>
      <w:r w:rsidR="00EC33BE">
        <w:t xml:space="preserve">) </w:t>
      </w:r>
      <w:r w:rsidR="001B5C0D">
        <w:t xml:space="preserve">ako </w:t>
      </w:r>
      <w:r w:rsidR="00F60FBE">
        <w:t xml:space="preserve">je </w:t>
      </w:r>
      <w:r w:rsidR="001B5C0D">
        <w:t>pojedina prijavljen</w:t>
      </w:r>
      <w:r w:rsidR="00F60FBE">
        <w:t>a</w:t>
      </w:r>
      <w:r w:rsidR="00D22563">
        <w:t xml:space="preserve"> </w:t>
      </w:r>
      <w:r w:rsidR="001B5C0D">
        <w:t xml:space="preserve">tražbina </w:t>
      </w:r>
      <w:r w:rsidR="00D22563">
        <w:t xml:space="preserve">navedena u prijedlogu za </w:t>
      </w:r>
      <w:r w:rsidR="002A2E96">
        <w:t xml:space="preserve">otvaranje </w:t>
      </w:r>
      <w:proofErr w:type="spellStart"/>
      <w:r w:rsidR="002A2E96">
        <w:t>predstečajnog</w:t>
      </w:r>
      <w:proofErr w:type="spellEnd"/>
      <w:r w:rsidR="002A2E96">
        <w:t xml:space="preserve"> postupka  i </w:t>
      </w:r>
      <w:r w:rsidR="00510F4E">
        <w:t xml:space="preserve">bude </w:t>
      </w:r>
      <w:r w:rsidR="00D22563">
        <w:t xml:space="preserve"> osporena</w:t>
      </w:r>
      <w:r w:rsidR="00510F4E">
        <w:t xml:space="preserve">, </w:t>
      </w:r>
      <w:r w:rsidR="00D22563">
        <w:t xml:space="preserve"> podnositelj prijave dužan </w:t>
      </w:r>
      <w:r w:rsidR="00F969B7">
        <w:t xml:space="preserve">je za prijavu svake pojedine tražbine platiti naknadu Financijskoj agenciji u iznosu od </w:t>
      </w:r>
      <w:r w:rsidR="002A2E96">
        <w:t xml:space="preserve">2% od iznosa tražbine, ali ne više od </w:t>
      </w:r>
      <w:proofErr w:type="spellStart"/>
      <w:r w:rsidR="002A2E96">
        <w:t>200</w:t>
      </w:r>
      <w:proofErr w:type="spellEnd"/>
      <w:r w:rsidR="002A2E96">
        <w:t>,</w:t>
      </w:r>
      <w:proofErr w:type="spellStart"/>
      <w:r w:rsidR="002A2E96">
        <w:t>00</w:t>
      </w:r>
      <w:proofErr w:type="spellEnd"/>
      <w:r w:rsidR="002A2E96">
        <w:t xml:space="preserve"> kn</w:t>
      </w:r>
      <w:r w:rsidR="003E0B7E">
        <w:t>.</w:t>
      </w:r>
    </w:p>
    <w:p w:rsidRDefault="003E0B7E" w:rsidP="00B53D48" w:rsidR="003E0B7E">
      <w:pPr>
        <w:ind w:firstLine="600"/>
        <w:jc w:val="both"/>
      </w:pPr>
    </w:p>
    <w:p w:rsidRDefault="00D52FD9" w:rsidP="00301DBC" w:rsidR="00D01F3D">
      <w:pPr>
        <w:ind w:firstLine="708"/>
        <w:jc w:val="both"/>
      </w:pPr>
      <w:r>
        <w:t xml:space="preserve">Kako </w:t>
      </w:r>
      <w:r w:rsidR="003E0B7E">
        <w:t xml:space="preserve">je </w:t>
      </w:r>
      <w:r>
        <w:t>naprijed naveden</w:t>
      </w:r>
      <w:r w:rsidR="002523BE">
        <w:t>a</w:t>
      </w:r>
      <w:r>
        <w:t xml:space="preserve"> </w:t>
      </w:r>
      <w:r w:rsidR="003E0B7E">
        <w:t xml:space="preserve">prijava </w:t>
      </w:r>
      <w:r>
        <w:t>tražbin</w:t>
      </w:r>
      <w:r w:rsidR="003E0B7E">
        <w:t xml:space="preserve">e </w:t>
      </w:r>
      <w:r>
        <w:t>bil</w:t>
      </w:r>
      <w:r w:rsidR="002523BE">
        <w:t>a</w:t>
      </w:r>
      <w:r>
        <w:t xml:space="preserve"> naveden</w:t>
      </w:r>
      <w:r w:rsidR="002523BE">
        <w:t>a</w:t>
      </w:r>
      <w:r>
        <w:t xml:space="preserve"> u prijedlogu za otvaranje </w:t>
      </w:r>
      <w:proofErr w:type="spellStart"/>
      <w:r>
        <w:t>predstečajnog</w:t>
      </w:r>
      <w:proofErr w:type="spellEnd"/>
      <w:r>
        <w:t xml:space="preserve"> postupka</w:t>
      </w:r>
      <w:r w:rsidR="00A5181F">
        <w:t xml:space="preserve"> i </w:t>
      </w:r>
      <w:r w:rsidR="002D7DBF">
        <w:t xml:space="preserve"> </w:t>
      </w:r>
      <w:r w:rsidR="00A5181F">
        <w:t>osporen</w:t>
      </w:r>
      <w:r w:rsidR="002523BE">
        <w:t>a</w:t>
      </w:r>
      <w:r w:rsidR="003E0B7E">
        <w:t xml:space="preserve"> je </w:t>
      </w:r>
      <w:r w:rsidR="00A5181F">
        <w:t xml:space="preserve">u </w:t>
      </w:r>
      <w:proofErr w:type="spellStart"/>
      <w:r w:rsidR="00A5181F">
        <w:t>predstečajnom</w:t>
      </w:r>
      <w:proofErr w:type="spellEnd"/>
      <w:r w:rsidR="00A5181F">
        <w:t xml:space="preserve"> postupku</w:t>
      </w:r>
      <w:r w:rsidR="002523BE">
        <w:t>,</w:t>
      </w:r>
      <w:r w:rsidR="00A5181F">
        <w:t xml:space="preserve"> valjalo je </w:t>
      </w:r>
      <w:r w:rsidR="00D01F3D">
        <w:t xml:space="preserve">naknadu propisanu člankom </w:t>
      </w:r>
      <w:proofErr w:type="spellStart"/>
      <w:r w:rsidR="00D01F3D">
        <w:t>40</w:t>
      </w:r>
      <w:proofErr w:type="spellEnd"/>
      <w:r w:rsidR="00D01F3D">
        <w:t xml:space="preserve"> stavak 1. </w:t>
      </w:r>
      <w:proofErr w:type="spellStart"/>
      <w:r w:rsidR="00D01F3D">
        <w:t>SZ</w:t>
      </w:r>
      <w:proofErr w:type="spellEnd"/>
      <w:r w:rsidR="00D01F3D">
        <w:t>-a, odrediti</w:t>
      </w:r>
      <w:r w:rsidR="002D7DBF">
        <w:t xml:space="preserve">  </w:t>
      </w:r>
      <w:r w:rsidR="00D01F3D">
        <w:t xml:space="preserve">na </w:t>
      </w:r>
      <w:r w:rsidR="00C14367">
        <w:t xml:space="preserve">teret </w:t>
      </w:r>
      <w:r w:rsidR="003E0B7E">
        <w:t>vjerovnika</w:t>
      </w:r>
      <w:r w:rsidR="00B53D48">
        <w:t xml:space="preserve"> (</w:t>
      </w:r>
      <w:proofErr w:type="spellStart"/>
      <w:r w:rsidR="00B53D48">
        <w:t>toč</w:t>
      </w:r>
      <w:proofErr w:type="spellEnd"/>
      <w:r w:rsidR="00B53D48">
        <w:t>. I)</w:t>
      </w:r>
      <w:r w:rsidR="00D01F3D">
        <w:t>.</w:t>
      </w:r>
    </w:p>
    <w:p w:rsidRDefault="00C255C4" w:rsidP="00C255C4" w:rsidR="00C255C4">
      <w:pPr>
        <w:ind w:firstLine="708"/>
        <w:jc w:val="both"/>
      </w:pPr>
    </w:p>
    <w:p w:rsidRDefault="00C255C4" w:rsidP="00C255C4" w:rsidR="00C255C4">
      <w:pPr>
        <w:ind w:firstLine="708"/>
        <w:jc w:val="both"/>
      </w:pPr>
      <w:r>
        <w:lastRenderedPageBreak/>
        <w:t>Međutim, na naknadu za prijavu tražbine Financijska agencija nema pravo na PDV. To iz razloga što odredbom čl</w:t>
      </w:r>
      <w:r w:rsidR="008607D8">
        <w:t xml:space="preserve">anka </w:t>
      </w:r>
      <w:r>
        <w:t xml:space="preserve"> </w:t>
      </w:r>
      <w:proofErr w:type="spellStart"/>
      <w:r>
        <w:t>40</w:t>
      </w:r>
      <w:proofErr w:type="spellEnd"/>
      <w:r>
        <w:t>. st</w:t>
      </w:r>
      <w:r w:rsidR="008607D8">
        <w:t xml:space="preserve">avak </w:t>
      </w:r>
      <w:r w:rsidR="003E0B7E">
        <w:t>1</w:t>
      </w:r>
      <w:r>
        <w:t xml:space="preserve">. </w:t>
      </w:r>
      <w:proofErr w:type="spellStart"/>
      <w:r>
        <w:t>SZ</w:t>
      </w:r>
      <w:proofErr w:type="spellEnd"/>
      <w:r>
        <w:t>-a, nije propisano pravo Financijske agencije da na naknadu za prijavu tražbine obračunava PDV (</w:t>
      </w:r>
      <w:r w:rsidR="00DC6970">
        <w:t xml:space="preserve">isto i </w:t>
      </w:r>
      <w:r>
        <w:t xml:space="preserve">Visoki trgovački sud Republike Hrvatske, </w:t>
      </w:r>
      <w:proofErr w:type="spellStart"/>
      <w:r>
        <w:t>Pž</w:t>
      </w:r>
      <w:proofErr w:type="spellEnd"/>
      <w:r>
        <w:t>-</w:t>
      </w:r>
      <w:proofErr w:type="spellStart"/>
      <w:r>
        <w:t>5250</w:t>
      </w:r>
      <w:proofErr w:type="spellEnd"/>
      <w:r>
        <w:t>/</w:t>
      </w:r>
      <w:proofErr w:type="spellStart"/>
      <w:r>
        <w:t>17</w:t>
      </w:r>
      <w:proofErr w:type="spellEnd"/>
      <w:r>
        <w:t xml:space="preserve"> od </w:t>
      </w:r>
      <w:proofErr w:type="spellStart"/>
      <w:r>
        <w:t>13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t xml:space="preserve">.). </w:t>
      </w:r>
    </w:p>
    <w:p w:rsidRDefault="00C255C4" w:rsidP="00C255C4" w:rsidR="00C255C4">
      <w:pPr>
        <w:ind w:firstLine="708"/>
        <w:jc w:val="both"/>
      </w:pPr>
    </w:p>
    <w:p w:rsidRDefault="00C255C4" w:rsidP="00C255C4" w:rsidR="00C255C4">
      <w:pPr>
        <w:ind w:firstLine="708"/>
        <w:jc w:val="both"/>
      </w:pPr>
      <w:r>
        <w:t xml:space="preserve">Stoga </w:t>
      </w:r>
      <w:r w:rsidR="003830D6">
        <w:t xml:space="preserve">je </w:t>
      </w:r>
      <w:r>
        <w:t>odlučeno kao u točki II. izreke</w:t>
      </w:r>
      <w:r w:rsidR="00DC6970">
        <w:t>.</w:t>
      </w:r>
    </w:p>
    <w:p w:rsidRDefault="00C255C4" w:rsidP="00301DBC" w:rsidR="00C255C4">
      <w:pPr>
        <w:ind w:firstLine="708"/>
        <w:jc w:val="both"/>
      </w:pP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  <w:r>
        <w:t>Zagreb,</w:t>
      </w:r>
      <w:r w:rsidR="0056343F">
        <w:t xml:space="preserve"> </w:t>
      </w:r>
      <w:proofErr w:type="spellStart"/>
      <w:r w:rsidR="0056343F">
        <w:t>2</w:t>
      </w:r>
      <w:r w:rsidR="00E15826">
        <w:t>9</w:t>
      </w:r>
      <w:r w:rsidR="002523BE">
        <w:t>.svibnja</w:t>
      </w:r>
      <w:proofErr w:type="spellEnd"/>
      <w:r>
        <w:t xml:space="preserve"> </w:t>
      </w:r>
      <w:proofErr w:type="spellStart"/>
      <w:r>
        <w:t>201</w:t>
      </w:r>
      <w:r w:rsidR="0056343F">
        <w:t>9</w:t>
      </w:r>
      <w:proofErr w:type="spellEnd"/>
      <w:r>
        <w:t xml:space="preserve">. </w:t>
      </w:r>
    </w:p>
    <w:p w:rsidRDefault="007C5A34" w:rsidP="005866EA" w:rsidR="007C5A34">
      <w:pPr>
        <w:jc w:val="center"/>
      </w:pP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E15826" w:rsidR="005866EA">
      <w:pPr>
        <w:jc w:val="right"/>
      </w:pPr>
      <w:r>
        <w:t xml:space="preserve">Ante Galić </w:t>
      </w:r>
      <w:r w:rsidR="00374552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DC6970" w:rsidP="005866EA" w:rsidR="00DC6970"/>
    <w:p w:rsidRDefault="00374552" w:rsidP="00374552" w:rsidR="00374552">
      <w:pPr>
        <w:ind w:firstLine="708" w:left="4956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374552" w:rsidP="0062083B" w:rsidR="0037455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374552" w:rsidP="0062083B" w:rsidR="00374552" w:rsidRPr="0062083B">
      <w:pPr>
        <w:rPr>
          <w:sz w:val="22"/>
          <w:szCs w:val="22"/>
        </w:rPr>
      </w:pPr>
    </w:p>
    <w:p w:rsidRDefault="00374552" w:rsidP="0062083B" w:rsidR="00374552" w:rsidRPr="0062083B">
      <w:pPr>
        <w:rPr>
          <w:sz w:val="22"/>
          <w:szCs w:val="22"/>
        </w:rPr>
      </w:pPr>
    </w:p>
    <w:p w:rsidRDefault="00374552" w:rsidP="0062083B" w:rsidR="00374552">
      <w:pPr>
        <w:rPr>
          <w:sz w:val="22"/>
          <w:szCs w:val="22"/>
        </w:rPr>
      </w:pPr>
    </w:p>
    <w:p w:rsidRDefault="00374552" w:rsidP="0062083B" w:rsidR="00374552">
      <w:pPr>
        <w:rPr>
          <w:sz w:val="22"/>
          <w:szCs w:val="22"/>
        </w:rPr>
      </w:pPr>
    </w:p>
    <w:p w:rsidRDefault="00374552" w:rsidP="004B6D6B" w:rsidR="00374552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3E2896" w:rsidP="005866EA" w:rsidR="003E2896" w:rsidRPr="00F869EF"/>
    <w:sectPr w:rsidSect="00D65FF0" w:rsidR="003E2896" w:rsidRPr="00F869EF">
      <w:headerReference w:type="even" r:id="rId10"/>
      <w:pgSz w:code="9" w:h="16838" w:w="11906"/>
      <w:pgMar w:gutter="0" w:footer="708" w:header="708" w:left="1080" w:bottom="1440" w:right="108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FF3" w:rsidR="00384FF3">
      <w:r>
        <w:separator/>
      </w:r>
    </w:p>
  </w:endnote>
  <w:endnote w:id="0" w:type="continuationSeparator">
    <w:p w:rsidRDefault="00384FF3" w:rsidR="00384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FF3" w:rsidR="00384FF3">
      <w:r>
        <w:separator/>
      </w:r>
    </w:p>
  </w:footnote>
  <w:footnote w:id="0" w:type="continuationSeparator">
    <w:p w:rsidRDefault="00384FF3" w:rsidR="00384F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91556"/>
    <w:multiLevelType w:val="hybridMultilevel"/>
    <w:tmpl w:val="30F47D9E"/>
    <w:lvl w:tplc="33F48B5E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857221"/>
    <w:multiLevelType w:val="hybridMultilevel"/>
    <w:tmpl w:val="EC203C50"/>
    <w:lvl w:tplc="A436285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0AF2CA9"/>
    <w:multiLevelType w:val="hybridMultilevel"/>
    <w:tmpl w:val="086ED19E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1171597C"/>
    <w:multiLevelType w:val="hybridMultilevel"/>
    <w:tmpl w:val="91A87F6A"/>
    <w:lvl w:tplc="96BE84C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44A1DF2"/>
    <w:multiLevelType w:val="hybridMultilevel"/>
    <w:tmpl w:val="B3A654D2"/>
    <w:lvl w:tplc="A6F48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19A50656"/>
    <w:multiLevelType w:val="hybridMultilevel"/>
    <w:tmpl w:val="3B2A173E"/>
    <w:lvl w:tplc="F904D37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9CF5385"/>
    <w:multiLevelType w:val="hybridMultilevel"/>
    <w:tmpl w:val="9CDC0BB4"/>
    <w:lvl w:tplc="041A000F" w:ilvl="0">
      <w:start w:val="1"/>
      <w:numFmt w:val="decimal"/>
      <w:lvlText w:val="%1."/>
      <w:lvlJc w:val="left"/>
      <w:pPr>
        <w:ind w:hanging="360" w:left="1788"/>
      </w:p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9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055179F"/>
    <w:multiLevelType w:val="hybridMultilevel"/>
    <w:tmpl w:val="B50892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EB1CD6"/>
    <w:multiLevelType w:val="hybridMultilevel"/>
    <w:tmpl w:val="C57E0156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56E1ECE"/>
    <w:multiLevelType w:val="hybridMultilevel"/>
    <w:tmpl w:val="22C08376"/>
    <w:lvl w:tplc="0F0461B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7977599"/>
    <w:multiLevelType w:val="multilevel"/>
    <w:tmpl w:val="EBE0A402"/>
    <w:lvl w:ilvl="0">
      <w:start w:val="1"/>
      <w:numFmt w:val="decimal"/>
      <w:lvlText w:val="%1."/>
      <w:lvlJc w:val="left"/>
      <w:pPr>
        <w:ind w:firstLine="10" w:left="1418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508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3228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948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668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5388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61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828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548"/>
      </w:pPr>
      <w:rPr>
        <w:rFonts w:hint="default"/>
      </w:rPr>
    </w:lvl>
  </w:abstractNum>
  <w:abstractNum w:abstractNumId="15">
    <w:nsid w:val="2D2111B1"/>
    <w:multiLevelType w:val="hybridMultilevel"/>
    <w:tmpl w:val="C7C8CACE"/>
    <w:lvl w:tplc="4D9004FE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6">
    <w:nsid w:val="2D50224C"/>
    <w:multiLevelType w:val="hybridMultilevel"/>
    <w:tmpl w:val="C5C24BC4"/>
    <w:lvl w:tplc="583EDCD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2E1F0B0E"/>
    <w:multiLevelType w:val="hybridMultilevel"/>
    <w:tmpl w:val="9A38DC28"/>
    <w:lvl w:tplc="CC8829A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326919C7"/>
    <w:multiLevelType w:val="hybridMultilevel"/>
    <w:tmpl w:val="0F72C580"/>
    <w:lvl w:tplc="29BC9942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9">
    <w:nsid w:val="329F2B9C"/>
    <w:multiLevelType w:val="hybridMultilevel"/>
    <w:tmpl w:val="8FC885D4"/>
    <w:lvl w:tplc="08BC5C26" w:ilvl="0"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20">
    <w:nsid w:val="3B4203C9"/>
    <w:multiLevelType w:val="hybridMultilevel"/>
    <w:tmpl w:val="C0366E7A"/>
    <w:lvl w:tplc="3C20022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3C9C70D4"/>
    <w:multiLevelType w:val="hybridMultilevel"/>
    <w:tmpl w:val="6CEC1D1A"/>
    <w:lvl w:tplc="DC042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3E811E19"/>
    <w:multiLevelType w:val="hybridMultilevel"/>
    <w:tmpl w:val="9BE656FA"/>
    <w:lvl w:tplc="AE78B3FE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BEC40DA"/>
    <w:multiLevelType w:val="hybridMultilevel"/>
    <w:tmpl w:val="D66A338E"/>
    <w:lvl w:tplc="D1DECA64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25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1664811"/>
    <w:multiLevelType w:val="hybridMultilevel"/>
    <w:tmpl w:val="DBB6926C"/>
    <w:lvl w:tplc="29F614BC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27">
    <w:nsid w:val="672F527B"/>
    <w:multiLevelType w:val="hybridMultilevel"/>
    <w:tmpl w:val="562AF374"/>
    <w:lvl w:tplc="17546F1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67F20095"/>
    <w:multiLevelType w:val="hybridMultilevel"/>
    <w:tmpl w:val="9A701F42"/>
    <w:lvl w:tplc="B48E53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6BEE4A25"/>
    <w:multiLevelType w:val="hybridMultilevel"/>
    <w:tmpl w:val="CA2A4B18"/>
    <w:lvl w:tplc="BC0EF2E4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30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0327113"/>
    <w:multiLevelType w:val="hybridMultilevel"/>
    <w:tmpl w:val="5F8C12DE"/>
    <w:lvl w:tplc="21F2B140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33">
    <w:nsid w:val="7182628A"/>
    <w:multiLevelType w:val="hybridMultilevel"/>
    <w:tmpl w:val="85F82304"/>
    <w:lvl w:tplc="D5D86EC8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34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A060A04"/>
    <w:multiLevelType w:val="hybridMultilevel"/>
    <w:tmpl w:val="E0B29E16"/>
    <w:lvl w:tplc="A6D830C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7B182AD5"/>
    <w:multiLevelType w:val="hybridMultilevel"/>
    <w:tmpl w:val="52424962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7">
    <w:nsid w:val="7C5C1C0D"/>
    <w:multiLevelType w:val="hybridMultilevel"/>
    <w:tmpl w:val="B2864906"/>
    <w:lvl w:tplc="5038D0A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7FC2112A"/>
    <w:multiLevelType w:val="hybridMultilevel"/>
    <w:tmpl w:val="3D9AB650"/>
    <w:lvl w:tplc="AFD0487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3"/>
  </w:num>
  <w:num w:numId="2">
    <w:abstractNumId w:val="9"/>
  </w:num>
  <w:num w:numId="3">
    <w:abstractNumId w:val="5"/>
  </w:num>
  <w:num w:numId="4">
    <w:abstractNumId w:val="31"/>
  </w:num>
  <w:num w:numId="5">
    <w:abstractNumId w:val="11"/>
  </w:num>
  <w:num w:numId="6">
    <w:abstractNumId w:val="1"/>
  </w:num>
  <w:num w:numId="7">
    <w:abstractNumId w:val="30"/>
  </w:num>
  <w:num w:numId="8">
    <w:abstractNumId w:val="34"/>
  </w:num>
  <w:num w:numId="9">
    <w:abstractNumId w:val="25"/>
  </w:num>
  <w:num w:numId="10">
    <w:abstractNumId w:val="19"/>
  </w:num>
  <w:num w:numId="11">
    <w:abstractNumId w:val="35"/>
  </w:num>
  <w:num w:numId="12">
    <w:abstractNumId w:val="16"/>
  </w:num>
  <w:num w:numId="13">
    <w:abstractNumId w:val="21"/>
  </w:num>
  <w:num w:numId="14">
    <w:abstractNumId w:val="10"/>
  </w:num>
  <w:num w:numId="15">
    <w:abstractNumId w:val="37"/>
  </w:num>
  <w:num w:numId="16">
    <w:abstractNumId w:val="26"/>
  </w:num>
  <w:num w:numId="17">
    <w:abstractNumId w:val="17"/>
  </w:num>
  <w:num w:numId="18">
    <w:abstractNumId w:val="33"/>
  </w:num>
  <w:num w:numId="19">
    <w:abstractNumId w:val="28"/>
  </w:num>
  <w:num w:numId="20">
    <w:abstractNumId w:val="6"/>
  </w:num>
  <w:num w:numId="21">
    <w:abstractNumId w:val="20"/>
  </w:num>
  <w:num w:numId="22">
    <w:abstractNumId w:val="0"/>
  </w:num>
  <w:num w:numId="23">
    <w:abstractNumId w:val="7"/>
  </w:num>
  <w:num w:numId="24">
    <w:abstractNumId w:val="15"/>
  </w:num>
  <w:num w:numId="25">
    <w:abstractNumId w:val="27"/>
  </w:num>
  <w:num w:numId="26">
    <w:abstractNumId w:val="32"/>
  </w:num>
  <w:num w:numId="27">
    <w:abstractNumId w:val="2"/>
  </w:num>
  <w:num w:numId="28">
    <w:abstractNumId w:val="12"/>
  </w:num>
  <w:num w:numId="29">
    <w:abstractNumId w:val="22"/>
  </w:num>
  <w:num w:numId="30">
    <w:abstractNumId w:val="8"/>
  </w:num>
  <w:num w:numId="31">
    <w:abstractNumId w:val="14"/>
  </w:num>
  <w:num w:numId="32">
    <w:abstractNumId w:val="36"/>
  </w:num>
  <w:num w:numId="33">
    <w:abstractNumId w:val="38"/>
  </w:num>
  <w:num w:numId="34">
    <w:abstractNumId w:val="18"/>
  </w:num>
  <w:num w:numId="35">
    <w:abstractNumId w:val="3"/>
  </w:num>
  <w:num w:numId="36">
    <w:abstractNumId w:val="4"/>
  </w:num>
  <w:num w:numId="37">
    <w:abstractNumId w:val="13"/>
  </w:num>
  <w:num w:numId="38">
    <w:abstractNumId w:val="29"/>
  </w:num>
  <w:num w:numId="39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4696"/>
    <w:rsid w:val="00004760"/>
    <w:rsid w:val="000056DF"/>
    <w:rsid w:val="000075E1"/>
    <w:rsid w:val="00007717"/>
    <w:rsid w:val="00024785"/>
    <w:rsid w:val="00025489"/>
    <w:rsid w:val="0004539F"/>
    <w:rsid w:val="00052561"/>
    <w:rsid w:val="0005381C"/>
    <w:rsid w:val="000561F1"/>
    <w:rsid w:val="00064256"/>
    <w:rsid w:val="000723A3"/>
    <w:rsid w:val="00073DF0"/>
    <w:rsid w:val="0007620B"/>
    <w:rsid w:val="00086650"/>
    <w:rsid w:val="00087C90"/>
    <w:rsid w:val="00096B4E"/>
    <w:rsid w:val="000A3436"/>
    <w:rsid w:val="000A759B"/>
    <w:rsid w:val="000C75FB"/>
    <w:rsid w:val="000D6E67"/>
    <w:rsid w:val="000E0916"/>
    <w:rsid w:val="000E2F7E"/>
    <w:rsid w:val="000E6D9D"/>
    <w:rsid w:val="000F6BA9"/>
    <w:rsid w:val="001010D3"/>
    <w:rsid w:val="001043FF"/>
    <w:rsid w:val="001154E0"/>
    <w:rsid w:val="00121833"/>
    <w:rsid w:val="00121C3F"/>
    <w:rsid w:val="001360D7"/>
    <w:rsid w:val="001436B9"/>
    <w:rsid w:val="00144B9E"/>
    <w:rsid w:val="001459C7"/>
    <w:rsid w:val="00147EEC"/>
    <w:rsid w:val="0015023B"/>
    <w:rsid w:val="001577E4"/>
    <w:rsid w:val="0017575A"/>
    <w:rsid w:val="00180888"/>
    <w:rsid w:val="00180A63"/>
    <w:rsid w:val="001A616B"/>
    <w:rsid w:val="001B20B3"/>
    <w:rsid w:val="001B3FB8"/>
    <w:rsid w:val="001B5C0D"/>
    <w:rsid w:val="001B70F1"/>
    <w:rsid w:val="001C3161"/>
    <w:rsid w:val="001D2443"/>
    <w:rsid w:val="001D6D3E"/>
    <w:rsid w:val="001E6145"/>
    <w:rsid w:val="001F1881"/>
    <w:rsid w:val="001F751C"/>
    <w:rsid w:val="002006FE"/>
    <w:rsid w:val="00202649"/>
    <w:rsid w:val="00205368"/>
    <w:rsid w:val="002131BA"/>
    <w:rsid w:val="002251CD"/>
    <w:rsid w:val="0024046F"/>
    <w:rsid w:val="00243B55"/>
    <w:rsid w:val="002452F2"/>
    <w:rsid w:val="00245E5F"/>
    <w:rsid w:val="002523BE"/>
    <w:rsid w:val="00253495"/>
    <w:rsid w:val="00264341"/>
    <w:rsid w:val="00271B7A"/>
    <w:rsid w:val="0027207A"/>
    <w:rsid w:val="002772AD"/>
    <w:rsid w:val="00282033"/>
    <w:rsid w:val="00285FE0"/>
    <w:rsid w:val="00286C63"/>
    <w:rsid w:val="0029135F"/>
    <w:rsid w:val="002A271C"/>
    <w:rsid w:val="002A2E96"/>
    <w:rsid w:val="002C1EE0"/>
    <w:rsid w:val="002C4476"/>
    <w:rsid w:val="002D14FF"/>
    <w:rsid w:val="002D5187"/>
    <w:rsid w:val="002D6CA6"/>
    <w:rsid w:val="002D7DBF"/>
    <w:rsid w:val="002E0389"/>
    <w:rsid w:val="00300EBC"/>
    <w:rsid w:val="00301DBC"/>
    <w:rsid w:val="00312064"/>
    <w:rsid w:val="00317F97"/>
    <w:rsid w:val="00325C88"/>
    <w:rsid w:val="0034310D"/>
    <w:rsid w:val="00344C5B"/>
    <w:rsid w:val="00347E44"/>
    <w:rsid w:val="00354188"/>
    <w:rsid w:val="00354F39"/>
    <w:rsid w:val="0037400F"/>
    <w:rsid w:val="00374552"/>
    <w:rsid w:val="003763D5"/>
    <w:rsid w:val="003830D6"/>
    <w:rsid w:val="00384FF3"/>
    <w:rsid w:val="00391C76"/>
    <w:rsid w:val="00391D01"/>
    <w:rsid w:val="00397EDF"/>
    <w:rsid w:val="003A4A42"/>
    <w:rsid w:val="003B0C0C"/>
    <w:rsid w:val="003B3AE5"/>
    <w:rsid w:val="003B6DD3"/>
    <w:rsid w:val="003D41F5"/>
    <w:rsid w:val="003E0B7E"/>
    <w:rsid w:val="003E0EB9"/>
    <w:rsid w:val="003E2896"/>
    <w:rsid w:val="003E2C33"/>
    <w:rsid w:val="003E60CD"/>
    <w:rsid w:val="003E7652"/>
    <w:rsid w:val="003F56B0"/>
    <w:rsid w:val="00406065"/>
    <w:rsid w:val="00410C13"/>
    <w:rsid w:val="00412B30"/>
    <w:rsid w:val="00415696"/>
    <w:rsid w:val="00433CA7"/>
    <w:rsid w:val="004662D7"/>
    <w:rsid w:val="004721ED"/>
    <w:rsid w:val="00474749"/>
    <w:rsid w:val="00474AEC"/>
    <w:rsid w:val="004813C7"/>
    <w:rsid w:val="00486BE4"/>
    <w:rsid w:val="00491AB1"/>
    <w:rsid w:val="004934EC"/>
    <w:rsid w:val="004A0F64"/>
    <w:rsid w:val="004A23CE"/>
    <w:rsid w:val="004B1D7B"/>
    <w:rsid w:val="004C7E3B"/>
    <w:rsid w:val="004E0587"/>
    <w:rsid w:val="004F4087"/>
    <w:rsid w:val="00505654"/>
    <w:rsid w:val="00507E97"/>
    <w:rsid w:val="00510F4E"/>
    <w:rsid w:val="0051464C"/>
    <w:rsid w:val="00520D93"/>
    <w:rsid w:val="00524570"/>
    <w:rsid w:val="00525876"/>
    <w:rsid w:val="00525E33"/>
    <w:rsid w:val="005354B6"/>
    <w:rsid w:val="00537825"/>
    <w:rsid w:val="00540878"/>
    <w:rsid w:val="005408FF"/>
    <w:rsid w:val="00555BE5"/>
    <w:rsid w:val="005608D4"/>
    <w:rsid w:val="0056343F"/>
    <w:rsid w:val="00564C85"/>
    <w:rsid w:val="00585C07"/>
    <w:rsid w:val="00586359"/>
    <w:rsid w:val="005866EA"/>
    <w:rsid w:val="005868C5"/>
    <w:rsid w:val="005900AD"/>
    <w:rsid w:val="00596B42"/>
    <w:rsid w:val="005B03FE"/>
    <w:rsid w:val="005C21B8"/>
    <w:rsid w:val="005C4492"/>
    <w:rsid w:val="005C4D4D"/>
    <w:rsid w:val="005C504E"/>
    <w:rsid w:val="005C6F66"/>
    <w:rsid w:val="005E4243"/>
    <w:rsid w:val="005E4C75"/>
    <w:rsid w:val="005E5A41"/>
    <w:rsid w:val="005F3816"/>
    <w:rsid w:val="005F3E59"/>
    <w:rsid w:val="005F5711"/>
    <w:rsid w:val="006420B5"/>
    <w:rsid w:val="00646E0A"/>
    <w:rsid w:val="006776F8"/>
    <w:rsid w:val="0069472B"/>
    <w:rsid w:val="006C0093"/>
    <w:rsid w:val="006C116B"/>
    <w:rsid w:val="006D1063"/>
    <w:rsid w:val="006E2618"/>
    <w:rsid w:val="006E483E"/>
    <w:rsid w:val="006E4FCC"/>
    <w:rsid w:val="0070616F"/>
    <w:rsid w:val="0071553D"/>
    <w:rsid w:val="0072602F"/>
    <w:rsid w:val="007343D3"/>
    <w:rsid w:val="00734BB8"/>
    <w:rsid w:val="007364D9"/>
    <w:rsid w:val="007374C7"/>
    <w:rsid w:val="007555DA"/>
    <w:rsid w:val="00755E35"/>
    <w:rsid w:val="00761E37"/>
    <w:rsid w:val="0076394A"/>
    <w:rsid w:val="00787E90"/>
    <w:rsid w:val="00791B32"/>
    <w:rsid w:val="0079383B"/>
    <w:rsid w:val="007976A6"/>
    <w:rsid w:val="007B0CE7"/>
    <w:rsid w:val="007C53CD"/>
    <w:rsid w:val="007C5A34"/>
    <w:rsid w:val="007C6B24"/>
    <w:rsid w:val="007D289E"/>
    <w:rsid w:val="007D5746"/>
    <w:rsid w:val="007D6F09"/>
    <w:rsid w:val="00801961"/>
    <w:rsid w:val="00810CA2"/>
    <w:rsid w:val="008144A5"/>
    <w:rsid w:val="0081599B"/>
    <w:rsid w:val="008177C6"/>
    <w:rsid w:val="00822617"/>
    <w:rsid w:val="00823152"/>
    <w:rsid w:val="008376D6"/>
    <w:rsid w:val="00844F17"/>
    <w:rsid w:val="008607D8"/>
    <w:rsid w:val="00861441"/>
    <w:rsid w:val="00873A1D"/>
    <w:rsid w:val="00880396"/>
    <w:rsid w:val="00881D1D"/>
    <w:rsid w:val="00883FF5"/>
    <w:rsid w:val="008917E8"/>
    <w:rsid w:val="00897B1D"/>
    <w:rsid w:val="008A134A"/>
    <w:rsid w:val="008A136C"/>
    <w:rsid w:val="008F05A9"/>
    <w:rsid w:val="00901B73"/>
    <w:rsid w:val="00913B27"/>
    <w:rsid w:val="00917AF2"/>
    <w:rsid w:val="009222E9"/>
    <w:rsid w:val="0092396E"/>
    <w:rsid w:val="00926607"/>
    <w:rsid w:val="00926B2C"/>
    <w:rsid w:val="0093195E"/>
    <w:rsid w:val="00935065"/>
    <w:rsid w:val="00943683"/>
    <w:rsid w:val="009439CA"/>
    <w:rsid w:val="00944DA7"/>
    <w:rsid w:val="0094611D"/>
    <w:rsid w:val="00967207"/>
    <w:rsid w:val="0097316E"/>
    <w:rsid w:val="0097394D"/>
    <w:rsid w:val="00973D51"/>
    <w:rsid w:val="00992475"/>
    <w:rsid w:val="009C1C3B"/>
    <w:rsid w:val="009C6D30"/>
    <w:rsid w:val="009F54E8"/>
    <w:rsid w:val="00A11C0B"/>
    <w:rsid w:val="00A1722F"/>
    <w:rsid w:val="00A21465"/>
    <w:rsid w:val="00A21501"/>
    <w:rsid w:val="00A27B77"/>
    <w:rsid w:val="00A30247"/>
    <w:rsid w:val="00A31301"/>
    <w:rsid w:val="00A45F8A"/>
    <w:rsid w:val="00A5181F"/>
    <w:rsid w:val="00A652A7"/>
    <w:rsid w:val="00A672AA"/>
    <w:rsid w:val="00A80CCD"/>
    <w:rsid w:val="00A87E4D"/>
    <w:rsid w:val="00A9007C"/>
    <w:rsid w:val="00AA1CFB"/>
    <w:rsid w:val="00AB71DB"/>
    <w:rsid w:val="00AC2EFA"/>
    <w:rsid w:val="00AC5B1F"/>
    <w:rsid w:val="00AE4D35"/>
    <w:rsid w:val="00AF1FD7"/>
    <w:rsid w:val="00AF57F1"/>
    <w:rsid w:val="00B009F8"/>
    <w:rsid w:val="00B00A10"/>
    <w:rsid w:val="00B04FE7"/>
    <w:rsid w:val="00B07A8F"/>
    <w:rsid w:val="00B209F5"/>
    <w:rsid w:val="00B3367F"/>
    <w:rsid w:val="00B426FB"/>
    <w:rsid w:val="00B43D5A"/>
    <w:rsid w:val="00B465E2"/>
    <w:rsid w:val="00B50E45"/>
    <w:rsid w:val="00B5356F"/>
    <w:rsid w:val="00B53D48"/>
    <w:rsid w:val="00B549A7"/>
    <w:rsid w:val="00B5651C"/>
    <w:rsid w:val="00B57FBD"/>
    <w:rsid w:val="00B73ADA"/>
    <w:rsid w:val="00B902ED"/>
    <w:rsid w:val="00BA413C"/>
    <w:rsid w:val="00BB6A25"/>
    <w:rsid w:val="00C058C9"/>
    <w:rsid w:val="00C12DF9"/>
    <w:rsid w:val="00C14367"/>
    <w:rsid w:val="00C22123"/>
    <w:rsid w:val="00C2261C"/>
    <w:rsid w:val="00C24EB3"/>
    <w:rsid w:val="00C255C4"/>
    <w:rsid w:val="00C35162"/>
    <w:rsid w:val="00C35206"/>
    <w:rsid w:val="00C4533D"/>
    <w:rsid w:val="00C46740"/>
    <w:rsid w:val="00C50F38"/>
    <w:rsid w:val="00C576D2"/>
    <w:rsid w:val="00C8193D"/>
    <w:rsid w:val="00C84A8C"/>
    <w:rsid w:val="00C93351"/>
    <w:rsid w:val="00CA29DB"/>
    <w:rsid w:val="00CA655A"/>
    <w:rsid w:val="00CB2F05"/>
    <w:rsid w:val="00CB7414"/>
    <w:rsid w:val="00CB7A66"/>
    <w:rsid w:val="00CC154D"/>
    <w:rsid w:val="00CD3D2C"/>
    <w:rsid w:val="00CD3FFC"/>
    <w:rsid w:val="00CD4A64"/>
    <w:rsid w:val="00CD7F3C"/>
    <w:rsid w:val="00CE2A04"/>
    <w:rsid w:val="00CE2B1F"/>
    <w:rsid w:val="00CE7B42"/>
    <w:rsid w:val="00CF2698"/>
    <w:rsid w:val="00CF3A7E"/>
    <w:rsid w:val="00CF68B1"/>
    <w:rsid w:val="00D00CB1"/>
    <w:rsid w:val="00D01F3D"/>
    <w:rsid w:val="00D1024F"/>
    <w:rsid w:val="00D17706"/>
    <w:rsid w:val="00D22563"/>
    <w:rsid w:val="00D23FD4"/>
    <w:rsid w:val="00D24601"/>
    <w:rsid w:val="00D4326A"/>
    <w:rsid w:val="00D46697"/>
    <w:rsid w:val="00D52FD9"/>
    <w:rsid w:val="00D55987"/>
    <w:rsid w:val="00D57AC9"/>
    <w:rsid w:val="00D65FF0"/>
    <w:rsid w:val="00D67A30"/>
    <w:rsid w:val="00D77EFA"/>
    <w:rsid w:val="00D8246A"/>
    <w:rsid w:val="00D860E8"/>
    <w:rsid w:val="00DB2501"/>
    <w:rsid w:val="00DB2873"/>
    <w:rsid w:val="00DC4D52"/>
    <w:rsid w:val="00DC6970"/>
    <w:rsid w:val="00DD0316"/>
    <w:rsid w:val="00DD5D5D"/>
    <w:rsid w:val="00DD7BB0"/>
    <w:rsid w:val="00DF3638"/>
    <w:rsid w:val="00E00585"/>
    <w:rsid w:val="00E04F68"/>
    <w:rsid w:val="00E15826"/>
    <w:rsid w:val="00E2104F"/>
    <w:rsid w:val="00E24B7F"/>
    <w:rsid w:val="00E25F85"/>
    <w:rsid w:val="00E36760"/>
    <w:rsid w:val="00E42E04"/>
    <w:rsid w:val="00E52D8D"/>
    <w:rsid w:val="00E60F0B"/>
    <w:rsid w:val="00E63731"/>
    <w:rsid w:val="00E71B72"/>
    <w:rsid w:val="00E749A5"/>
    <w:rsid w:val="00E85C24"/>
    <w:rsid w:val="00E86A79"/>
    <w:rsid w:val="00E95A4A"/>
    <w:rsid w:val="00EA1A2B"/>
    <w:rsid w:val="00EB09D3"/>
    <w:rsid w:val="00EB0A95"/>
    <w:rsid w:val="00EB14D5"/>
    <w:rsid w:val="00EB7EF3"/>
    <w:rsid w:val="00EC33BE"/>
    <w:rsid w:val="00ED3A5D"/>
    <w:rsid w:val="00ED5D99"/>
    <w:rsid w:val="00ED6B92"/>
    <w:rsid w:val="00EE135E"/>
    <w:rsid w:val="00EE3BE3"/>
    <w:rsid w:val="00EE5B40"/>
    <w:rsid w:val="00EF09F0"/>
    <w:rsid w:val="00F05DF6"/>
    <w:rsid w:val="00F10C44"/>
    <w:rsid w:val="00F340FF"/>
    <w:rsid w:val="00F47207"/>
    <w:rsid w:val="00F53960"/>
    <w:rsid w:val="00F60FBE"/>
    <w:rsid w:val="00F642E7"/>
    <w:rsid w:val="00F740D4"/>
    <w:rsid w:val="00F90024"/>
    <w:rsid w:val="00F923D3"/>
    <w:rsid w:val="00F92410"/>
    <w:rsid w:val="00F95CB5"/>
    <w:rsid w:val="00F969B7"/>
    <w:rsid w:val="00FA0073"/>
    <w:rsid w:val="00FA298D"/>
    <w:rsid w:val="00FB23D8"/>
    <w:rsid w:val="00FC0CD3"/>
    <w:rsid w:val="00FC210F"/>
    <w:rsid w:val="00FC37D9"/>
    <w:rsid w:val="00FC53CC"/>
    <w:rsid w:val="00FD4CB1"/>
    <w:rsid w:val="00FD69B9"/>
    <w:rsid w:val="00FD7F22"/>
    <w:rsid w:val="00FE19D9"/>
    <w:rsid w:val="00FE72E3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938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D17706"/>
    <w:rPr>
      <w:sz w:val="24"/>
      <w:szCs w:val="24"/>
    </w:rPr>
  </w:style>
  <w:style w:styleId="Bezproreda" w:type="paragraph">
    <w:name w:val="No Spacing"/>
    <w:uiPriority w:val="1"/>
    <w:qFormat/>
    <w:rsid w:val="0079383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79383B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" w:type="paragraph">
    <w:name w:val="Title"/>
    <w:basedOn w:val="Normal"/>
    <w:next w:val="Normal"/>
    <w:link w:val="NaslovChar"/>
    <w:qFormat/>
    <w:rsid w:val="00992475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992475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3745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5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5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5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5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938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D17706"/>
    <w:rPr>
      <w:sz w:val="24"/>
      <w:szCs w:val="24"/>
    </w:rPr>
  </w:style>
  <w:style w:styleId="Bezproreda" w:type="paragraph">
    <w:name w:val="No Spacing"/>
    <w:uiPriority w:val="1"/>
    <w:qFormat/>
    <w:rsid w:val="0079383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79383B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" w:type="paragraph">
    <w:name w:val="Title"/>
    <w:basedOn w:val="Normal"/>
    <w:next w:val="Normal"/>
    <w:link w:val="NaslovChar"/>
    <w:qFormat/>
    <w:rsid w:val="00992475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992475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3745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5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5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5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5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veljače 2019.</izvorni_sadrzaj>
    <derivirana_varijabla naziv="DomainObject.Predmet.DatumRjesavanja_1">4.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St-1463/2018</izvorni_sadrzaj>
    <derivirana_varijabla naziv="DomainObject.Predmet.OznakaBroj_1">St-1463/2018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HODOS TRANSPORTI d.o.o. zastupanog po punomoćniku OD GUGIĆ &amp; KOVAČIĆ</izvorni_sadrzaj>
    <derivirana_varijabla naziv="DomainObject.Predmet.ProtustrankaFormated_1">  HODOS TRANSPORTI d.o.o. zastupanog po punomoćniku OD GUGIĆ &amp; KOVAČIĆ</derivirana_varijabla>
  </DomainObject.Predmet.ProtustrankaFormated>
  <DomainObject.Predmet.ProtustrankaFormatedOIB>
    <izvorni_sadrzaj>  HODOS TRANSPORTI d.o.o., OIB 64670206680 zastupanog po punomoćniku OD GUGIĆ &amp; KOVAČIĆ</izvorni_sadrzaj>
    <derivirana_varijabla naziv="DomainObject.Predmet.ProtustrankaFormatedOIB_1">  HODOS TRANSPORTI d.o.o., OIB 64670206680 zastupanog po punomoćniku OD GUGIĆ &amp; KOVAČIĆ</derivirana_varijabla>
  </DomainObject.Predmet.ProtustrankaFormatedOIB>
  <DomainObject.Predmet.ProtustrankaFormatedWithAdress>
    <izvorni_sadrzaj> HODOS TRANSPORTI d.o.o., Vladimira Ruždjaka 31, 10000 Zagreb zastupanog po punomoćniku OD GUGIĆ &amp; KOVAČIĆ</izvorni_sadrzaj>
    <derivirana_varijabla naziv="DomainObject.Predmet.ProtustrankaFormatedWithAdress_1"> HODOS TRANSPORTI d.o.o., Vladimira Ruždjaka 31, 10000 Zagreb zastupanog po punomoćniku OD GUGIĆ &amp; KOVAČIĆ</derivirana_varijabla>
  </DomainObject.Predmet.ProtustrankaFormatedWithAdress>
  <DomainObject.Predmet.ProtustrankaFormatedWithAdressOIB>
    <izvorni_sadrzaj> HODOS TRANSPORTI d.o.o., OIB 64670206680, Vladimira Ruždjaka 31, 10000 Zagreb zastupanog po punomoćniku OD GUGIĆ &amp; KOVAČIĆ</izvorni_sadrzaj>
    <derivirana_varijabla naziv="DomainObject.Predmet.ProtustrankaFormatedWithAdressOIB_1"> HODOS TRANSPORTI d.o.o., OIB 64670206680, Vladimira Ruždjaka 31, 10000 Zagreb zastupanog po punomoćniku OD GUGIĆ &amp; KOVAČIĆ</derivirana_varijabla>
  </DomainObject.Predmet.ProtustrankaFormatedWithAdressOIB>
  <DomainObject.Predmet.ProtustrankaWithAdress>
    <izvorni_sadrzaj>HODOS TRANSPORTI d.o.o. Vladimira Ruždjaka 31, 10000 Zagreb</izvorni_sadrzaj>
    <derivirana_varijabla naziv="DomainObject.Predmet.ProtustrankaWithAdress_1">HODOS TRANSPORTI d.o.o. Vladimira Ruždjaka 31, 10000 Zagreb</derivirana_varijabla>
  </DomainObject.Predmet.ProtustrankaWithAdress>
  <DomainObject.Predmet.ProtustrankaWithAdressOIB>
    <izvorni_sadrzaj>HODOS TRANSPORTI d.o.o., OIB 64670206680, Vladimira Ruždjaka 31, 10000 Zagreb</izvorni_sadrzaj>
    <derivirana_varijabla naziv="DomainObject.Predmet.ProtustrankaWithAdressOIB_1">HODOS TRANSPORTI d.o.o., OIB 64670206680, Vladimira Ruždjaka 31, 10000 Zagreb</derivirana_varijabla>
  </DomainObject.Predmet.ProtustrankaWithAdressOIB>
  <DomainObject.Predmet.ProtustrankaNazivFormated>
    <izvorni_sadrzaj>HODOS TRANSPORTI d.o.o.</izvorni_sadrzaj>
    <derivirana_varijabla naziv="DomainObject.Predmet.ProtustrankaNazivFormated_1">HODOS TRANSPORTI d.o.o.</derivirana_varijabla>
  </DomainObject.Predmet.ProtustrankaNazivFormated>
  <DomainObject.Predmet.ProtustrankaNazivFormatedOIB>
    <izvorni_sadrzaj>HODOS TRANSPORTI d.o.o., OIB 64670206680</izvorni_sadrzaj>
    <derivirana_varijabla naziv="DomainObject.Predmet.ProtustrankaNazivFormatedOIB_1">HODOS TRANSPORTI d.o.o., OIB 64670206680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HODOS TRANSPORTI d.o.o.</izvorni_sadrzaj>
    <derivirana_varijabla naziv="DomainObject.Predmet.StrankaFormated_1">  HODOS TRANSPORTI d.o.o.</derivirana_varijabla>
  </DomainObject.Predmet.StrankaFormated>
  <DomainObject.Predmet.StrankaFormatedOIB>
    <izvorni_sadrzaj>  HODOS TRANSPORTI d.o.o., OIB 64670206680</izvorni_sadrzaj>
    <derivirana_varijabla naziv="DomainObject.Predmet.StrankaFormatedOIB_1">  HODOS TRANSPORTI d.o.o., OIB 64670206680</derivirana_varijabla>
  </DomainObject.Predmet.StrankaFormatedOIB>
  <DomainObject.Predmet.StrankaFormatedWithAdress>
    <izvorni_sadrzaj> HODOS TRANSPORTI d.o.o., Vladimira Ruždjaka 31, 10000 Zagreb</izvorni_sadrzaj>
    <derivirana_varijabla naziv="DomainObject.Predmet.StrankaFormatedWithAdress_1"> HODOS TRANSPORTI d.o.o., Vladimira Ruždjaka 31, 10000 Zagreb</derivirana_varijabla>
  </DomainObject.Predmet.StrankaFormatedWithAdress>
  <DomainObject.Predmet.StrankaFormatedWithAdressOIB>
    <izvorni_sadrzaj> HODOS TRANSPORTI d.o.o., OIB 64670206680, Vladimira Ruždjaka 31, 10000 Zagreb</izvorni_sadrzaj>
    <derivirana_varijabla naziv="DomainObject.Predmet.StrankaFormatedWithAdressOIB_1"> HODOS TRANSPORTI d.o.o., OIB 64670206680, Vladimira Ruždjaka 31, 10000 Zagreb</derivirana_varijabla>
  </DomainObject.Predmet.StrankaFormatedWithAdressOIB>
  <DomainObject.Predmet.StrankaWithAdress>
    <izvorni_sadrzaj>HODOS TRANSPORTI d.o.o. Vladimira Ruždjaka 31,10000 Zagreb</izvorni_sadrzaj>
    <derivirana_varijabla naziv="DomainObject.Predmet.StrankaWithAdress_1">HODOS TRANSPORTI d.o.o. Vladimira Ruždjaka 31,10000 Zagreb</derivirana_varijabla>
  </DomainObject.Predmet.StrankaWithAdress>
  <DomainObject.Predmet.StrankaWithAdressOIB>
    <izvorni_sadrzaj>HODOS TRANSPORTI d.o.o., OIB 64670206680, Vladimira Ruždjaka 31,10000 Zagreb</izvorni_sadrzaj>
    <derivirana_varijabla naziv="DomainObject.Predmet.StrankaWithAdressOIB_1">HODOS TRANSPORTI d.o.o., OIB 64670206680, Vladimira Ruždjaka 31,10000 Zagreb</derivirana_varijabla>
  </DomainObject.Predmet.StrankaWithAdressOIB>
  <DomainObject.Predmet.StrankaNazivFormated>
    <izvorni_sadrzaj>HODOS TRANSPORTI d.o.o.</izvorni_sadrzaj>
    <derivirana_varijabla naziv="DomainObject.Predmet.StrankaNazivFormated_1">HODOS TRANSPORTI d.o.o.</derivirana_varijabla>
  </DomainObject.Predmet.StrankaNazivFormated>
  <DomainObject.Predmet.StrankaNazivFormatedOIB>
    <izvorni_sadrzaj>HODOS TRANSPORTI d.o.o., OIB 64670206680</izvorni_sadrzaj>
    <derivirana_varijabla naziv="DomainObject.Predmet.StrankaNazivFormatedOIB_1">HODOS TRANSPORTI d.o.o., OIB 64670206680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HODOS TRANSPORTI d.o.o.</item>
    </izvorni_sadrzaj>
    <derivirana_varijabla naziv="DomainObject.Predmet.StrankaListFormated_1">
      <item>HODOS TRANSPORTI d.o.o.</item>
    </derivirana_varijabla>
  </DomainObject.Predmet.StrankaListFormated>
  <DomainObject.Predmet.StrankaListFormatedOIB>
    <izvorni_sadrzaj>
      <item>HODOS TRANSPORTI d.o.o., OIB 64670206680</item>
    </izvorni_sadrzaj>
    <derivirana_varijabla naziv="DomainObject.Predmet.StrankaListFormatedOIB_1">
      <item>HODOS TRANSPORTI d.o.o., OIB 64670206680</item>
    </derivirana_varijabla>
  </DomainObject.Predmet.StrankaListFormatedOIB>
  <DomainObject.Predmet.StrankaListFormatedWithAdress>
    <izvorni_sadrzaj>
      <item>HODOS TRANSPORTI d.o.o., Vladimira Ruždjaka 31, 10000 Zagreb</item>
    </izvorni_sadrzaj>
    <derivirana_varijabla naziv="DomainObject.Predmet.StrankaListFormatedWithAdress_1">
      <item>HODOS TRANSPORTI d.o.o., Vladimira Ruždjaka 31, 10000 Zagreb</item>
    </derivirana_varijabla>
  </DomainObject.Predmet.StrankaListFormatedWithAdress>
  <DomainObject.Predmet.StrankaListFormatedWithAdressOIB>
    <izvorni_sadrzaj>
      <item>HODOS TRANSPORTI d.o.o., OIB 64670206680, Vladimira Ruždjaka 31, 10000 Zagreb</item>
    </izvorni_sadrzaj>
    <derivirana_varijabla naziv="DomainObject.Predmet.StrankaListFormatedWithAdressOIB_1">
      <item>HODOS TRANSPORTI d.o.o., OIB 64670206680, Vladimira Ruždjaka 31, 10000 Zagreb</item>
    </derivirana_varijabla>
  </DomainObject.Predmet.StrankaListFormatedWithAdressOIB>
  <DomainObject.Predmet.StrankaListNazivFormated>
    <izvorni_sadrzaj>
      <item>HODOS TRANSPORTI d.o.o.</item>
    </izvorni_sadrzaj>
    <derivirana_varijabla naziv="DomainObject.Predmet.StrankaListNazivFormated_1">
      <item>HODOS TRANSPORTI d.o.o.</item>
    </derivirana_varijabla>
  </DomainObject.Predmet.StrankaListNazivFormated>
  <DomainObject.Predmet.StrankaListNazivFormatedOIB>
    <izvorni_sadrzaj>
      <item>HODOS TRANSPORTI d.o.o., OIB 64670206680</item>
    </izvorni_sadrzaj>
    <derivirana_varijabla naziv="DomainObject.Predmet.StrankaListNazivFormatedOIB_1">
      <item>HODOS TRANSPORTI d.o.o., OIB 64670206680</item>
    </derivirana_varijabla>
  </DomainObject.Predmet.StrankaListNazivFormatedOIB>
  <DomainObject.Predmet.ProtuStrankaListFormated>
    <izvorni_sadrzaj>
      <item>HODOS TRANSPORTI d.o.o. zastupanog po punomoćniku OD GUGIĆ &amp; KOVAČIĆ</item>
    </izvorni_sadrzaj>
    <derivirana_varijabla naziv="DomainObject.Predmet.ProtuStrankaListFormated_1">
      <item>HODOS TRANSPORTI d.o.o. zastupanog po punomoćniku OD GUGIĆ &amp; KOVAČIĆ</item>
    </derivirana_varijabla>
  </DomainObject.Predmet.ProtuStrankaListFormated>
  <DomainObject.Predmet.ProtuStrankaListFormatedOIB>
    <izvorni_sadrzaj>
      <item>HODOS TRANSPORTI d.o.o., OIB 64670206680 zastupanog po punomoćniku OD GUGIĆ &amp; KOVAČIĆ</item>
    </izvorni_sadrzaj>
    <derivirana_varijabla naziv="DomainObject.Predmet.ProtuStrankaListFormatedOIB_1">
      <item>HODOS TRANSPORTI d.o.o., OIB 64670206680 zastupanog po punomoćniku OD GUGIĆ &amp; KOVAČIĆ</item>
    </derivirana_varijabla>
  </DomainObject.Predmet.ProtuStrankaListFormatedOIB>
  <DomainObject.Predmet.ProtuStrankaListFormatedWithAdress>
    <izvorni_sadrzaj>
      <item>HODOS TRANSPORTI d.o.o., Vladimira Ruždjaka 31, 10000 Zagreb zastupanog po punomoćniku OD GUGIĆ &amp; KOVAČIĆ</item>
    </izvorni_sadrzaj>
    <derivirana_varijabla naziv="DomainObject.Predmet.ProtuStrankaListFormatedWithAdress_1">
      <item>HODOS TRANSPORTI d.o.o., Vladimira Ruždjaka 31, 10000 Zagreb zastupanog po punomoćniku OD GUGIĆ &amp; KOVAČIĆ</item>
    </derivirana_varijabla>
  </DomainObject.Predmet.ProtuStrankaListFormatedWithAdress>
  <DomainObject.Predmet.ProtuStrankaListFormatedWithAdressOIB>
    <izvorni_sadrzaj>
      <item>HODOS TRANSPORTI d.o.o., OIB 64670206680, Vladimira Ruždjaka 31, 10000 Zagreb zastupanog po punomoćniku OD GUGIĆ &amp; KOVAČIĆ</item>
    </izvorni_sadrzaj>
    <derivirana_varijabla naziv="DomainObject.Predmet.ProtuStrankaListFormatedWithAdressOIB_1">
      <item>HODOS TRANSPORTI d.o.o., OIB 64670206680, Vladimira Ruždjaka 31, 10000 Zagreb zastupanog po punomoćniku OD GUGIĆ &amp; KOVAČIĆ</item>
    </derivirana_varijabla>
  </DomainObject.Predmet.ProtuStrankaListFormatedWithAdressOIB>
  <DomainObject.Predmet.ProtuStrankaListNazivFormated>
    <izvorni_sadrzaj>
      <item>HODOS TRANSPORTI d.o.o.</item>
    </izvorni_sadrzaj>
    <derivirana_varijabla naziv="DomainObject.Predmet.ProtuStrankaListNazivFormated_1">
      <item>HODOS TRANSPORTI d.o.o.</item>
    </derivirana_varijabla>
  </DomainObject.Predmet.ProtuStrankaListNazivFormated>
  <DomainObject.Predmet.ProtuStrankaListNazivFormatedOIB>
    <izvorni_sadrzaj>
      <item>HODOS TRANSPORTI d.o.o., OIB 64670206680</item>
    </izvorni_sadrzaj>
    <derivirana_varijabla naziv="DomainObject.Predmet.ProtuStrankaListNazivFormatedOIB_1">
      <item>HODOS TRANSPORTI d.o.o., OIB 64670206680</item>
    </derivirana_varijabla>
  </DomainObject.Predmet.ProtuStrankaListNazivFormatedOIB>
  <DomainObject.Predmet.OstaliListFormated>
    <izvorni_sadrzaj>
      <item>OD GUGIĆ &amp; KOVAČIĆ punomoćnik sudionika u postupku HODOS TRANSPORTI d.o.o.</item>
    </izvorni_sadrzaj>
    <derivirana_varijabla naziv="DomainObject.Predmet.OstaliListFormated_1">
      <item>OD GUGIĆ &amp; KOVAČIĆ punomoćnik sudionika u postupku HODOS TRANSPORTI d.o.o.</item>
    </derivirana_varijabla>
  </DomainObject.Predmet.OstaliListFormated>
  <DomainObject.Predmet.OstaliListFormatedOIB>
    <izvorni_sadrzaj>
      <item>OD GUGIĆ &amp; KOVAČIĆ punomoćnik sudionika u postupku HODOS TRANSPORTI d.o.o.</item>
    </izvorni_sadrzaj>
    <derivirana_varijabla naziv="DomainObject.Predmet.OstaliListFormatedOIB_1">
      <item>OD GUGIĆ &amp; KOVAČIĆ punomoćnik sudionika u postupku HODOS TRANSPORTI d.o.o.</item>
    </derivirana_varijabla>
  </DomainObject.Predmet.OstaliListFormatedOIB>
  <DomainObject.Predmet.OstaliListFormatedWithAdress>
    <izvorni_sadrzaj>
      <item>OD GUGIĆ &amp; KOVAČIĆ, Radnička cesta 52/7, 10000 Zagreb punomoćnik sudionika u postupku HODOS TRANSPORTI d.o.o.</item>
    </izvorni_sadrzaj>
    <derivirana_varijabla naziv="DomainObject.Predmet.OstaliListFormatedWithAdress_1">
      <item>OD GUGIĆ &amp; KOVAČIĆ, Radnička cesta 52/7, 10000 Zagreb punomoćnik sudionika u postupku HODOS TRANSPORTI d.o.o.</item>
    </derivirana_varijabla>
  </DomainObject.Predmet.OstaliListFormatedWithAdress>
  <DomainObject.Predmet.OstaliListFormatedWithAdressOIB>
    <izvorni_sadrzaj>
      <item>OD GUGIĆ &amp; KOVAČIĆ, Radnička cesta 52/7, 10000 Zagreb punomoćnik sudionika u postupku HODOS TRANSPORTI d.o.o.</item>
    </izvorni_sadrzaj>
    <derivirana_varijabla naziv="DomainObject.Predmet.OstaliListFormatedWithAdressOIB_1">
      <item>OD GUGIĆ &amp; KOVAČIĆ, Radnička cesta 52/7, 10000 Zagreb punomoćnik sudionika u postupku HODOS TRANSPORTI d.o.o.</item>
    </derivirana_varijabla>
  </DomainObject.Predmet.OstaliListFormatedWithAdressOIB>
  <DomainObject.Predmet.OstaliListNazivFormated>
    <izvorni_sadrzaj>
      <item>OD GUGIĆ &amp; KOVAČIĆ</item>
    </izvorni_sadrzaj>
    <derivirana_varijabla naziv="DomainObject.Predmet.OstaliListNazivFormated_1">
      <item>OD GUGIĆ &amp; KOVAČIĆ</item>
    </derivirana_varijabla>
  </DomainObject.Predmet.OstaliListNazivFormated>
  <DomainObject.Predmet.OstaliListNazivFormatedOIB>
    <izvorni_sadrzaj>
      <item>OD GUGIĆ &amp; KOVAČIĆ</item>
    </izvorni_sadrzaj>
    <derivirana_varijabla naziv="DomainObject.Predmet.OstaliListNazivFormatedOIB_1">
      <item>OD GUGIĆ &amp;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HODOS TRANSPORTI d.o.o.</izvorni_sadrzaj>
    <derivirana_varijabla naziv="DomainObject.Predmet.StrankaIDrugi_1">HODOS TRANSPORTI d.o.o.</derivirana_varijabla>
  </DomainObject.Predmet.StrankaIDrugi>
  <DomainObject.Predmet.ProtustrankaIDrugi>
    <izvorni_sadrzaj>HODOS TRANSPORTI d.o.o.</izvorni_sadrzaj>
    <derivirana_varijabla naziv="DomainObject.Predmet.ProtustrankaIDrugi_1">HODOS TRANSPORTI d.o.o.</derivirana_varijabla>
  </DomainObject.Predmet.ProtustrankaIDrugi>
  <DomainObject.Predmet.StrankaIDrugiAdressOIB>
    <izvorni_sadrzaj>HODOS TRANSPORTI d.o.o., OIB 64670206680, Vladimira Ruždjaka 31, 10000 Zagreb</izvorni_sadrzaj>
    <derivirana_varijabla naziv="DomainObject.Predmet.StrankaIDrugiAdressOIB_1">HODOS TRANSPORTI d.o.o., OIB 64670206680, Vladimira Ruždjaka 31, 10000 Zagreb</derivirana_varijabla>
  </DomainObject.Predmet.StrankaIDrugiAdressOIB>
  <DomainObject.Predmet.ProtustrankaIDrugiAdressOIB>
    <izvorni_sadrzaj>HODOS TRANSPORTI d.o.o., OIB 64670206680, Vladimira Ruždjaka 31, 10000 Zagreb</izvorni_sadrzaj>
    <derivirana_varijabla naziv="DomainObject.Predmet.ProtustrankaIDrugiAdressOIB_1">HODOS TRANSPORTI d.o.o., OIB 64670206680, Vladimira Ruždjaka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veljače 2019.</izvorni_sadrzaj>
    <derivirana_varijabla naziv="DomainObject.Predmet.OdlukaRjesenje.DatumDonosenjaOdluke_1">4. veljače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St-1463/2018-38</izvorni_sadrzaj>
    <derivirana_varijabla naziv="DomainObject.Predmet.OdlukaRjesenje.Oznaka_1">St-1463/2018-38</derivirana_varijabla>
  </DomainObject.Predmet.OdlukaRjesenje.Oznaka>
  <DomainObject.Predmet.SudioniciListNaziv>
    <izvorni_sadrzaj>
      <item>HODOS TRANSPORTI d.o.o.</item>
      <item>HODOS TRANSPORTI d.o.o.</item>
      <item>OD GUGIĆ &amp; KOVAČIĆ</item>
    </izvorni_sadrzaj>
    <derivirana_varijabla naziv="DomainObject.Predmet.SudioniciListNaziv_1">
      <item>HODOS TRANSPORTI d.o.o.</item>
      <item>HODOS TRANSPORTI d.o.o.</item>
      <item>OD GUGIĆ &amp; KOVAČIĆ</item>
    </derivirana_varijabla>
  </DomainObject.Predmet.SudioniciListNaziv>
  <DomainObject.Predmet.SudioniciListAdressOIB>
    <izvorni_sadrzaj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izvorni_sadrzaj>
    <derivirana_varijabla naziv="DomainObject.Predmet.SudioniciListAdressOIB_1"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64670206680</item>
      <item>, OIB 64670206680</item>
      <item>, OIB null</item>
    </izvorni_sadrzaj>
    <derivirana_varijabla naziv="DomainObject.Predmet.SudioniciListNazivOIB_1">
      <item>, OIB 64670206680</item>
      <item>, OIB 64670206680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18. travnja 2019.</izvorni_sadrzaj>
    <derivirana_varijabla naziv="DomainObject.PredzadnjaOdlukaIzPredmeta.DatumDonosenjaOdluke_1">18. travnja 2019.</derivirana_varijabla>
  </DomainObject.PredzadnjaOdlukaIzPredmeta.DatumDonosenjaOdluke>
  <DomainObject.PredzadnjaOdlukaIzPredmeta.Oznaka>
    <izvorni_sadrzaj>St-1463/2018-51</izvorni_sadrzaj>
    <derivirana_varijabla naziv="DomainObject.PredzadnjaOdlukaIzPredmeta.Oznaka_1">St-1463/2018-51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419</properties:Words>
  <properties:Characters>2210</properties:Characters>
  <properties:Lines>67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2019-05-30T10:52:00Z</dcterms:created>
  <dc:creator>Korisnik</dc:creator>
  <cp:lastModifiedBy>Valentina Delač</cp:lastModifiedBy>
  <cp:lastPrinted>2019-05-30T10:54:00Z</cp:lastPrinted>
  <dcterms:modified xmlns:xsi="http://www.w3.org/2001/XMLSchema-instance" xsi:type="dcterms:W3CDTF">2019-05-30T10:54:00Z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(HODOS   Rj naknada  40 st  1 CIAK TRUCK.docx)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