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1032" w14:paraId="fed1032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1311F">
        <w:t>8</w:t>
      </w:r>
      <w:r w:rsidR="00B00C55">
        <w:t>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00C55">
        <w:t>2</w:t>
      </w:r>
      <w:r w:rsidR="00814557" w:rsidRPr="006F1FF1">
        <w:t xml:space="preserve">. </w:t>
      </w:r>
      <w:r w:rsidR="00B00C55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7D39A5">
        <w:t>148</w:t>
      </w:r>
      <w:r w:rsidR="002C5E3E">
        <w:t xml:space="preserve">, </w:t>
      </w:r>
      <w:r w:rsidR="00103A86" w:rsidRPr="00103A86">
        <w:t>PARKIRNO MJESTO</w:t>
      </w:r>
      <w:r w:rsidR="00535F1F">
        <w:t xml:space="preserve"> - P 4</w:t>
      </w:r>
      <w:r w:rsidR="007D39A5">
        <w:t>1</w:t>
      </w:r>
      <w:r w:rsidR="00103A86" w:rsidRPr="00103A86">
        <w:t xml:space="preserve"> u </w:t>
      </w:r>
      <w:r w:rsidR="00B00C55">
        <w:t>podrumu</w:t>
      </w:r>
      <w:r w:rsidR="00103A86" w:rsidRPr="00103A86">
        <w:t xml:space="preserve"> koji se sastoji od parkirnog </w:t>
      </w:r>
      <w:r w:rsidR="00B00C55">
        <w:t>mjesta u garaži</w:t>
      </w:r>
      <w:r w:rsidR="00103A86" w:rsidRPr="00103A86">
        <w:t>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00C55">
        <w:t>2</w:t>
      </w:r>
      <w:r w:rsidR="00814557" w:rsidRPr="006F1FF1">
        <w:t xml:space="preserve">. </w:t>
      </w:r>
      <w:r w:rsidR="00B00C55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682760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682760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8276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F1421A">
      <w:t>8</w:t>
    </w:r>
    <w:r w:rsidR="00397BDD">
      <w:t>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22C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2F38C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97BD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348EC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1E9F"/>
    <w:rsid w:val="005172AF"/>
    <w:rsid w:val="0053339F"/>
    <w:rsid w:val="00535F1F"/>
    <w:rsid w:val="00547980"/>
    <w:rsid w:val="0056048A"/>
    <w:rsid w:val="005638FD"/>
    <w:rsid w:val="00565F06"/>
    <w:rsid w:val="00575E91"/>
    <w:rsid w:val="0061311F"/>
    <w:rsid w:val="006212E6"/>
    <w:rsid w:val="0062393D"/>
    <w:rsid w:val="00623D4B"/>
    <w:rsid w:val="00646F4A"/>
    <w:rsid w:val="00653BD7"/>
    <w:rsid w:val="0066028B"/>
    <w:rsid w:val="00666D9F"/>
    <w:rsid w:val="00682760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18CB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39A5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00C55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1421A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St-5/2018-84</izvorni_sadrzaj>
    <derivirana_varijabla naziv="DomainObject.PredzadnjaOdlukaIzPredmeta.Oznaka_1">St-5/2018-84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239EA-A35A-44FB-B8DB-86251200E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2442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2018-10-26T12:39:00Z</dcterms:created>
  <dc:creator>Srđan Gavranić</dc:creator>
  <cp:lastModifiedBy>Ante Rubelj</cp:lastModifiedBy>
  <cp:lastPrinted>2018-11-06T12:34:00Z</cp:lastPrinted>
  <dcterms:modified xmlns:xsi="http://www.w3.org/2001/XMLSchema-instance" xsi:type="dcterms:W3CDTF">2018-11-06T12:34:00Z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E-148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