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c797" w14:paraId="54bc797" w:rsidRDefault="00D66E8C" w:rsidP="00281BC7" w:rsidR="00E022E9">
      <w:pPr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E8C" w:rsidP="00281BC7" w:rsidR="00D66E8C" w:rsidRPr="0053404E">
      <w:pPr>
        <w:rPr>
          <w:bCs/>
        </w:rPr>
      </w:pPr>
    </w:p>
    <w:p w:rsidRDefault="00281BC7" w:rsidP="00281BC7" w:rsidR="00281BC7" w:rsidRPr="0053404E">
      <w:r w:rsidRPr="0053404E">
        <w:t>REPUBLIKA HRVATSKA</w:t>
      </w:r>
    </w:p>
    <w:p w:rsidRDefault="00281BC7" w:rsidP="00281BC7" w:rsidR="00E022E9" w:rsidRPr="0053404E">
      <w:r w:rsidRPr="0053404E">
        <w:t>TRGOVAČKI SUD U ZADRU</w:t>
      </w:r>
    </w:p>
    <w:p w:rsidRDefault="00E022E9" w:rsidP="004E7E9B" w:rsidR="00EF7C9A" w:rsidRPr="0053404E">
      <w:pPr>
        <w:rPr>
          <w:bCs/>
        </w:rPr>
      </w:pPr>
      <w:r w:rsidRPr="0053404E">
        <w:t>Dr. Franje Tuđmana 35</w:t>
      </w:r>
      <w:r w:rsidR="00281BC7" w:rsidRPr="0053404E">
        <w:tab/>
      </w:r>
    </w:p>
    <w:p w:rsidRDefault="00E022E9" w:rsidP="00281BC7" w:rsidR="00E022E9" w:rsidRPr="0053404E">
      <w:pPr>
        <w:rPr>
          <w:bCs/>
        </w:rPr>
      </w:pPr>
    </w:p>
    <w:p w:rsidRDefault="00EF7C9A" w:rsidP="00EF7C9A" w:rsidR="00EF7C9A" w:rsidRPr="0053404E">
      <w:pPr>
        <w:jc w:val="center"/>
      </w:pPr>
      <w:r w:rsidRPr="0053404E">
        <w:t>R E P U B L I K A   H R V A T S K A</w:t>
      </w:r>
    </w:p>
    <w:p w:rsidRDefault="00281BC7" w:rsidP="00281BC7" w:rsidR="00281BC7" w:rsidRPr="0053404E">
      <w:r w:rsidRPr="0053404E">
        <w:tab/>
      </w:r>
      <w:r w:rsidRPr="0053404E">
        <w:tab/>
      </w:r>
      <w:r w:rsidRPr="0053404E">
        <w:tab/>
      </w:r>
      <w:r w:rsidRPr="0053404E">
        <w:tab/>
      </w:r>
      <w:r w:rsidRPr="0053404E">
        <w:tab/>
      </w:r>
    </w:p>
    <w:p w:rsidRDefault="00281BC7" w:rsidP="00281BC7" w:rsidR="00281BC7" w:rsidRPr="0053404E">
      <w:pPr>
        <w:jc w:val="center"/>
      </w:pPr>
      <w:r w:rsidRPr="0053404E">
        <w:t>R J E Š E N J E</w:t>
      </w:r>
    </w:p>
    <w:p w:rsidRDefault="00281BC7" w:rsidP="00281BC7" w:rsidR="00281BC7" w:rsidRPr="0053404E">
      <w:pPr>
        <w:jc w:val="center"/>
        <w:rPr>
          <w:bCs/>
        </w:rPr>
      </w:pPr>
    </w:p>
    <w:p w:rsidRDefault="00E022E9" w:rsidP="0053404E" w:rsidR="0053404E" w:rsidRPr="0053404E">
      <w:pPr>
        <w:ind w:firstLine="708"/>
        <w:jc w:val="both"/>
      </w:pPr>
      <w:r w:rsidRPr="0053404E">
        <w:rPr>
          <w:bCs/>
        </w:rPr>
        <w:t>Trgovački sud u Zadru</w:t>
      </w:r>
      <w:r w:rsidR="00F019EA" w:rsidRPr="0053404E">
        <w:rPr>
          <w:bCs/>
        </w:rPr>
        <w:t xml:space="preserve">, </w:t>
      </w:r>
      <w:r w:rsidRPr="0053404E">
        <w:rPr>
          <w:bCs/>
        </w:rPr>
        <w:t xml:space="preserve">po sutkinji Ani Markač, postupajući po prijedlogu za otvaranje stečajnog postupka nad </w:t>
      </w:r>
      <w:r w:rsidR="00EF752C" w:rsidRPr="0053404E">
        <w:rPr>
          <w:bCs/>
        </w:rPr>
        <w:t>dužnikom</w:t>
      </w:r>
      <w:r w:rsidR="00F97395" w:rsidRPr="0053404E">
        <w:t xml:space="preserve"> </w:t>
      </w:r>
      <w:r w:rsidR="0053404E" w:rsidRPr="0053404E">
        <w:t xml:space="preserve">PRVA LUKA j.d.o.o., </w:t>
      </w:r>
      <w:proofErr w:type="spellStart"/>
      <w:r w:rsidR="0053404E" w:rsidRPr="0053404E">
        <w:t>Pristeg</w:t>
      </w:r>
      <w:proofErr w:type="spellEnd"/>
      <w:r w:rsidR="0053404E" w:rsidRPr="0053404E">
        <w:t xml:space="preserve">, </w:t>
      </w:r>
      <w:proofErr w:type="spellStart"/>
      <w:r w:rsidR="0053404E" w:rsidRPr="0053404E">
        <w:t>Pristeg</w:t>
      </w:r>
      <w:proofErr w:type="spellEnd"/>
      <w:r w:rsidR="0053404E" w:rsidRPr="0053404E">
        <w:t xml:space="preserve"> 166, OIB: 84706602820</w:t>
      </w:r>
      <w:r w:rsidR="00A024C6" w:rsidRPr="0053404E">
        <w:t xml:space="preserve">, </w:t>
      </w:r>
      <w:r w:rsidR="00EF752C" w:rsidRPr="0053404E">
        <w:t xml:space="preserve">dana </w:t>
      </w:r>
      <w:r w:rsidR="0053404E" w:rsidRPr="0053404E">
        <w:t>11. travnja 2019</w:t>
      </w:r>
      <w:r w:rsidR="00A024C6" w:rsidRPr="0053404E">
        <w:t>.</w:t>
      </w:r>
      <w:r w:rsidR="002D5F98" w:rsidRPr="0053404E">
        <w:t xml:space="preserve">, </w:t>
      </w:r>
    </w:p>
    <w:p w:rsidRDefault="00281BC7" w:rsidP="00281BC7" w:rsidR="00281BC7" w:rsidRPr="0053404E">
      <w:pPr>
        <w:jc w:val="center"/>
      </w:pPr>
      <w:r w:rsidRPr="0053404E">
        <w:t>r i j e š i o   j e</w:t>
      </w:r>
    </w:p>
    <w:p w:rsidRDefault="00751935" w:rsidP="00751935" w:rsidR="00751935" w:rsidRPr="0053404E">
      <w:pPr>
        <w:jc w:val="both"/>
        <w:rPr>
          <w:bCs/>
        </w:rPr>
      </w:pPr>
    </w:p>
    <w:p w:rsidRDefault="0009234B" w:rsidP="00EF752C" w:rsidR="0009234B" w:rsidRPr="0053404E">
      <w:pPr>
        <w:jc w:val="both"/>
        <w:rPr>
          <w:color w:val="FF0000"/>
        </w:rPr>
      </w:pPr>
      <w:r w:rsidRPr="0053404E">
        <w:rPr>
          <w:bCs/>
        </w:rPr>
        <w:t>1.</w:t>
      </w:r>
      <w:r w:rsidRPr="0053404E">
        <w:rPr>
          <w:bCs/>
        </w:rPr>
        <w:tab/>
      </w:r>
      <w:r w:rsidR="0053404E" w:rsidRPr="0053404E">
        <w:t>Željko Vrkić, Zadar, Ante Starčevića 25a, OIB: 11055072755</w:t>
      </w:r>
      <w:r w:rsidR="00445E9A" w:rsidRPr="0053404E">
        <w:t xml:space="preserve">, </w:t>
      </w:r>
      <w:r w:rsidR="00EA2C61" w:rsidRPr="0053404E">
        <w:t xml:space="preserve">imenuje se </w:t>
      </w:r>
      <w:r w:rsidR="00281BC7" w:rsidRPr="0053404E">
        <w:rPr>
          <w:bCs/>
        </w:rPr>
        <w:t>za privremenog stečajnog upravitelja nad</w:t>
      </w:r>
      <w:r w:rsidR="004F1515" w:rsidRPr="0053404E">
        <w:rPr>
          <w:bCs/>
        </w:rPr>
        <w:t xml:space="preserve"> </w:t>
      </w:r>
      <w:r w:rsidR="00EF752C" w:rsidRPr="0053404E">
        <w:rPr>
          <w:bCs/>
        </w:rPr>
        <w:t xml:space="preserve">dužnikom </w:t>
      </w:r>
      <w:r w:rsidR="0053404E" w:rsidRPr="0053404E">
        <w:t xml:space="preserve">PRVA LUKA j.d.o.o., </w:t>
      </w:r>
      <w:proofErr w:type="spellStart"/>
      <w:r w:rsidR="0053404E" w:rsidRPr="0053404E">
        <w:t>Pristeg</w:t>
      </w:r>
      <w:proofErr w:type="spellEnd"/>
      <w:r w:rsidR="0053404E" w:rsidRPr="0053404E">
        <w:t xml:space="preserve">, </w:t>
      </w:r>
      <w:proofErr w:type="spellStart"/>
      <w:r w:rsidR="0053404E" w:rsidRPr="0053404E">
        <w:t>Pristeg</w:t>
      </w:r>
      <w:proofErr w:type="spellEnd"/>
      <w:r w:rsidR="0053404E" w:rsidRPr="0053404E">
        <w:t xml:space="preserve"> 166, OIB: 84706602820</w:t>
      </w:r>
      <w:r w:rsidR="00A024C6" w:rsidRPr="0053404E">
        <w:t>.</w:t>
      </w:r>
    </w:p>
    <w:p w:rsidRDefault="00022AA2" w:rsidP="00022AA2" w:rsidR="00022AA2" w:rsidRPr="0053404E">
      <w:pPr>
        <w:jc w:val="both"/>
        <w:rPr>
          <w:bCs/>
        </w:rPr>
      </w:pPr>
    </w:p>
    <w:p w:rsidRDefault="00751935" w:rsidP="006C64F6" w:rsidR="006A6847" w:rsidRPr="0053404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53404E">
        <w:rPr>
          <w:bCs/>
        </w:rPr>
        <w:t>2.</w:t>
      </w:r>
      <w:r w:rsidRPr="0053404E">
        <w:rPr>
          <w:bCs/>
        </w:rPr>
        <w:tab/>
      </w:r>
      <w:r w:rsidR="006C64F6" w:rsidRPr="0053404E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6A6847" w:rsidR="006A6847" w:rsidRPr="0053404E">
      <w:pPr>
        <w:pStyle w:val="Odlomakpopisa"/>
        <w:rPr>
          <w:bCs/>
        </w:rPr>
      </w:pPr>
    </w:p>
    <w:p w:rsidRDefault="00751935" w:rsidP="002A6DDA" w:rsidR="00EB3FAB" w:rsidRPr="0053404E">
      <w:pPr>
        <w:jc w:val="both"/>
        <w:rPr>
          <w:bCs/>
        </w:rPr>
      </w:pPr>
      <w:r w:rsidRPr="0053404E">
        <w:rPr>
          <w:bCs/>
        </w:rPr>
        <w:t>3.</w:t>
      </w:r>
      <w:r w:rsidRPr="0053404E">
        <w:rPr>
          <w:bCs/>
        </w:rPr>
        <w:tab/>
      </w:r>
      <w:r w:rsidR="006A6847" w:rsidRPr="0053404E">
        <w:rPr>
          <w:bCs/>
        </w:rPr>
        <w:t xml:space="preserve">Privremeni stečajni upravitelj dužan je svoje izvješće dostaviti sudu u roku od </w:t>
      </w:r>
      <w:r w:rsidR="0009234B" w:rsidRPr="0053404E">
        <w:rPr>
          <w:bCs/>
        </w:rPr>
        <w:t>3</w:t>
      </w:r>
      <w:r w:rsidR="00725F31" w:rsidRPr="0053404E">
        <w:rPr>
          <w:bCs/>
        </w:rPr>
        <w:t>0</w:t>
      </w:r>
      <w:r w:rsidR="006A6847" w:rsidRPr="0053404E">
        <w:rPr>
          <w:bCs/>
        </w:rPr>
        <w:t xml:space="preserve"> </w:t>
      </w:r>
      <w:r w:rsidR="006C64F6" w:rsidRPr="0053404E">
        <w:rPr>
          <w:bCs/>
        </w:rPr>
        <w:t xml:space="preserve">(trideset) </w:t>
      </w:r>
      <w:r w:rsidR="006A6847" w:rsidRPr="0053404E">
        <w:rPr>
          <w:bCs/>
        </w:rPr>
        <w:t xml:space="preserve">dana.  </w:t>
      </w:r>
    </w:p>
    <w:p w:rsidRDefault="002D5F98" w:rsidP="002A6DDA" w:rsidR="002D5F98" w:rsidRPr="0053404E">
      <w:pPr>
        <w:jc w:val="both"/>
        <w:rPr>
          <w:bCs/>
        </w:rPr>
      </w:pPr>
    </w:p>
    <w:p w:rsidRDefault="00281BC7" w:rsidP="00C30170" w:rsidR="00281BC7" w:rsidRPr="0053404E">
      <w:pPr>
        <w:jc w:val="center"/>
        <w:rPr>
          <w:bCs/>
        </w:rPr>
      </w:pPr>
      <w:r w:rsidRPr="0053404E">
        <w:rPr>
          <w:bCs/>
        </w:rPr>
        <w:t>Obrazloženje</w:t>
      </w:r>
      <w:r w:rsidRPr="0053404E">
        <w:rPr>
          <w:bCs/>
        </w:rPr>
        <w:tab/>
      </w:r>
    </w:p>
    <w:p w:rsidRDefault="001E10A6" w:rsidP="00C30170" w:rsidR="001E10A6" w:rsidRPr="0053404E">
      <w:pPr>
        <w:jc w:val="center"/>
        <w:rPr>
          <w:bCs/>
        </w:rPr>
      </w:pPr>
    </w:p>
    <w:p w:rsidRDefault="001E10A6" w:rsidP="001E10A6" w:rsidR="001E10A6" w:rsidRPr="0053404E">
      <w:pPr>
        <w:ind w:firstLine="708"/>
        <w:jc w:val="both"/>
      </w:pPr>
      <w:r w:rsidRPr="0053404E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 w:rsidR="0053404E" w:rsidRPr="0053404E">
        <w:t xml:space="preserve">PRVA LUKA j.d.o.o., </w:t>
      </w:r>
      <w:proofErr w:type="spellStart"/>
      <w:r w:rsidR="0053404E" w:rsidRPr="0053404E">
        <w:t>Pristeg</w:t>
      </w:r>
      <w:proofErr w:type="spellEnd"/>
      <w:r w:rsidR="0053404E" w:rsidRPr="0053404E">
        <w:t xml:space="preserve">, </w:t>
      </w:r>
      <w:proofErr w:type="spellStart"/>
      <w:r w:rsidR="0053404E" w:rsidRPr="0053404E">
        <w:t>Pristeg</w:t>
      </w:r>
      <w:proofErr w:type="spellEnd"/>
      <w:r w:rsidR="0053404E" w:rsidRPr="0053404E">
        <w:t xml:space="preserve"> 166, OIB: 84706602820</w:t>
      </w:r>
      <w:r w:rsidR="00A024C6" w:rsidRPr="0053404E">
        <w:t>.</w:t>
      </w:r>
    </w:p>
    <w:p w:rsidRDefault="001E10A6" w:rsidP="001E10A6" w:rsidR="001E10A6" w:rsidRPr="0053404E">
      <w:pPr>
        <w:jc w:val="both"/>
        <w:rPr>
          <w:bCs/>
        </w:rPr>
      </w:pPr>
    </w:p>
    <w:p w:rsidRDefault="001E10A6" w:rsidP="003E0535" w:rsidR="001E10A6" w:rsidRPr="0053404E">
      <w:pPr>
        <w:ind w:firstLine="708"/>
        <w:jc w:val="both"/>
        <w:rPr>
          <w:bCs/>
        </w:rPr>
      </w:pPr>
      <w:r w:rsidRPr="0053404E">
        <w:rPr>
          <w:bCs/>
        </w:rPr>
        <w:t xml:space="preserve">Postupak </w:t>
      </w:r>
      <w:r w:rsidR="00A024C6" w:rsidRPr="0053404E">
        <w:rPr>
          <w:bCs/>
        </w:rPr>
        <w:t xml:space="preserve">je inicirala Republika Hrvatska, Ministarstvo financija, Porezna uprava, Područni ured Zadar, </w:t>
      </w:r>
      <w:r w:rsidRPr="0053404E">
        <w:rPr>
          <w:bCs/>
        </w:rPr>
        <w:t>prijedlogom za pokretanje stečajnog postupka, s time da je prethodno</w:t>
      </w:r>
      <w:r w:rsidR="003E0535" w:rsidRPr="0053404E">
        <w:rPr>
          <w:bCs/>
        </w:rPr>
        <w:t xml:space="preserve"> od strane Financijska agencije, RC </w:t>
      </w:r>
      <w:r w:rsidR="00A024C6" w:rsidRPr="0053404E">
        <w:rPr>
          <w:bCs/>
        </w:rPr>
        <w:t xml:space="preserve">Split, </w:t>
      </w:r>
      <w:r w:rsidR="003E0535" w:rsidRPr="0053404E">
        <w:rPr>
          <w:bCs/>
        </w:rPr>
        <w:t xml:space="preserve">Podružnica </w:t>
      </w:r>
      <w:r w:rsidR="00A024C6" w:rsidRPr="0053404E">
        <w:rPr>
          <w:bCs/>
        </w:rPr>
        <w:t>Zadar</w:t>
      </w:r>
      <w:r w:rsidR="003E0535" w:rsidRPr="0053404E">
        <w:rPr>
          <w:bCs/>
        </w:rPr>
        <w:t xml:space="preserve"> </w:t>
      </w:r>
      <w:r w:rsidRPr="0053404E">
        <w:rPr>
          <w:bCs/>
        </w:rPr>
        <w:t>bi</w:t>
      </w:r>
      <w:r w:rsidR="003E0535" w:rsidRPr="0053404E">
        <w:rPr>
          <w:bCs/>
        </w:rPr>
        <w:t>o</w:t>
      </w:r>
      <w:r w:rsidRPr="0053404E">
        <w:rPr>
          <w:bCs/>
        </w:rPr>
        <w:t xml:space="preserve"> podnesen zahtjev za provedbu skraćenog ste</w:t>
      </w:r>
      <w:r w:rsidR="00B915C8" w:rsidRPr="0053404E">
        <w:rPr>
          <w:bCs/>
        </w:rPr>
        <w:t xml:space="preserve">čajnog postupka, </w:t>
      </w:r>
      <w:r w:rsidRPr="0053404E">
        <w:rPr>
          <w:bCs/>
        </w:rPr>
        <w:t>koji postupak je ovaj sud obustavio rješenjem poslovni broj St-</w:t>
      </w:r>
      <w:r w:rsidR="0053404E">
        <w:rPr>
          <w:bCs/>
        </w:rPr>
        <w:t>377/2018-7</w:t>
      </w:r>
      <w:r w:rsidR="00A024C6" w:rsidRPr="0053404E">
        <w:rPr>
          <w:bCs/>
        </w:rPr>
        <w:t xml:space="preserve"> od </w:t>
      </w:r>
      <w:r w:rsidR="0053404E">
        <w:rPr>
          <w:bCs/>
        </w:rPr>
        <w:t>21. siječnja 2019</w:t>
      </w:r>
      <w:r w:rsidR="00A024C6" w:rsidRPr="0053404E">
        <w:rPr>
          <w:bCs/>
        </w:rPr>
        <w:t>.</w:t>
      </w:r>
      <w:r w:rsidR="006C64F6" w:rsidRPr="0053404E">
        <w:rPr>
          <w:bCs/>
        </w:rPr>
        <w:t xml:space="preserve">, </w:t>
      </w:r>
      <w:r w:rsidRPr="0053404E">
        <w:rPr>
          <w:bCs/>
        </w:rPr>
        <w:t>sukladno odredbi čl. 433. Stečajnog zakona.</w:t>
      </w:r>
    </w:p>
    <w:p w:rsidRDefault="001E10A6" w:rsidP="003E0535" w:rsidR="003E0535" w:rsidRPr="0053404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53404E">
        <w:rPr>
          <w:rFonts w:cstheme="majorBidi" w:hAnsiTheme="majorBidi" w:asciiTheme="majorBidi"/>
          <w:bCs/>
        </w:rPr>
        <w:tab/>
      </w:r>
    </w:p>
    <w:p w:rsidRDefault="003E0535" w:rsidP="003E0535" w:rsidR="00766A92" w:rsidRPr="0053404E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53404E">
        <w:rPr>
          <w:rFonts w:cstheme="majorBidi" w:hAnsiTheme="majorBidi" w:asciiTheme="majorBidi"/>
          <w:bCs/>
        </w:rPr>
        <w:tab/>
      </w:r>
      <w:r w:rsidR="001E10A6" w:rsidRPr="0053404E">
        <w:rPr>
          <w:rFonts w:cstheme="majorBidi" w:hAnsiTheme="majorBidi" w:asciiTheme="majorBidi"/>
          <w:bCs/>
        </w:rPr>
        <w:t>Na ročište za utvrđivanje uvjeta za otvaranje stečajnog postupka zastupnik dužnika po zakonu nije pristupio.</w:t>
      </w:r>
      <w:r w:rsidR="006C64F6" w:rsidRPr="0053404E">
        <w:rPr>
          <w:rFonts w:cstheme="majorBidi" w:hAnsiTheme="majorBidi" w:asciiTheme="majorBidi"/>
          <w:bCs/>
        </w:rPr>
        <w:t xml:space="preserve"> </w:t>
      </w:r>
      <w:r w:rsidR="001E10A6" w:rsidRPr="0053404E">
        <w:rPr>
          <w:bCs/>
        </w:rPr>
        <w:t>Sukladno čl. 119. Stečajnog zakona (Narodne novine br. 71/2015 i 104/2017), u konkretnom slučaju  imenovan je privremeni stečajni upravitelj koji će ispitati ima li stečajni dužnik imovine kojom bi se mogli pokriti troškovi postupka i vjerovnici.</w:t>
      </w:r>
    </w:p>
    <w:p w:rsidRDefault="003E0535" w:rsidP="003E0535" w:rsidR="003E0535" w:rsidRPr="0053404E">
      <w:pPr>
        <w:ind w:firstLine="708"/>
        <w:jc w:val="both"/>
      </w:pPr>
    </w:p>
    <w:p w:rsidRDefault="003E0535" w:rsidP="003E0535" w:rsidR="003E0535" w:rsidRPr="0053404E">
      <w:pPr>
        <w:ind w:firstLine="708"/>
        <w:jc w:val="both"/>
      </w:pPr>
      <w:r w:rsidRPr="0053404E">
        <w:t xml:space="preserve">Sukladno članku 84. st. 1., a u svezi čl. 119. Stečajnog zakona izvršen je automatski izbor privremenog stečajnog upravitelja </w:t>
      </w:r>
    </w:p>
    <w:p w:rsidRDefault="003E0535" w:rsidP="003E0535" w:rsidR="003E0535" w:rsidRPr="0053404E">
      <w:pPr>
        <w:tabs>
          <w:tab w:pos="709" w:val="left"/>
        </w:tabs>
        <w:jc w:val="both"/>
        <w:rPr>
          <w:bCs/>
        </w:rPr>
      </w:pPr>
      <w:r w:rsidRPr="0053404E">
        <w:rPr>
          <w:bCs/>
        </w:rPr>
        <w:tab/>
      </w:r>
    </w:p>
    <w:p w:rsidRDefault="003E0535" w:rsidP="003E0535" w:rsidR="003E0535" w:rsidRPr="0053404E">
      <w:pPr>
        <w:tabs>
          <w:tab w:pos="709" w:val="left"/>
        </w:tabs>
        <w:jc w:val="both"/>
        <w:rPr>
          <w:bCs/>
        </w:rPr>
      </w:pPr>
      <w:r w:rsidRPr="0053404E">
        <w:rPr>
          <w:bCs/>
        </w:rPr>
        <w:tab/>
        <w:t>Privremeni stečajni upravitelj dužan je svoje izvješće dostaviti sudu u roku od 30 dana.</w:t>
      </w:r>
    </w:p>
    <w:p w:rsidRDefault="00B915C8" w:rsidP="00B915C8" w:rsidR="007B06CA" w:rsidRPr="0053404E">
      <w:pPr>
        <w:tabs>
          <w:tab w:pos="709" w:val="left"/>
        </w:tabs>
        <w:jc w:val="both"/>
        <w:rPr>
          <w:bCs/>
        </w:rPr>
      </w:pPr>
      <w:r w:rsidRPr="0053404E">
        <w:rPr>
          <w:bCs/>
        </w:rPr>
        <w:tab/>
      </w:r>
    </w:p>
    <w:p w:rsidRDefault="003E0535" w:rsidP="00B915C8" w:rsidR="003E0535" w:rsidRPr="0053404E">
      <w:pPr>
        <w:tabs>
          <w:tab w:pos="709" w:val="left"/>
        </w:tabs>
        <w:jc w:val="both"/>
        <w:rPr>
          <w:bCs/>
        </w:rPr>
      </w:pPr>
      <w:r w:rsidRPr="0053404E">
        <w:rPr>
          <w:bCs/>
        </w:rPr>
        <w:lastRenderedPageBreak/>
        <w:t xml:space="preserve">Stoga je odlučeno kao u izreci. </w:t>
      </w:r>
    </w:p>
    <w:p w:rsidRDefault="003E0535" w:rsidP="003E0535" w:rsidR="003E0535" w:rsidRPr="0053404E">
      <w:pPr>
        <w:jc w:val="both"/>
        <w:rPr>
          <w:rFonts w:cstheme="majorBidi" w:hAnsiTheme="majorBidi" w:asciiTheme="majorBidi"/>
        </w:rPr>
      </w:pPr>
    </w:p>
    <w:p w:rsidRDefault="003E0535" w:rsidP="003E0535" w:rsidR="003E0535" w:rsidRPr="0053404E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53404E">
        <w:rPr>
          <w:rFonts w:cstheme="majorBidi" w:hAnsiTheme="majorBidi" w:asciiTheme="majorBidi"/>
          <w:bCs/>
        </w:rPr>
        <w:t xml:space="preserve">U Zadru </w:t>
      </w:r>
      <w:r w:rsidR="0053404E">
        <w:rPr>
          <w:rFonts w:cstheme="majorBidi" w:hAnsiTheme="majorBidi" w:asciiTheme="majorBidi"/>
          <w:bCs/>
        </w:rPr>
        <w:t>11. travnja 2019.</w:t>
      </w:r>
    </w:p>
    <w:p w:rsidRDefault="00DD6E77" w:rsidP="00DD6E77" w:rsidR="00DD6E77" w:rsidRPr="0053404E">
      <w:pPr>
        <w:rPr>
          <w:bCs/>
        </w:rPr>
      </w:pPr>
    </w:p>
    <w:p w:rsidRDefault="00642B12" w:rsidP="00642B12" w:rsidR="00642B12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642B12" w:rsidP="00642B12" w:rsidR="00642B1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B06CA" w:rsidP="0053404E" w:rsidR="007B06CA" w:rsidRPr="0053404E">
      <w:pPr>
        <w:jc w:val="right"/>
      </w:pPr>
    </w:p>
    <w:p w:rsidRDefault="007B06CA" w:rsidP="007B06CA" w:rsidR="007B06CA" w:rsidRPr="0053404E"/>
    <w:p w:rsidRDefault="007B06CA" w:rsidP="007B06CA" w:rsidR="007B06CA" w:rsidRPr="0053404E"/>
    <w:p w:rsidRDefault="008F3AD6" w:rsidP="00CF328C" w:rsidR="008F3AD6" w:rsidRPr="0053404E">
      <w:pPr>
        <w:rPr>
          <w:bCs/>
        </w:rPr>
      </w:pPr>
      <w:r w:rsidRPr="0053404E">
        <w:rPr>
          <w:bCs/>
        </w:rPr>
        <w:t>POUKA O PRAVNOM LIJEKU</w:t>
      </w:r>
    </w:p>
    <w:p w:rsidRDefault="00CF328C" w:rsidP="00B54808" w:rsidR="00125DCE" w:rsidRPr="0053404E">
      <w:pPr>
        <w:jc w:val="both"/>
        <w:rPr>
          <w:bCs/>
        </w:rPr>
      </w:pPr>
      <w:r w:rsidRPr="0053404E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53404E">
          <w:rPr>
            <w:bCs/>
          </w:rPr>
          <w:t>12. st</w:t>
        </w:r>
      </w:smartTag>
      <w:r w:rsidRPr="0053404E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53404E">
          <w:rPr>
            <w:bCs/>
          </w:rPr>
          <w:t>19. st</w:t>
        </w:r>
      </w:smartTag>
      <w:r w:rsidRPr="0053404E">
        <w:rPr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53404E">
      <w:pPr>
        <w:rPr>
          <w:bCs/>
        </w:rPr>
      </w:pPr>
    </w:p>
    <w:p w:rsidRDefault="007B06CA" w:rsidP="008F3AD6" w:rsidR="007B06CA" w:rsidRPr="0053404E">
      <w:pPr>
        <w:rPr>
          <w:bCs/>
        </w:rPr>
      </w:pPr>
    </w:p>
    <w:p w:rsidRDefault="008F3AD6" w:rsidP="008F3AD6" w:rsidR="008F3AD6" w:rsidRPr="0053404E">
      <w:pPr>
        <w:rPr>
          <w:bCs/>
        </w:rPr>
      </w:pPr>
      <w:r w:rsidRPr="0053404E">
        <w:rPr>
          <w:bCs/>
        </w:rPr>
        <w:t xml:space="preserve">Dostaviti : </w:t>
      </w:r>
    </w:p>
    <w:p w:rsidRDefault="008F3AD6" w:rsidP="008F3AD6" w:rsidR="003E0535" w:rsidRPr="0053404E">
      <w:pPr>
        <w:numPr>
          <w:ilvl w:val="0"/>
          <w:numId w:val="1"/>
        </w:numPr>
        <w:rPr>
          <w:bCs/>
        </w:rPr>
      </w:pPr>
      <w:r w:rsidRPr="0053404E">
        <w:rPr>
          <w:bCs/>
        </w:rPr>
        <w:t>Privremeno</w:t>
      </w:r>
      <w:r w:rsidR="003E0535" w:rsidRPr="0053404E">
        <w:rPr>
          <w:bCs/>
        </w:rPr>
        <w:t>m</w:t>
      </w:r>
      <w:r w:rsidRPr="0053404E">
        <w:rPr>
          <w:bCs/>
        </w:rPr>
        <w:t xml:space="preserve"> stečajno</w:t>
      </w:r>
      <w:r w:rsidR="003E0535" w:rsidRPr="0053404E">
        <w:rPr>
          <w:bCs/>
        </w:rPr>
        <w:t>m</w:t>
      </w:r>
      <w:r w:rsidRPr="0053404E">
        <w:rPr>
          <w:bCs/>
        </w:rPr>
        <w:t xml:space="preserve"> upravitelj</w:t>
      </w:r>
      <w:r w:rsidR="003E0535" w:rsidRPr="0053404E">
        <w:rPr>
          <w:bCs/>
        </w:rPr>
        <w:t>u</w:t>
      </w:r>
      <w:r w:rsidRPr="0053404E">
        <w:rPr>
          <w:bCs/>
        </w:rPr>
        <w:t xml:space="preserve"> uz izjavu i potvrdu o imenovanju</w:t>
      </w:r>
      <w:r w:rsidR="006C4A82" w:rsidRPr="0053404E">
        <w:rPr>
          <w:bCs/>
        </w:rPr>
        <w:t xml:space="preserve">, </w:t>
      </w:r>
    </w:p>
    <w:p w:rsidRDefault="003024D4" w:rsidP="00BB4F73" w:rsidR="00BB4F73" w:rsidRPr="0053404E">
      <w:pPr>
        <w:numPr>
          <w:ilvl w:val="0"/>
          <w:numId w:val="1"/>
        </w:numPr>
        <w:rPr>
          <w:bCs/>
        </w:rPr>
      </w:pPr>
      <w:r w:rsidRPr="0053404E">
        <w:rPr>
          <w:bCs/>
        </w:rPr>
        <w:t>e-</w:t>
      </w:r>
      <w:r w:rsidR="003E0535" w:rsidRPr="0053404E">
        <w:rPr>
          <w:bCs/>
        </w:rPr>
        <w:t>O</w:t>
      </w:r>
      <w:r w:rsidR="008F3AD6" w:rsidRPr="0053404E">
        <w:rPr>
          <w:bCs/>
        </w:rPr>
        <w:t>glasna ploča</w:t>
      </w:r>
      <w:r w:rsidR="003E0535" w:rsidRPr="0053404E">
        <w:rPr>
          <w:bCs/>
        </w:rPr>
        <w:t xml:space="preserve"> sudova </w:t>
      </w:r>
    </w:p>
    <w:p w:rsidRDefault="00C30170" w:rsidP="00BB4F73" w:rsidR="00C30170" w:rsidRPr="0053404E">
      <w:pPr>
        <w:numPr>
          <w:ilvl w:val="0"/>
          <w:numId w:val="1"/>
        </w:numPr>
        <w:rPr>
          <w:bCs/>
        </w:rPr>
      </w:pPr>
      <w:r w:rsidRPr="0053404E">
        <w:rPr>
          <w:bCs/>
        </w:rPr>
        <w:t xml:space="preserve">sudskom registru </w:t>
      </w:r>
    </w:p>
    <w:p w:rsidRDefault="008F3AD6" w:rsidP="009068CC" w:rsidR="00842CEB" w:rsidRPr="0053404E">
      <w:pPr>
        <w:numPr>
          <w:ilvl w:val="0"/>
          <w:numId w:val="1"/>
        </w:numPr>
        <w:rPr>
          <w:bCs/>
        </w:rPr>
      </w:pPr>
      <w:r w:rsidRPr="0053404E">
        <w:rPr>
          <w:bCs/>
        </w:rPr>
        <w:t xml:space="preserve">u spis      </w:t>
      </w:r>
    </w:p>
    <w:sectPr w:rsidSect="006C64F6" w:rsidR="00842CEB" w:rsidRPr="0053404E">
      <w:headerReference w:type="default" r:id="rId11"/>
      <w:headerReference w:type="first" r:id="rId12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A024C6" w:rsidR="00A024C6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53404E">
      <w:rPr>
        <w:sz w:val="22"/>
        <w:szCs w:val="22"/>
      </w:rPr>
      <w:t>64/2019-19</w:t>
    </w:r>
  </w:p>
  <w:p w:rsidRDefault="009C0FF2" w:rsidP="00B915C8" w:rsidR="009C0FF2" w:rsidRPr="00132820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53404E">
      <w:rPr>
        <w:sz w:val="22"/>
        <w:szCs w:val="22"/>
      </w:rPr>
      <w:t>64/2019-19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67929"/>
    <w:rsid w:val="00077BD9"/>
    <w:rsid w:val="0008053D"/>
    <w:rsid w:val="0009234B"/>
    <w:rsid w:val="00125DCE"/>
    <w:rsid w:val="001276FA"/>
    <w:rsid w:val="0013102B"/>
    <w:rsid w:val="00132820"/>
    <w:rsid w:val="001573B3"/>
    <w:rsid w:val="0016550F"/>
    <w:rsid w:val="001840A0"/>
    <w:rsid w:val="00197F64"/>
    <w:rsid w:val="001A363B"/>
    <w:rsid w:val="001C347E"/>
    <w:rsid w:val="001E10A6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911B0"/>
    <w:rsid w:val="003C6DA5"/>
    <w:rsid w:val="003E0535"/>
    <w:rsid w:val="00406BA2"/>
    <w:rsid w:val="00445E9A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3404E"/>
    <w:rsid w:val="0055636D"/>
    <w:rsid w:val="00580387"/>
    <w:rsid w:val="006325DF"/>
    <w:rsid w:val="00642B12"/>
    <w:rsid w:val="00665069"/>
    <w:rsid w:val="006A0BBF"/>
    <w:rsid w:val="006A6847"/>
    <w:rsid w:val="006C41AA"/>
    <w:rsid w:val="006C4A82"/>
    <w:rsid w:val="006C64F6"/>
    <w:rsid w:val="006E5E65"/>
    <w:rsid w:val="007002A2"/>
    <w:rsid w:val="00725F31"/>
    <w:rsid w:val="0074396A"/>
    <w:rsid w:val="00751935"/>
    <w:rsid w:val="00766A92"/>
    <w:rsid w:val="007B06CA"/>
    <w:rsid w:val="007B6657"/>
    <w:rsid w:val="007C75BF"/>
    <w:rsid w:val="007E7D17"/>
    <w:rsid w:val="007F26FC"/>
    <w:rsid w:val="008355DC"/>
    <w:rsid w:val="00842CEB"/>
    <w:rsid w:val="008D1696"/>
    <w:rsid w:val="008E38E5"/>
    <w:rsid w:val="008F03DE"/>
    <w:rsid w:val="008F3AD6"/>
    <w:rsid w:val="00901D45"/>
    <w:rsid w:val="009068CC"/>
    <w:rsid w:val="00912922"/>
    <w:rsid w:val="00930EE4"/>
    <w:rsid w:val="009B4456"/>
    <w:rsid w:val="009C0FF2"/>
    <w:rsid w:val="009D7950"/>
    <w:rsid w:val="009F62F2"/>
    <w:rsid w:val="00A024C6"/>
    <w:rsid w:val="00A5292A"/>
    <w:rsid w:val="00AF3C21"/>
    <w:rsid w:val="00B12457"/>
    <w:rsid w:val="00B310F0"/>
    <w:rsid w:val="00B54808"/>
    <w:rsid w:val="00B915C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3A54"/>
    <w:rsid w:val="00D3085E"/>
    <w:rsid w:val="00D61B7B"/>
    <w:rsid w:val="00D66E8C"/>
    <w:rsid w:val="00DD6E77"/>
    <w:rsid w:val="00E022E9"/>
    <w:rsid w:val="00E45206"/>
    <w:rsid w:val="00E47812"/>
    <w:rsid w:val="00EA2C61"/>
    <w:rsid w:val="00EB2FAA"/>
    <w:rsid w:val="00EB3FAB"/>
    <w:rsid w:val="00EF752C"/>
    <w:rsid w:val="00EF7C9A"/>
    <w:rsid w:val="00F019EA"/>
    <w:rsid w:val="00F97395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6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E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E8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E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E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6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E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E8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E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E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65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095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2019.</izvorni_sadrzaj>
    <derivirana_varijabla naziv="DomainObject.Predmet.DatumOsnivanja_1">18.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St-64/2019</izvorni_sadrzaj>
    <derivirana_varijabla naziv="DomainObject.Predmet.OznakaBroj_1">St-64/2019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LUKA j.d.o.o. za građenje i usluge</izvorni_sadrzaj>
    <derivirana_varijabla naziv="DomainObject.Predmet.ProtustrankaFormated_1">  PRVA LUKA j.d.o.o. za građenje i usluge</derivirana_varijabla>
  </DomainObject.Predmet.ProtustrankaFormated>
  <DomainObject.Predmet.ProtustrankaFormatedOIB>
    <izvorni_sadrzaj>  PRVA LUKA j.d.o.o. za građenje i usluge, OIB 84706602820</izvorni_sadrzaj>
    <derivirana_varijabla naziv="DomainObject.Predmet.ProtustrankaFormatedOIB_1">  PRVA LUKA j.d.o.o. za građenje i usluge, OIB 84706602820</derivirana_varijabla>
  </DomainObject.Predmet.ProtustrankaFormatedOIB>
  <DomainObject.Predmet.ProtustrankaFormatedWithAdress>
    <izvorni_sadrzaj> PRVA LUKA j.d.o.o. za građenje i usluge, Pristeg 166, 23422 Pristeg</izvorni_sadrzaj>
    <derivirana_varijabla naziv="DomainObject.Predmet.ProtustrankaFormatedWithAdress_1"> PRVA LUKA j.d.o.o. za građenje i usluge, Pristeg 166, 23422 Pristeg</derivirana_varijabla>
  </DomainObject.Predmet.ProtustrankaFormatedWithAdress>
  <DomainObject.Predmet.ProtustrankaFormatedWithAdressOIB>
    <izvorni_sadrzaj> PRVA LUKA j.d.o.o. za građenje i usluge, OIB 84706602820, Pristeg 166, 23422 Pristeg</izvorni_sadrzaj>
    <derivirana_varijabla naziv="DomainObject.Predmet.ProtustrankaFormatedWithAdressOIB_1"> PRVA LUKA j.d.o.o. za građenje i usluge, OIB 84706602820, Pristeg 166, 23422 Pristeg</derivirana_varijabla>
  </DomainObject.Predmet.ProtustrankaFormatedWithAdressOIB>
  <DomainObject.Predmet.ProtustrankaWithAdress>
    <izvorni_sadrzaj>PRVA LUKA j.d.o.o. za građenje i usluge Pristeg 166, 23422 Pristeg</izvorni_sadrzaj>
    <derivirana_varijabla naziv="DomainObject.Predmet.ProtustrankaWithAdress_1">PRVA LUKA j.d.o.o. za građenje i usluge Pristeg 166, 23422 Pristeg</derivirana_varijabla>
  </DomainObject.Predmet.ProtustrankaWithAdress>
  <DomainObject.Predmet.ProtustrankaWithAdressOIB>
    <izvorni_sadrzaj>PRVA LUKA j.d.o.o. za građenje i usluge, OIB 84706602820, Pristeg 166, 23422 Pristeg</izvorni_sadrzaj>
    <derivirana_varijabla naziv="DomainObject.Predmet.ProtustrankaWithAdressOIB_1">PRVA LUKA j.d.o.o. za građenje i usluge, OIB 84706602820, Pristeg 166, 23422 Pristeg</derivirana_varijabla>
  </DomainObject.Predmet.ProtustrankaWithAdressOIB>
  <DomainObject.Predmet.ProtustrankaNazivFormated>
    <izvorni_sadrzaj>PRVA LUKA j.d.o.o. za građenje i usluge</izvorni_sadrzaj>
    <derivirana_varijabla naziv="DomainObject.Predmet.ProtustrankaNazivFormated_1">PRVA LUKA j.d.o.o. za građenje i usluge</derivirana_varijabla>
  </DomainObject.Predmet.ProtustrankaNazivFormated>
  <DomainObject.Predmet.ProtustrankaNazivFormatedOIB>
    <izvorni_sadrzaj>PRVA LUKA j.d.o.o. za građenje i usluge, OIB 84706602820</izvorni_sadrzaj>
    <derivirana_varijabla naziv="DomainObject.Predmet.ProtustrankaNazivFormatedOIB_1">PRVA LUKA j.d.o.o. za građenje i usluge, OIB 84706602820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PRVA LUKA j.d.o.o. za građenje i usluge</item>
    </izvorni_sadrzaj>
    <derivirana_varijabla naziv="DomainObject.Predmet.ProtuStrankaListFormated_1">
      <item>PRVA LUKA j.d.o.o. za građenje i usluge</item>
    </derivirana_varijabla>
  </DomainObject.Predmet.ProtuStrankaListFormated>
  <DomainObject.Predmet.ProtuStrankaListFormatedOIB>
    <izvorni_sadrzaj>
      <item>PRVA LUKA j.d.o.o. za građenje i usluge, OIB 84706602820</item>
    </izvorni_sadrzaj>
    <derivirana_varijabla naziv="DomainObject.Predmet.ProtuStrankaListFormatedOIB_1">
      <item>PRVA LUKA j.d.o.o. za građenje i usluge, OIB 84706602820</item>
    </derivirana_varijabla>
  </DomainObject.Predmet.ProtuStrankaListFormatedOIB>
  <DomainObject.Predmet.ProtuStrankaListFormatedWithAdress>
    <izvorni_sadrzaj>
      <item>PRVA LUKA j.d.o.o. za građenje i usluge, Pristeg 166, 23422 Pristeg</item>
    </izvorni_sadrzaj>
    <derivirana_varijabla naziv="DomainObject.Predmet.ProtuStrankaListFormatedWithAdress_1">
      <item>PRVA LUKA j.d.o.o. za građenje i usluge, Pristeg 166, 23422 Pristeg</item>
    </derivirana_varijabla>
  </DomainObject.Predmet.ProtuStrankaListFormatedWithAdress>
  <DomainObject.Predmet.ProtuStrankaListFormatedWithAdressOIB>
    <izvorni_sadrzaj>
      <item>PRVA LUKA j.d.o.o. za građenje i usluge, OIB 84706602820, Pristeg 166, 23422 Pristeg</item>
    </izvorni_sadrzaj>
    <derivirana_varijabla naziv="DomainObject.Predmet.ProtuStrankaListFormatedWithAdressOIB_1">
      <item>PRVA LUKA j.d.o.o. za građenje i usluge, OIB 84706602820, Pristeg 166, 23422 Pristeg</item>
    </derivirana_varijabla>
  </DomainObject.Predmet.ProtuStrankaListFormatedWithAdressOIB>
  <DomainObject.Predmet.ProtuStrankaListNazivFormated>
    <izvorni_sadrzaj>
      <item>PRVA LUKA j.d.o.o. za građenje i usluge</item>
    </izvorni_sadrzaj>
    <derivirana_varijabla naziv="DomainObject.Predmet.ProtuStrankaListNazivFormated_1">
      <item>PRVA LUKA j.d.o.o. za građenje i usluge</item>
    </derivirana_varijabla>
  </DomainObject.Predmet.ProtuStrankaListNazivFormated>
  <DomainObject.Predmet.ProtuStrankaListNazivFormatedOIB>
    <izvorni_sadrzaj>
      <item>PRVA LUKA j.d.o.o. za građenje i usluge, OIB 84706602820</item>
    </izvorni_sadrzaj>
    <derivirana_varijabla naziv="DomainObject.Predmet.ProtuStrankaListNazivFormatedOIB_1">
      <item>PRVA LUKA j.d.o.o. za građenje i usluge, OIB 84706602820</item>
    </derivirana_varijabla>
  </DomainObject.Predmet.ProtuStrankaListNazivFormatedOIB>
  <DomainObject.Predmet.OstaliListFormated>
    <izvorni_sadrzaj>
      <item>Marinko Marin</item>
    </izvorni_sadrzaj>
    <derivirana_varijabla naziv="DomainObject.Predmet.OstaliListFormated_1">
      <item>Marinko Marin</item>
    </derivirana_varijabla>
  </DomainObject.Predmet.OstaliListFormated>
  <DomainObject.Predmet.OstaliListFormatedOIB>
    <izvorni_sadrzaj>
      <item>Marinko Marin, OIB 63072383735</item>
    </izvorni_sadrzaj>
    <derivirana_varijabla naziv="DomainObject.Predmet.OstaliListFormatedOIB_1">
      <item>Marinko Marin, OIB 63072383735</item>
    </derivirana_varijabla>
  </DomainObject.Predmet.OstaliListFormatedOIB>
  <DomainObject.Predmet.OstaliListFormatedWithAdress>
    <izvorni_sadrzaj>
      <item>Marinko Marin, Pristeg 166, 23422 Pristeg</item>
    </izvorni_sadrzaj>
    <derivirana_varijabla naziv="DomainObject.Predmet.OstaliListFormatedWithAdress_1">
      <item>Marinko Marin, Pristeg 166, 23422 Pristeg</item>
    </derivirana_varijabla>
  </DomainObject.Predmet.OstaliListFormatedWithAdress>
  <DomainObject.Predmet.OstaliListFormatedWithAdressOIB>
    <izvorni_sadrzaj>
      <item>Marinko Marin, OIB 63072383735, Pristeg 166, 23422 Pristeg</item>
    </izvorni_sadrzaj>
    <derivirana_varijabla naziv="DomainObject.Predmet.OstaliListFormatedWithAdressOIB_1">
      <item>Marinko Marin, OIB 63072383735, Pristeg 166, 23422 Pristeg</item>
    </derivirana_varijabla>
  </DomainObject.Predmet.OstaliListFormatedWithAdressOIB>
  <DomainObject.Predmet.OstaliListNazivFormated>
    <izvorni_sadrzaj>
      <item>Marinko Marin</item>
    </izvorni_sadrzaj>
    <derivirana_varijabla naziv="DomainObject.Predmet.OstaliListNazivFormated_1">
      <item>Marinko Marin</item>
    </derivirana_varijabla>
  </DomainObject.Predmet.OstaliListNazivFormated>
  <DomainObject.Predmet.OstaliListNazivFormatedOIB>
    <izvorni_sadrzaj>
      <item>Marinko Marin, OIB 63072383735</item>
    </izvorni_sadrzaj>
    <derivirana_varijabla naziv="DomainObject.Predmet.OstaliListNazivFormatedOIB_1">
      <item>Marinko Marin, OIB 63072383735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PRVA LUKA j.d.o.o. za građenje i usluge</izvorni_sadrzaj>
    <derivirana_varijabla naziv="DomainObject.Predmet.ProtustrankaIDrugi_1">PRVA LUKA j.d.o.o. za građenje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PRVA LUKA j.d.o.o. za građenje i usluge, OIB 84706602820, Pristeg 166, 23422 Pristeg</izvorni_sadrzaj>
    <derivirana_varijabla naziv="DomainObject.Predmet.ProtustrankaIDrugiAdressOIB_1">PRVA LUKA j.d.o.o. za građenje i usluge, OIB 84706602820, Pristeg 166, 23422 Pristeg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LUKA j.d.o.o. za građenje i usluge</item>
      <item>FINA</item>
      <item>Marinko Marin</item>
    </izvorni_sadrzaj>
    <derivirana_varijabla naziv="DomainObject.Predmet.SudioniciListNaziv_1">
      <item>PRVA LUKA j.d.o.o. za građenje i usluge</item>
      <item>FINA</item>
      <item>Marinko Marin</item>
    </derivirana_varijabla>
  </DomainObject.Predmet.SudioniciListNaziv>
  <DomainObject.Predmet.SudioniciListAdressOIB>
    <izvorni_sadrzaj>
      <item>PRVA LUKA j.d.o.o. za građenje i usluge, OIB 84706602820, Pristeg 166,23422 Pristeg</item>
      <item>FINA, OIB 85821130368, Ivana Danila 4,23000 Zadar</item>
      <item>Marinko Marin, OIB 63072383735, Pristeg 166,23422 Pristeg</item>
    </izvorni_sadrzaj>
    <derivirana_varijabla naziv="DomainObject.Predmet.SudioniciListAdressOIB_1">
      <item>PRVA LUKA j.d.o.o. za građenje i usluge, OIB 84706602820, Pristeg 166,23422 Pristeg</item>
      <item>FINA, OIB 85821130368, Ivana Danila 4,23000 Zadar</item>
      <item>Marinko Marin, OIB 63072383735, Pristeg 166,23422 Pristeg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84706602820</item>
      <item>, OIB 85821130368</item>
      <item>, OIB 63072383735</item>
    </izvorni_sadrzaj>
    <derivirana_varijabla naziv="DomainObject.Predmet.SudioniciListNazivOIB_1">
      <item>, OIB 84706602820</item>
      <item>, OIB 85821130368</item>
      <item>, OIB 63072383735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St-64/2019-3</izvorni_sadrzaj>
    <derivirana_varijabla naziv="DomainObject.PredzadnjaOdlukaIzPredmeta.Oznaka_1">St-64/2019-3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1926C-8539-44FD-BFCE-F8B7E402B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2288</properties:Characters>
  <properties:Lines>70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2019-04-11T11:35:00Z</dcterms:created>
  <dc:creator>Ardena Bajlo</dc:creator>
  <cp:lastModifiedBy>Martina Kalmeta</cp:lastModifiedBy>
  <cp:lastPrinted>2019-04-11T09:24:00Z</cp:lastPrinted>
  <dcterms:modified xmlns:xsi="http://www.w3.org/2001/XMLSchema-instance" xsi:type="dcterms:W3CDTF">2019-04-11T11:37:00Z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(St-64-19-_RJEŠENJE_-__privremeni_stečajni_upravitelj_-_vrkić_NAKON_SKREĆENOG.docx)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