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2c2a" w14:paraId="1b02c2a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1367F7">
        <w:t>787</w:t>
      </w:r>
      <w:r w:rsidR="001351B9">
        <w:t>/</w:t>
      </w:r>
      <w:r w:rsidR="00CD0CED">
        <w:t>20</w:t>
      </w:r>
      <w:r w:rsidR="001367F7">
        <w:t>16</w:t>
      </w:r>
      <w:r w:rsidR="00A93C1D">
        <w:t>-</w:t>
      </w:r>
      <w:r w:rsidR="001367F7">
        <w:t>84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1367F7" w:rsidRPr="008C2187">
        <w:t>ŽUPANIJSKI RADIO</w:t>
      </w:r>
      <w:r w:rsidR="001367F7">
        <w:t xml:space="preserve"> ŠIBENIK</w:t>
      </w:r>
      <w:r w:rsidR="001367F7" w:rsidRPr="008C2187">
        <w:t xml:space="preserve"> d.o.o., Šibenik, Obala palih omladinca 4, Šibenik, OIB: 50868563028</w:t>
      </w:r>
      <w:r w:rsidR="0046570B" w:rsidRPr="00521C2E">
        <w:t xml:space="preserve">, </w:t>
      </w:r>
      <w:r w:rsidR="00FC33E3">
        <w:t>13</w:t>
      </w:r>
      <w:r w:rsidR="008427D4">
        <w:t xml:space="preserve">. </w:t>
      </w:r>
      <w:r w:rsidR="00C10259">
        <w:t>travnja</w:t>
      </w:r>
      <w:r w:rsidR="008427D4">
        <w:t xml:space="preserve">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C10259" w:rsidR="00C11442">
      <w:pPr>
        <w:ind w:firstLine="720"/>
        <w:jc w:val="both"/>
      </w:pPr>
      <w:r>
        <w:t>Ročište</w:t>
      </w:r>
      <w:r w:rsidR="001367F7">
        <w:t xml:space="preserve"> za raspravljanje i glasovanje o izmijenjenom stečajnom planu</w:t>
      </w:r>
      <w:r>
        <w:t xml:space="preserve"> zakazano </w:t>
      </w:r>
      <w:r w:rsidR="00C11442">
        <w:t xml:space="preserve">za </w:t>
      </w:r>
      <w:r w:rsidR="00C10259">
        <w:t>19</w:t>
      </w:r>
      <w:r w:rsidR="008427D4">
        <w:t xml:space="preserve">. </w:t>
      </w:r>
      <w:r w:rsidR="00C10259">
        <w:t>travnja</w:t>
      </w:r>
      <w:r w:rsidR="008427D4">
        <w:t xml:space="preserve"> 2018</w:t>
      </w:r>
      <w:r w:rsidR="00C11442">
        <w:t xml:space="preserve">. </w:t>
      </w:r>
      <w:r w:rsidR="001351B9">
        <w:t xml:space="preserve">u </w:t>
      </w:r>
      <w:r w:rsidR="001367F7">
        <w:t>10</w:t>
      </w:r>
      <w:r>
        <w:t>,</w:t>
      </w:r>
      <w:r w:rsidR="001367F7">
        <w:t>4</w:t>
      </w:r>
      <w:r w:rsidR="0001469B">
        <w:t>5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</w:t>
      </w:r>
      <w:r w:rsidR="00C10259">
        <w:rPr>
          <w:b/>
        </w:rPr>
        <w:t>26</w:t>
      </w:r>
      <w:r w:rsidR="008427D4">
        <w:rPr>
          <w:b/>
        </w:rPr>
        <w:t xml:space="preserve">. </w:t>
      </w:r>
      <w:r w:rsidR="00C10259">
        <w:rPr>
          <w:b/>
        </w:rPr>
        <w:t>travnja</w:t>
      </w:r>
      <w:r w:rsidR="008427D4">
        <w:rPr>
          <w:b/>
        </w:rPr>
        <w:t xml:space="preserve"> 2018</w:t>
      </w:r>
      <w:r w:rsidR="001351B9" w:rsidRPr="00C32FFD">
        <w:rPr>
          <w:b/>
        </w:rPr>
        <w:t xml:space="preserve">. u </w:t>
      </w:r>
      <w:r w:rsidR="00C10259">
        <w:rPr>
          <w:b/>
        </w:rPr>
        <w:t>10</w:t>
      </w:r>
      <w:r w:rsidRPr="00C32FFD">
        <w:rPr>
          <w:b/>
        </w:rPr>
        <w:t>,</w:t>
      </w:r>
      <w:r w:rsidR="001367F7">
        <w:rPr>
          <w:b/>
        </w:rPr>
        <w:t>4</w:t>
      </w:r>
      <w:r w:rsidR="0001469B">
        <w:rPr>
          <w:b/>
        </w:rPr>
        <w:t>5</w:t>
      </w:r>
      <w:r w:rsidR="001351B9" w:rsidRPr="00C32FFD">
        <w:rPr>
          <w:b/>
        </w:rPr>
        <w:t xml:space="preserve"> sati, </w:t>
      </w:r>
      <w:r w:rsidR="00C10259" w:rsidRPr="00E6357E">
        <w:rPr>
          <w:b/>
        </w:rPr>
        <w:t xml:space="preserve">kod </w:t>
      </w:r>
      <w:r w:rsidR="00C10259" w:rsidRPr="00C61DA3">
        <w:rPr>
          <w:b/>
        </w:rPr>
        <w:t>Trgovačkog suda u Zadru, sudnica 26/I</w:t>
      </w:r>
      <w:r w:rsidR="001351B9">
        <w:t>.</w:t>
      </w: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FC33E3">
        <w:t>13</w:t>
      </w:r>
      <w:r>
        <w:t xml:space="preserve">. </w:t>
      </w:r>
      <w:r w:rsidR="00C10259">
        <w:t>travnja</w:t>
      </w:r>
      <w:r>
        <w:t xml:space="preserve"> 2018.</w:t>
      </w:r>
    </w:p>
    <w:p w:rsidRDefault="0088169D" w:rsidP="00EB5DD9" w:rsidR="0088169D" w:rsidRPr="00521C2E">
      <w:pPr>
        <w:ind w:firstLine="708" w:left="5664"/>
      </w:pPr>
    </w:p>
    <w:p w:rsidRDefault="00F6665A" w:rsidP="00F6665A" w:rsidR="00691547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1351B9">
        <w:t>S</w:t>
      </w:r>
      <w:r w:rsidR="00691547" w:rsidRPr="002C500F">
        <w:t>u</w:t>
      </w:r>
      <w:r w:rsidR="00C10259">
        <w:t>tkinja</w:t>
      </w:r>
    </w:p>
    <w:p w:rsidRDefault="00F6665A" w:rsidP="00F6665A" w:rsidR="00691547" w:rsidRPr="00F60CD9">
      <w:r>
        <w:t>Ante Rubelj</w:t>
      </w:r>
      <w:r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 w:rsidRPr="00F60CD9">
        <w:t>Ardena Bajlo</w:t>
      </w:r>
      <w:r>
        <w:t>, v..r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C10259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FC33E3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1469B"/>
    <w:rsid w:val="0003284A"/>
    <w:rsid w:val="000870CB"/>
    <w:rsid w:val="000C76ED"/>
    <w:rsid w:val="001351B9"/>
    <w:rsid w:val="001367F7"/>
    <w:rsid w:val="00176109"/>
    <w:rsid w:val="001F669E"/>
    <w:rsid w:val="00225D30"/>
    <w:rsid w:val="0028088B"/>
    <w:rsid w:val="002923D1"/>
    <w:rsid w:val="00297FF9"/>
    <w:rsid w:val="002B2E20"/>
    <w:rsid w:val="002B50D0"/>
    <w:rsid w:val="002C6902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B6898"/>
    <w:rsid w:val="004C3D90"/>
    <w:rsid w:val="004F627C"/>
    <w:rsid w:val="00521C2E"/>
    <w:rsid w:val="0059483E"/>
    <w:rsid w:val="005E23C4"/>
    <w:rsid w:val="00636D3E"/>
    <w:rsid w:val="00653E4F"/>
    <w:rsid w:val="00691547"/>
    <w:rsid w:val="006C3E02"/>
    <w:rsid w:val="006D5987"/>
    <w:rsid w:val="00727837"/>
    <w:rsid w:val="00752868"/>
    <w:rsid w:val="00754F7B"/>
    <w:rsid w:val="00776B68"/>
    <w:rsid w:val="007B1F85"/>
    <w:rsid w:val="007E4CE0"/>
    <w:rsid w:val="008427D4"/>
    <w:rsid w:val="00844E6F"/>
    <w:rsid w:val="00852E7C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F5D18"/>
    <w:rsid w:val="00B039A2"/>
    <w:rsid w:val="00B056E6"/>
    <w:rsid w:val="00B1070F"/>
    <w:rsid w:val="00B258FB"/>
    <w:rsid w:val="00B65364"/>
    <w:rsid w:val="00B6567B"/>
    <w:rsid w:val="00BE6C59"/>
    <w:rsid w:val="00BF5111"/>
    <w:rsid w:val="00C10259"/>
    <w:rsid w:val="00C10CEE"/>
    <w:rsid w:val="00C11442"/>
    <w:rsid w:val="00C32FFD"/>
    <w:rsid w:val="00C40953"/>
    <w:rsid w:val="00C530AF"/>
    <w:rsid w:val="00C765A5"/>
    <w:rsid w:val="00C838C2"/>
    <w:rsid w:val="00CB32EB"/>
    <w:rsid w:val="00CC11DB"/>
    <w:rsid w:val="00CD0CED"/>
    <w:rsid w:val="00CD5432"/>
    <w:rsid w:val="00CE2C05"/>
    <w:rsid w:val="00CE7132"/>
    <w:rsid w:val="00CF1EB5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6665A"/>
    <w:rsid w:val="00FA4510"/>
    <w:rsid w:val="00FC33E3"/>
    <w:rsid w:val="00FC33E6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6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6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6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ŽUPANIJSKI RADIO ŠIBENIK društvo s ograničenom odgovornošću za radijsku djelatnost; Agencija za elektroničke medije; Tržnice Šibenik d.o.o. za gospodarenje tržnim prostorom i trgovinu; HEP ELEKTRA d.o.o. za opskrbu električnom energijom</izvorni_sadrzaj>
    <derivirana_varijabla naziv="DomainObject.Predmet.StrankaFormated_1">  ŽUPANIJSKI RADIO ŠIBENIK društvo s ograničenom odgovornošću za radijsku djelatnost; Agencija za elektroničke medije; Tržnice Šibenik d.o.o. za gospodarenje tržnim prostorom i trgovinu; HEP ELEKTRA d.o.o. za opskrbu električnom energijom</derivirana_varijabla>
  </DomainObject.Predmet.StrankaFormated>
  <DomainObject.Predmet.StrankaFormatedOIB>
    <izvorni_sadrzaj>  ŽUPANIJSKI RADIO ŠIBENIK društvo s ograničenom odgovornošću za radijsku djelatnost, OIB 50868563028; Agencija za elektroničke medije, OIB 35237547014; Tržnice Šibenik d.o.o. za gospodarenje tržnim prostorom i trgovinu, OIB 84857373035; HEP ELEKTRA d.o.o. za opskrbu električnom energijom, OIB 43965974818</izvorni_sadrzaj>
    <derivirana_varijabla naziv="DomainObject.Predmet.StrankaFormatedOIB_1">  ŽUPANIJSKI RADIO ŠIBENIK društvo s ograničenom odgovornošću za radijsku djelatnost, OIB 50868563028; Agencija za elektroničke medije, OIB 35237547014; Tržnice Šibenik d.o.o. za gospodarenje tržnim prostorom i trgovinu, OIB 84857373035; HEP ELEKTRA d.o.o. za opskrbu električnom energijom, OIB 43965974818</derivirana_varijabla>
  </DomainObject.Predmet.StrankaFormatedOIB>
  <DomainObject.Predmet.StrankaFormatedWithAdress>
    <izvorni_sadrzaj> ŽUPANIJSKI RADIO ŠIBENIK društvo s ograničenom odgovornošću za radijsku djelatnost, Obala palih omladinaca 4, 22000 Šibenik; Agencija za elektroničke medije, Jagićeva 31, 10000 Zagreb; Tržnice Šibenik d.o.o. za gospodarenje tržnim prostorom i trgovinu, Stankovačka 9, 22000 Šibenik; HEP ELEKTRA d.o.o. za opskrbu električnom energijom, Ulica grada Vukovara 37, 10000 Zagreb</izvorni_sadrzaj>
    <derivirana_varijabla naziv="DomainObject.Predmet.StrankaFormatedWithAdress_1"> ŽUPANIJSKI RADIO ŠIBENIK društvo s ograničenom odgovornošću za radijsku djelatnost, Obala palih omladinaca 4, 22000 Šibenik; Agencija za elektroničke medije, Jagićeva 31, 10000 Zagreb; Tržnice Šibenik d.o.o. za gospodarenje tržnim prostorom i trgovinu, Stankovačka 9, 22000 Šibenik; HEP ELEKTRA d.o.o. za opskrbu električnom energijom, Ulica grada Vukovara 37, 10000 Zagreb</derivirana_varijabla>
  </DomainObject.Predmet.StrankaFormatedWithAdress>
  <DomainObject.Predmet.StrankaFormatedWithAdressOIB>
    <izvorni_sadrzaj> ŽUPANIJSKI RADIO ŠIBENIK društvo s ograničenom odgovornošću za radijsku djelatnost, OIB 50868563028, Obala palih omladinaca 4, 22000 Šibenik; Agencija za elektroničke medije, OIB 35237547014, Jagićeva 31, 10000 Zagreb; Tržnice Šibenik d.o.o. za gospodarenje tržnim prostorom i trgovinu, OIB 84857373035, Stankovačka 9, 22000 Šibenik; HEP ELEKTRA d.o.o. za opskrbu električnom energijom, OIB 43965974818, Ulica grada Vukovara 37, 10000 Zagreb</izvorni_sadrzaj>
    <derivirana_varijabla naziv="DomainObject.Predmet.StrankaFormatedWithAdressOIB_1"> ŽUPANIJSKI RADIO ŠIBENIK društvo s ograničenom odgovornošću za radijsku djelatnost, OIB 50868563028, Obala palih omladinaca 4, 22000 Šibenik; Agencija za elektroničke medije, OIB 35237547014, Jagićeva 31, 10000 Zagreb; Tržnice Šibenik d.o.o. za gospodarenje tržnim prostorom i trgovinu, OIB 84857373035, Stankovačka 9, 22000 Šibenik; HEP ELEKTRA d.o.o. za opskrbu električnom energijom, OIB 43965974818, Ulica grada Vukovara 37, 10000 Zagreb</derivirana_varijabla>
  </DomainObject.Predmet.StrankaFormatedWithAdressOIB>
  <DomainObject.Predmet.StrankaWithAdress>
    <izvorni_sadrzaj>ŽUPANIJSKI RADIO ŠIBENIK društvo s ograničenom odgovornošću za radijsku djelatnost Obala palih omladinaca 4,22000 Šibenik,Agencija za elektroničke medije Jagićeva 31,10000 Zagreb,Tržnice Šibenik d.o.o. za gospodarenje tržnim prostorom i trgovinu Stankovačka 9,22000 Šibenik,HEP ELEKTRA d.o.o. za opskrbu električnom energijom Ulica grada Vukovara 37,10000 Zagreb</izvorni_sadrzaj>
    <derivirana_varijabla naziv="DomainObject.Predmet.StrankaWithAdress_1">ŽUPANIJSKI RADIO ŠIBENIK društvo s ograničenom odgovornošću za radijsku djelatnost Obala palih omladinaca 4,22000 Šibenik,Agencija za elektroničke medije Jagićeva 31,10000 Zagreb,Tržnice Šibenik d.o.o. za gospodarenje tržnim prostorom i trgovinu Stankovačka 9,22000 Šibenik,HEP ELEKTRA d.o.o. za opskrbu električnom energijom Ulica grada Vukovara 37,10000 Zagreb</derivirana_varijabla>
  </DomainObject.Predmet.StrankaWithAdress>
  <DomainObject.Predmet.StrankaWithAdressOIB>
    <izvorni_sadrzaj>ŽUPANIJSKI RADIO ŠIBENIK društvo s ograničenom odgovornošću za radijsku djelatnost, OIB 50868563028, Obala palih omladinaca 4,22000 Šibenik,Agencija za elektroničke medije, OIB 35237547014, Jagićeva 31,10000 Zagreb,Tržnice Šibenik d.o.o. za gospodarenje tržnim prostorom i trgovinu, OIB 84857373035, Stankovačka 9,22000 Šibenik,HEP ELEKTRA d.o.o. za opskrbu električnom energijom, OIB 43965974818, Ulica grada Vukovara 37,10000 Zagreb</izvorni_sadrzaj>
    <derivirana_varijabla naziv="DomainObject.Predmet.StrankaWithAdressOIB_1">ŽUPANIJSKI RADIO ŠIBENIK društvo s ograničenom odgovornošću za radijsku djelatnost, OIB 50868563028, Obala palih omladinaca 4,22000 Šibenik,Agencija za elektroničke medije, OIB 35237547014, Jagićeva 31,10000 Zagreb,Tržnice Šibenik d.o.o. za gospodarenje tržnim prostorom i trgovinu, OIB 84857373035, Stankovačka 9,22000 Šibenik,HEP ELEKTRA d.o.o. za opskrbu električnom energijom, OIB 43965974818, Ulica grada Vukovara 37,10000 Zagreb</derivirana_varijabla>
  </DomainObject.Predmet.StrankaWithAdressOIB>
  <DomainObject.Predmet.StrankaNazivFormated>
    <izvorni_sadrzaj>ŽUPANIJSKI RADIO ŠIBENIK društvo s ograničenom odgovornošću za radijsku djelatnost,Agencija za elektroničke medije,Tržnice Šibenik d.o.o. za gospodarenje tržnim prostorom i trgovinu,HEP ELEKTRA d.o.o. za opskrbu električnom energijom</izvorni_sadrzaj>
    <derivirana_varijabla naziv="DomainObject.Predmet.StrankaNazivFormated_1">ŽUPANIJSKI RADIO ŠIBENIK društvo s ograničenom odgovornošću za radijsku djelatnost,Agencija za elektroničke medije,Tržnice Šibenik d.o.o. za gospodarenje tržnim prostorom i trgovinu,HEP ELEKTRA d.o.o. za opskrbu električnom energijom</derivirana_varijabla>
  </DomainObject.Predmet.StrankaNazivFormated>
  <DomainObject.Predmet.StrankaNazivFormatedOIB>
    <izvorni_sadrzaj>ŽUPANIJSKI RADIO ŠIBENIK društvo s ograničenom odgovornošću za radijsku djelatnost, OIB 50868563028,Agencija za elektroničke medije, OIB 35237547014,Tržnice Šibenik d.o.o. za gospodarenje tržnim prostorom i trgovinu, OIB 84857373035,HEP ELEKTRA d.o.o. za opskrbu električnom energijom, OIB 43965974818</izvorni_sadrzaj>
    <derivirana_varijabla naziv="DomainObject.Predmet.StrankaNazivFormatedOIB_1">ŽUPANIJSKI RADIO ŠIBENIK društvo s ograničenom odgovornošću za radijsku djelatnost, OIB 50868563028,Agencija za elektroničke medije, OIB 35237547014,Tržnice Šibenik d.o.o. za gospodarenje tržnim prostorom i trgovinu, OIB 84857373035,HEP ELEKTRA d.o.o. za opskrbu električnom energijom, OIB 43965974818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trankaListFormated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trankaListFormated>
  <DomainObject.Predmet.StrankaListFormatedOIB>
    <izvorni_sadrzaj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izvorni_sadrzaj>
    <derivirana_varijabla naziv="DomainObject.Predmet.StrankaListFormatedOIB_1"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derivirana_varijabla>
  </DomainObject.Predmet.StrankaListFormatedOIB>
  <DomainObject.Predmet.StrankaListFormatedWithAdress>
    <izvorni_sadrzaj>
      <item>ŽUPANIJSKI RADIO ŠIBENIK društvo s ograničenom odgovornošću za radijsku djelatnost, Obala palih omladinaca 4, 22000 Šibenik</item>
      <item>Agencija za elektroničke medije, Jagićeva 31, 10000 Zagreb</item>
      <item>Tržnice Šibenik d.o.o. za gospodarenje tržnim prostorom i trgovinu, Stankovačka 9, 22000 Šibenik</item>
      <item>HEP ELEKTRA d.o.o. za opskrbu električnom energijom, Ulica grada Vukovara 37, 10000 Zagreb</item>
    </izvorni_sadrzaj>
    <derivirana_varijabla naziv="DomainObject.Predmet.StrankaListFormatedWithAdress_1">
      <item>ŽUPANIJSKI RADIO ŠIBENIK društvo s ograničenom odgovornošću za radijsku djelatnost, Obala palih omladinaca 4, 22000 Šibenik</item>
      <item>Agencija za elektroničke medije, Jagićeva 31, 10000 Zagreb</item>
      <item>Tržnice Šibenik d.o.o. za gospodarenje tržnim prostorom i trgovinu, Stankovačka 9, 22000 Šibenik</item>
      <item>HEP ELEKTRA d.o.o. za opskrbu električnom energijom, Ulica grada Vukovara 37, 10000 Zagreb</item>
    </derivirana_varijabla>
  </DomainObject.Predmet.StrankaListFormatedWithAdress>
  <DomainObject.Predmet.StrankaListFormatedWithAdressOIB>
    <izvorni_sadrzaj>
      <item>ŽUPANIJSKI RADIO ŠIBENIK društvo s ograničenom odgovornošću za radijsku djelatnost, OIB 50868563028, Obala palih omladinaca 4, 22000 Šibenik</item>
      <item>Agencija za elektroničke medije, OIB 35237547014, Jagićeva 31, 10000 Zagreb</item>
      <item>Tržnice Šibenik d.o.o. za gospodarenje tržnim prostorom i trgovinu, OIB 84857373035, Stankovačka 9, 22000 Šibenik</item>
      <item>HEP ELEKTRA d.o.o. za opskrbu električnom energijom, OIB 43965974818, Ulica grada Vukovara 37, 10000 Zagreb</item>
    </izvorni_sadrzaj>
    <derivirana_varijabla naziv="DomainObject.Predmet.StrankaListFormatedWithAdressOIB_1">
      <item>ŽUPANIJSKI RADIO ŠIBENIK društvo s ograničenom odgovornošću za radijsku djelatnost, OIB 50868563028, Obala palih omladinaca 4, 22000 Šibenik</item>
      <item>Agencija za elektroničke medije, OIB 35237547014, Jagićeva 31, 10000 Zagreb</item>
      <item>Tržnice Šibenik d.o.o. za gospodarenje tržnim prostorom i trgovinu, OIB 84857373035, Stankovačka 9, 22000 Šibenik</item>
      <item>HEP ELEKTRA d.o.o. za opskrbu električnom energijom, OIB 43965974818, Ulica grada Vukovara 37, 10000 Zagreb</item>
    </derivirana_varijabla>
  </DomainObject.Predmet.StrankaListFormatedWithAdressOIB>
  <DomainObject.Predmet.StrankaListNazivFormated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trankaListNazivFormated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trankaListNazivFormated>
  <DomainObject.Predmet.StrankaListNazivFormatedOIB>
    <izvorni_sadrzaj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izvorni_sadrzaj>
    <derivirana_varijabla naziv="DomainObject.Predmet.StrankaListNazivFormatedOIB_1"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ŽUPANIJSKI RADIO ŠIBENIK društvo s ograničenom odgovornošću za radijsku djelatnost i dr.</izvorni_sadrzaj>
    <derivirana_varijabla naziv="DomainObject.Predmet.StrankaIDrugi_1">ŽUPANIJSKI RADIO ŠIBENIK društvo s ograničenom odgovornošću za radijsku djelatnost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ŽUPANIJSKI RADIO ŠIBENIK društvo s ograničenom odgovornošću za radijsku djelatnost, OIB 50868563028, Obala palih omladinaca 4, 22000 Šibenik i dr.</izvorni_sadrzaj>
    <derivirana_varijabla naziv="DomainObject.Predmet.StrankaIDrugiAdressOIB_1">ŽUPANIJSKI RADIO ŠIBENIK društvo s ograničenom odgovornošću za radijsku djelatnost, OIB 50868563028, Obala palih omladinaca 4,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udioniciListNaziv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udioniciListNaziv>
  <DomainObject.Predmet.SudioniciListAdressOIB>
    <izvorni_sadrzaj>
      <item>ŽUPANIJSKI RADIO ŠIBENIK društvo s ograničenom odgovornošću za radijsku djelatnost, OIB 50868563028, Obala palih omladinaca 4,22000 Šibenik</item>
      <item>Agencija za elektroničke medije, OIB 35237547014, Jagićeva 31,10000 Zagreb</item>
      <item>Tržnice Šibenik d.o.o. za gospodarenje tržnim prostorom i trgovinu, OIB 84857373035, Stankovačka 9,22000 Šibenik</item>
      <item>HEP ELEKTRA d.o.o. za opskrbu električnom energijom, OIB 43965974818, Ulica grada Vukovara 37,10000 Zagreb</item>
    </izvorni_sadrzaj>
    <derivirana_varijabla naziv="DomainObject.Predmet.SudioniciListAdressOIB_1">
      <item>ŽUPANIJSKI RADIO ŠIBENIK društvo s ograničenom odgovornošću za radijsku djelatnost, OIB 50868563028, Obala palih omladinaca 4,22000 Šibenik</item>
      <item>Agencija za elektroničke medije, OIB 35237547014, Jagićeva 31,10000 Zagreb</item>
      <item>Tržnice Šibenik d.o.o. za gospodarenje tržnim prostorom i trgovinu, OIB 84857373035, Stankovačka 9,22000 Šibenik</item>
      <item>HEP ELEKTRA d.o.o. za opskrbu električnom energijom, OIB 43965974818,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50868563028</item>
      <item>, OIB 35237547014</item>
      <item>, OIB 84857373035</item>
      <item>, OIB 43965974818</item>
    </izvorni_sadrzaj>
    <derivirana_varijabla naziv="DomainObject.Predmet.SudioniciListNazivOIB_1">
      <item>, OIB 50868563028</item>
      <item>, OIB 35237547014</item>
      <item>, OIB 84857373035</item>
      <item>, OIB 43965974818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164</properties:Words>
  <properties:Characters>737</properties:Characters>
  <properties:Lines>38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2018-04-12T12:52:00Z</dcterms:created>
  <dc:creator>Ardena Bajlo</dc:creator>
  <cp:lastModifiedBy>Ante Rubelj</cp:lastModifiedBy>
  <cp:lastPrinted>2017-09-29T11:18:00Z</cp:lastPrinted>
  <dcterms:modified xmlns:xsi="http://www.w3.org/2001/XMLSchema-instance" xsi:type="dcterms:W3CDTF">2018-04-13T12:17:00Z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(1St-787-16_-_ŽUPANIJSKI_RADIO_ŠIBENIK_-_odgoda_radi_spriječenosti.docx)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