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1f55" w14:paraId="d2e1f55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125D1C">
        <w:t>499/16-11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AE24EF">
        <w:t>PROJEKT PET</w:t>
      </w:r>
      <w:r w:rsidR="00DD4F25">
        <w:t xml:space="preserve"> d.o.o., Zadar, </w:t>
      </w:r>
      <w:r w:rsidR="00AE24EF">
        <w:t>Ruđera Boškovića 4</w:t>
      </w:r>
      <w:r w:rsidR="00DD4F25">
        <w:t xml:space="preserve">, Zadar, OIB: </w:t>
      </w:r>
      <w:r w:rsidR="00AE24EF">
        <w:t>25309663830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AE24EF">
        <w:t>07. travnja</w:t>
      </w:r>
      <w:r w:rsidR="0001724C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AE24EF">
        <w:t>PROJEKT PET d.o.o., Zadar, Ruđera Boškovića 4, Zadar, OIB: 25309663830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AE24EF">
      <w:pPr>
        <w:ind w:firstLine="708"/>
        <w:jc w:val="both"/>
        <w:rPr>
          <w:b/>
        </w:rPr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083C7E" w:rsidRPr="0022320B">
        <w:t>Ivanka Bosotina, Dalmatinskog sabora 3,</w:t>
      </w:r>
      <w:r w:rsidR="00083C7E">
        <w:t xml:space="preserve"> </w:t>
      </w:r>
      <w:r w:rsidR="00083C7E" w:rsidRPr="0022320B">
        <w:t>Zadar,</w:t>
      </w:r>
      <w:r w:rsidR="00083C7E">
        <w:t xml:space="preserve"> </w:t>
      </w:r>
      <w:r w:rsidR="00083C7E" w:rsidRPr="0022320B">
        <w:t>datum rođenja:</w:t>
      </w:r>
      <w:r w:rsidR="00083C7E">
        <w:t xml:space="preserve"> </w:t>
      </w:r>
      <w:r w:rsidR="00083C7E" w:rsidRPr="0022320B">
        <w:t>02.10.1961. godine, mjesto rođenja:</w:t>
      </w:r>
      <w:r w:rsidR="00083C7E">
        <w:t xml:space="preserve"> </w:t>
      </w:r>
      <w:r w:rsidR="00083C7E" w:rsidRPr="0022320B">
        <w:t>Zadar, broj osobne iskaznice:</w:t>
      </w:r>
      <w:r w:rsidR="00083C7E">
        <w:t xml:space="preserve"> </w:t>
      </w:r>
      <w:r w:rsidR="00083C7E" w:rsidRPr="0022320B">
        <w:t>100216014, izdana od strane: PU Zadarska, OIB: 81654623800</w:t>
      </w:r>
      <w:r w:rsidR="004B5BE6" w:rsidRPr="00083C7E">
        <w:t>.</w:t>
      </w:r>
      <w:r w:rsidR="00AE24EF" w:rsidRPr="00083C7E">
        <w:t xml:space="preserve"> 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AE24EF">
        <w:t xml:space="preserve">PROJEKT PET d.o.o., Zadar, Ruđera Boškovića 4, Zadar, OIB: 25309663830 </w:t>
      </w:r>
      <w:r>
        <w:t xml:space="preserve">otvara se </w:t>
      </w:r>
      <w:r w:rsidR="00AE24EF">
        <w:t>07. travnja</w:t>
      </w:r>
      <w:r w:rsidR="00DC74F2">
        <w:t xml:space="preserve"> 2016</w:t>
      </w:r>
      <w:r>
        <w:t xml:space="preserve">. u </w:t>
      </w:r>
      <w:r w:rsidR="00364963">
        <w:t>14</w:t>
      </w:r>
      <w:r>
        <w:t>,</w:t>
      </w:r>
      <w:r w:rsidR="00083C7E">
        <w:t>10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AE24EF">
        <w:t>499</w:t>
      </w:r>
      <w:r w:rsidR="009764AF" w:rsidRPr="009764AF">
        <w:t>-</w:t>
      </w:r>
      <w:r w:rsidR="00DC74F2">
        <w:t>201</w:t>
      </w:r>
      <w:r w:rsidR="00DD4F25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AE24EF">
        <w:t>499</w:t>
      </w:r>
      <w:r w:rsidR="00DD4F25" w:rsidRPr="009764AF">
        <w:t>-</w:t>
      </w:r>
      <w:r w:rsidR="00DD4F25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AE24EF">
        <w:rPr>
          <w:b/>
        </w:rPr>
        <w:t>30</w:t>
      </w:r>
      <w:r w:rsidR="00DC74F2">
        <w:rPr>
          <w:b/>
        </w:rPr>
        <w:t>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AE24EF">
        <w:rPr>
          <w:b/>
        </w:rPr>
        <w:t>09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AE24EF">
        <w:rPr>
          <w:b/>
        </w:rPr>
        <w:t>30</w:t>
      </w:r>
      <w:r w:rsidR="00DC74F2">
        <w:rPr>
          <w:b/>
        </w:rPr>
        <w:t xml:space="preserve">. lipnja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AE24EF">
        <w:rPr>
          <w:b/>
        </w:rPr>
        <w:t>09</w:t>
      </w:r>
      <w:r>
        <w:rPr>
          <w:b/>
        </w:rPr>
        <w:t>,</w:t>
      </w:r>
      <w:r w:rsidR="00DC74F2">
        <w:rPr>
          <w:b/>
        </w:rPr>
        <w:t>45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C74F2" w:rsidP="0039699B" w:rsidR="00DC74F2">
      <w:pPr>
        <w:jc w:val="both"/>
      </w:pPr>
    </w:p>
    <w:p w:rsidRDefault="00BF6663" w:rsidP="0039699B" w:rsidR="00BF6663">
      <w:pPr>
        <w:jc w:val="both"/>
      </w:pPr>
      <w:r>
        <w:tab/>
        <w:t xml:space="preserve">IX Određuje se upis zabilježbe otvaranja stečajnog postupka u zemljišnoj knjizi Općinskog suda u </w:t>
      </w:r>
      <w:r w:rsidR="00A1043B">
        <w:t>Zadru</w:t>
      </w:r>
      <w:r>
        <w:t>, zk. uložak</w:t>
      </w:r>
      <w:r w:rsidR="00A3517B">
        <w:t xml:space="preserve"> 19605</w:t>
      </w:r>
      <w:r>
        <w:t xml:space="preserve">, na kat. čest. </w:t>
      </w:r>
      <w:r w:rsidR="00A3517B">
        <w:t>982/3</w:t>
      </w:r>
      <w:r>
        <w:t>,</w:t>
      </w:r>
      <w:r w:rsidR="00A3517B">
        <w:t xml:space="preserve"> zk. ul. 15425, čest. zem. 981/3, zk.</w:t>
      </w:r>
      <w:r w:rsidR="00180DAF">
        <w:t xml:space="preserve"> ul. 15426, čest. zem. 982/6,</w:t>
      </w:r>
      <w:r>
        <w:t xml:space="preserve"> </w:t>
      </w:r>
      <w:r w:rsidR="00A3517B">
        <w:t xml:space="preserve">sve </w:t>
      </w:r>
      <w:r>
        <w:t xml:space="preserve">k.o. </w:t>
      </w:r>
      <w:r w:rsidR="00A1043B">
        <w:t>Zadar</w:t>
      </w:r>
      <w:r w:rsidR="0005346A"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DD4F25" w:rsidR="00DD4F25">
      <w:pPr>
        <w:jc w:val="both"/>
      </w:pPr>
      <w:r w:rsidRPr="007E0FEA">
        <w:tab/>
      </w:r>
      <w:r w:rsidR="00DD4F25">
        <w:t xml:space="preserve">FINA, Regionalni centar Split, Podružnica Zadar je ovom sudu </w:t>
      </w:r>
      <w:r w:rsidR="0005346A">
        <w:t>17</w:t>
      </w:r>
      <w:r w:rsidR="00BF6663">
        <w:t xml:space="preserve">. </w:t>
      </w:r>
      <w:r w:rsidR="0005346A">
        <w:t>studenoga</w:t>
      </w:r>
      <w:r w:rsidR="00DD4F25">
        <w:t xml:space="preserve"> 2015. sukladno odredbama Stečajnog zakona podnijela zahtjev za provedbu skraćenoga stečajnog postupka.</w:t>
      </w:r>
    </w:p>
    <w:p w:rsidRDefault="00DD4F25" w:rsidP="00DD4F25" w:rsidR="00DD4F25">
      <w:pPr>
        <w:jc w:val="both"/>
      </w:pPr>
      <w:r>
        <w:tab/>
        <w:t xml:space="preserve">Postupajući temeljem čl. 433. Stečajnog zakona (Narodne novine 71/15), a nakon što </w:t>
      </w:r>
      <w:r w:rsidR="00185E3E">
        <w:t>je vjerovnik podnio</w:t>
      </w:r>
      <w:r>
        <w:t xml:space="preserve">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DD4F25" w:rsidP="00DD4F25" w:rsidR="00DD4F25">
      <w:pPr>
        <w:ind w:firstLine="708"/>
        <w:jc w:val="both"/>
      </w:pPr>
      <w:r>
        <w:t xml:space="preserve">Naime, vjerovnik </w:t>
      </w:r>
      <w:r w:rsidR="00BF6663">
        <w:t xml:space="preserve">Republika Hrvatska, </w:t>
      </w:r>
      <w:r w:rsidR="00457172">
        <w:t>Ministarstvo financija, Područni ured Dalmacija</w:t>
      </w:r>
      <w:r w:rsidR="00BF6663">
        <w:t xml:space="preserve"> </w:t>
      </w:r>
      <w:r>
        <w:t xml:space="preserve">pravovremeno je podnio prijedlog </w:t>
      </w:r>
      <w:r w:rsidR="00BF6663">
        <w:t>za otvaranje stečajnog postupka</w:t>
      </w:r>
      <w:r>
        <w:t xml:space="preserve"> i učinio vjerojatnim postojanje svojeg potraživanja prema stečajnom dužniku</w:t>
      </w:r>
      <w:r w:rsidR="009A2EA0">
        <w:t xml:space="preserve"> </w:t>
      </w:r>
      <w:r w:rsidRPr="009A2EA0">
        <w:t>dostavom</w:t>
      </w:r>
      <w:r w:rsidR="009A2EA0">
        <w:t xml:space="preserve"> ispisa evidencije o stanju duga za ovog stečajnog dužnika, te izva</w:t>
      </w:r>
      <w:r w:rsidR="00FF5B5C">
        <w:t>tke</w:t>
      </w:r>
      <w:r w:rsidR="009A2EA0">
        <w:t xml:space="preserve"> iz zemljišne knjige iz koj</w:t>
      </w:r>
      <w:r w:rsidR="00FF5B5C">
        <w:t>ih</w:t>
      </w:r>
      <w:r w:rsidR="009A2EA0">
        <w:t xml:space="preserve"> je vidljivo da dužnik </w:t>
      </w:r>
      <w:r w:rsidR="009A2EA0" w:rsidRPr="00FF5B5C">
        <w:t>ima nekretnin</w:t>
      </w:r>
      <w:r w:rsidR="00FF5B5C" w:rsidRPr="00FF5B5C">
        <w:t>e, kao i</w:t>
      </w:r>
      <w:r w:rsidR="00FF5B5C">
        <w:rPr>
          <w:b/>
        </w:rPr>
        <w:t xml:space="preserve"> </w:t>
      </w:r>
      <w:r w:rsidR="00FF5B5C">
        <w:t xml:space="preserve">uvjerenja Državne geodetske uprave iz kojeg je vidljivo da dužnik posjeduje nekretnine. Pored toga iz prokaznog popisa imovine kojeg je dostavio dužnik također proizlazi da isti u vlasništvu ima nekretninu. </w:t>
      </w:r>
      <w:r>
        <w:t>Slijedom navedenog sud je utvrdio da su ispunjeni uvjeti za otvaranje stečajnog postupka, te da  postoji imovina kojom bi se mogli pokriti troškovi postupka i barem dijelom namiriti vjerovnici, pa je odlučeno u skladu s čl. 433. Stečajnog zakona.</w:t>
      </w:r>
    </w:p>
    <w:p w:rsidRDefault="00DD4F25" w:rsidP="00DD4F25" w:rsidR="00DD4F25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4F25" w:rsidP="00DD4F25" w:rsidR="00DD4F25" w:rsidRPr="007E0FEA">
      <w:pPr>
        <w:ind w:firstLine="708"/>
        <w:jc w:val="both"/>
      </w:pPr>
      <w:r w:rsidRPr="007E0FEA">
        <w:t xml:space="preserve">Nalog iz točke </w:t>
      </w:r>
      <w:r>
        <w:t xml:space="preserve">VIII 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zakona. </w:t>
      </w:r>
    </w:p>
    <w:p w:rsidRDefault="00DD4F25" w:rsidP="00DD4F25" w:rsidR="00DD4F25" w:rsidRPr="007E0FEA">
      <w:pPr>
        <w:jc w:val="both"/>
      </w:pPr>
      <w:r w:rsidRPr="007E0FEA">
        <w:t xml:space="preserve">          Stoga je odlučeno kao u izreci.  </w:t>
      </w:r>
    </w:p>
    <w:p w:rsidRDefault="00852BBA" w:rsidP="00DD4F25" w:rsidR="00852BBA" w:rsidRPr="007E0FEA">
      <w:pPr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457172">
        <w:t>07</w:t>
      </w:r>
      <w:r w:rsidR="0005346A">
        <w:t>. travnja</w:t>
      </w:r>
      <w:r>
        <w:t xml:space="preserve"> 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20388F" w:rsidP="00FB01F2" w:rsidR="0020388F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FB01F2" w:rsidP="00FB01F2" w:rsidR="0020388F" w:rsidRPr="00F60CD9">
      <w:pPr>
        <w:jc w:val="right"/>
      </w:pPr>
      <w:r>
        <w:t>Ardena Bajlo</w:t>
      </w:r>
    </w:p>
    <w:p w:rsidRDefault="0020388F" w:rsidP="0020388F" w:rsidR="0020388F"/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lastRenderedPageBreak/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17B" w:rsidR="00A3517B">
      <w:r>
        <w:separator/>
      </w:r>
    </w:p>
  </w:endnote>
  <w:endnote w:id="0" w:type="continuationSeparator">
    <w:p w:rsidRDefault="00A3517B" w:rsidR="00A35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226C22" w:rsidR="00A351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517B" w:rsidP="00226C22" w:rsidR="00A351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226C22" w:rsidR="00A3517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17B" w:rsidR="00A3517B">
      <w:r>
        <w:separator/>
      </w:r>
    </w:p>
  </w:footnote>
  <w:footnote w:id="0" w:type="continuationSeparator">
    <w:p w:rsidRDefault="00A3517B" w:rsidR="00A35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D83596" w:rsidR="00A351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517B" w:rsidR="00A351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17B" w:rsidP="00D83596" w:rsidR="00A3517B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7218A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3517B" w:rsidP="00C61A2E" w:rsidR="00A3517B">
    <w:pPr>
      <w:pStyle w:val="Zaglavlje"/>
      <w:jc w:val="right"/>
    </w:pPr>
    <w:r w:rsidRPr="005B49F8">
      <w:t>Poslovni broj 1 St-</w:t>
    </w:r>
    <w:r>
      <w:t>499/16-11</w:t>
    </w:r>
  </w:p>
  <w:p w:rsidRDefault="00A3517B" w:rsidP="00C61A2E" w:rsidR="00A351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346A"/>
    <w:rsid w:val="00054B01"/>
    <w:rsid w:val="000656C7"/>
    <w:rsid w:val="00074068"/>
    <w:rsid w:val="000761E0"/>
    <w:rsid w:val="00082AF5"/>
    <w:rsid w:val="00083C7E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25D1C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218A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69D6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A2EA0"/>
    <w:rsid w:val="009C39FC"/>
    <w:rsid w:val="009E4B6B"/>
    <w:rsid w:val="009F6DC2"/>
    <w:rsid w:val="00A010AB"/>
    <w:rsid w:val="00A1043B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4F25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1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1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1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1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2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1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1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1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1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>
      <item>OD GLUIĆ &amp; NINČEVIĆ</item>
    </izvorni_sadrzaj>
    <derivirana_varijabla naziv="DomainObject.Predmet.OstaliListFormated_1">
      <item>OD GLUIĆ &amp; NINČEVIĆ</item>
    </derivirana_varijabla>
  </DomainObject.Predmet.OstaliListFormated>
  <DomainObject.Predmet.OstaliListFormatedOIB>
    <izvorni_sadrzaj>
      <item>OD GLUIĆ &amp; NINČEVIĆ</item>
    </izvorni_sadrzaj>
    <derivirana_varijabla naziv="DomainObject.Predmet.OstaliListFormatedOIB_1">
      <item>OD GLUIĆ &amp; NINČEVIĆ</item>
    </derivirana_varijabla>
  </DomainObject.Predmet.OstaliListFormatedOIB>
  <DomainObject.Predmet.OstaliListFormatedWithAdress>
    <izvorni_sadrzaj>
      <item>OD GLUIĆ &amp; NINČEVIĆ</item>
    </izvorni_sadrzaj>
    <derivirana_varijabla naziv="DomainObject.Predmet.OstaliListFormatedWithAdress_1">
      <item>OD GLUIĆ &amp; NINČEVIĆ</item>
    </derivirana_varijabla>
  </DomainObject.Predmet.OstaliListFormatedWithAdress>
  <DomainObject.Predmet.OstaliListFormatedWithAdressOIB>
    <izvorni_sadrzaj>
      <item>OD GLUIĆ &amp; NINČEVIĆ</item>
    </izvorni_sadrzaj>
    <derivirana_varijabla naziv="DomainObject.Predmet.OstaliListFormatedWithAdressOIB_1">
      <item>OD GLUIĆ &amp; NINČEVIĆ</item>
    </derivirana_varijabla>
  </DomainObject.Predmet.OstaliListFormatedWithAdressOIB>
  <DomainObject.Predmet.OstaliListNazivFormated>
    <izvorni_sadrzaj>
      <item>OD GLUIĆ &amp; NINČEVIĆ</item>
    </izvorni_sadrzaj>
    <derivirana_varijabla naziv="DomainObject.Predmet.OstaliListNazivFormated_1">
      <item>OD GLUIĆ &amp; NINČEVIĆ</item>
    </derivirana_varijabla>
  </DomainObject.Predmet.OstaliListNazivFormated>
  <DomainObject.Predmet.OstaliListNazivFormatedOIB>
    <izvorni_sadrzaj>
      <item>OD GLUIĆ &amp; NINČEVIĆ</item>
    </izvorni_sadrzaj>
    <derivirana_varijabla naziv="DomainObject.Predmet.OstaliListNazivFormatedOIB_1">
      <item>OD GLUIĆ &amp;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 d.o.o. za građevinarstvo i turizam</item>
      <item>FINA</item>
      <item>OD GLUIĆ &amp; NINČEVIĆ</item>
    </izvorni_sadrzaj>
    <derivirana_varijabla naziv="DomainObject.Predmet.SudioniciListNaziv_1">
      <item>PROJEKT PET d.o.o. za građevinarstvo i turizam</item>
      <item>FINA</item>
      <item>OD GLUIĆ &amp; NINČEVIĆ</item>
    </derivirana_varijabla>
  </DomainObject.Predmet.SudioniciListNaziv>
  <DomainObject.Predmet.SudioniciListAdressOIB>
    <izvorni_sadrzaj>
      <item>PROJEKT PET d.o.o. za građevinarstvo i turizam, OIB 25309663830, Ruđera Boškovića 4,23000 Zadar</item>
      <item>FINA, OIB 85821130368</item>
      <item>OD GLUIĆ &amp; NINČEVIĆ</item>
    </izvorni_sadrzaj>
    <derivirana_varijabla naziv="DomainObject.Predmet.SudioniciListAdressOIB_1">
      <item>PROJEKT PET d.o.o. za građevinarstvo i turizam, OIB 25309663830, Ruđera Boškovića 4,23000 Zadar</item>
      <item>FINA, OIB 85821130368</item>
      <item>OD GLUIĆ &amp;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25309663830</item>
      <item>, OIB 85821130368</item>
      <item>, OIB null</item>
    </izvorni_sadrzaj>
    <derivirana_varijabla naziv="DomainObject.Predmet.SudioniciListNazivOIB_1">
      <item>, OIB 25309663830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59190-F5B2-41E8-872F-949C1B9EF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869</properties:Words>
  <properties:Characters>4729</properties:Characters>
  <properties:Lines>122</properties:Lines>
  <properties:Paragraphs>46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2016-04-06T11:39:00Z</dcterms:created>
  <dc:creator>Ardena Bajlo</dc:creator>
  <cp:lastModifiedBy>wsadmin</cp:lastModifiedBy>
  <cp:lastPrinted>2016-03-30T09:55:00Z</cp:lastPrinted>
  <dcterms:modified xmlns:xsi="http://www.w3.org/2001/XMLSchema-instance" xsi:type="dcterms:W3CDTF">2016-04-07T10:33:00Z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