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cccb" w14:paraId="30dcccb" w:rsidRDefault="00BF30CF" w:rsidP="00BF30CF" w:rsidR="00BF30CF">
      <w:pPr>
        <w:jc w:val="right"/>
        <w15:collapsed w:val="false"/>
      </w:pPr>
      <w:r>
        <w:t>Broj: 6 St-</w:t>
      </w:r>
      <w:r w:rsidR="00E45C1E">
        <w:t>1084/15-</w:t>
      </w:r>
      <w:proofErr w:type="spellStart"/>
      <w:r w:rsidR="00E45C1E">
        <w:t>15</w:t>
      </w:r>
      <w:proofErr w:type="spellEnd"/>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75FFE" w:rsidRPr="00275FFE">
        <w:t xml:space="preserve">FINA RC Osijek Podružnica Osijek za otvaranje stečajnog postupka nad dužnikom </w:t>
      </w:r>
      <w:r w:rsidR="00E45C1E">
        <w:rPr>
          <w:b/>
        </w:rPr>
        <w:t>PINTERIĆ j.d.o.o., Đakovo, Biskupa Antuna Mandića 43, OIB: 41961321030, MBS: 030134381</w:t>
      </w:r>
      <w:r w:rsidRPr="00D14516">
        <w:t>,</w:t>
      </w:r>
      <w:r>
        <w:t xml:space="preserve"> dana </w:t>
      </w:r>
      <w:r w:rsidR="00E45C1E">
        <w:t>23. siječnja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45C1E">
        <w:rPr>
          <w:b/>
        </w:rPr>
        <w:t>PINTERIĆ j.d.o.o., Đakovo, Biskupa Antuna Mandića 43, OIB: 41961321030, MBS: 030134381</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E45C1E">
        <w:t xml:space="preserve"> </w:t>
      </w:r>
      <w:r w:rsidR="00E45C1E" w:rsidRPr="00E45C1E">
        <w:rPr>
          <w:b/>
        </w:rPr>
        <w:t xml:space="preserve">Zlatko </w:t>
      </w:r>
      <w:proofErr w:type="spellStart"/>
      <w:r w:rsidR="00E45C1E" w:rsidRPr="00E45C1E">
        <w:rPr>
          <w:b/>
        </w:rPr>
        <w:t>Markasović</w:t>
      </w:r>
      <w:proofErr w:type="spellEnd"/>
      <w:r w:rsidR="00E45C1E" w:rsidRPr="00E45C1E">
        <w:rPr>
          <w:b/>
        </w:rPr>
        <w:t xml:space="preserve"> dipl. iur. iz Osijeka, Vijenac Ivana Meštrovića 50, OIB 82230536462</w:t>
      </w:r>
      <w:r w:rsidR="00E45C1E">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45C1E">
        <w:rPr>
          <w:b/>
        </w:rPr>
        <w:t>PINTERIĆ j.d.o.o., Đakovo, Biskupa Antuna Mandića 43, OIB: 41961321030, MBS: 030134381</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w:t>
      </w:r>
      <w:proofErr w:type="spellStart"/>
      <w:r>
        <w:t>z.z</w:t>
      </w:r>
      <w:proofErr w:type="spellEnd"/>
      <w:r>
        <w:t xml:space="preserve">. dužnika </w:t>
      </w:r>
      <w:r w:rsidR="00E45C1E">
        <w:t xml:space="preserve">Željko </w:t>
      </w:r>
      <w:proofErr w:type="spellStart"/>
      <w:r w:rsidR="00E45C1E">
        <w:t>Pinterić</w:t>
      </w:r>
      <w:proofErr w:type="spellEnd"/>
      <w:r w:rsidR="00E45C1E">
        <w:t xml:space="preserve">, OIB: 55408169988, Đakovo, Biskupa Antuna Mandića 43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Pr>
          <w:b/>
        </w:rPr>
        <w:t>1084-15</w:t>
      </w:r>
      <w:r>
        <w:t xml:space="preserve"> i obustavi daljnju pljenidbu do iznosa iz st. 1 čl. 112 Stečajnog zakona (NN 105/15) ako iznos predujma nije zaplijenjen u cijelosti.</w:t>
      </w:r>
    </w:p>
    <w:p w:rsidRDefault="00D079C2" w:rsidP="00E45C1E" w:rsidR="005D49B4">
      <w:pPr>
        <w:ind w:left="720"/>
        <w:jc w:val="both"/>
      </w:pPr>
      <w:r>
        <w:t xml:space="preserve"> </w:t>
      </w: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Rješenjem ovoga suda broj St-</w:t>
      </w:r>
      <w:r w:rsidR="00E45C1E">
        <w:t>1084</w:t>
      </w:r>
      <w:r w:rsidR="003220B8">
        <w:t>/1</w:t>
      </w:r>
      <w:r w:rsidR="00E45C1E">
        <w:t>5</w:t>
      </w:r>
      <w:r w:rsidR="003220B8">
        <w:t xml:space="preserve"> od </w:t>
      </w:r>
      <w:r w:rsidR="00E45C1E">
        <w:t>3. studenog</w:t>
      </w:r>
      <w:r w:rsidR="003220B8">
        <w:t xml:space="preserve"> 2016. g.</w:t>
      </w:r>
      <w:r w:rsidRPr="005E551C">
        <w:t xml:space="preserve"> pokrenut je postupak nad dužnikom </w:t>
      </w:r>
      <w:r w:rsidR="00E45C1E">
        <w:rPr>
          <w:b/>
        </w:rPr>
        <w:t>PINTERIĆ j.d.o.o., Đakovo, Biskupa Antuna Mandića 43, OIB: 41961321030, MBS: 030134381</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E45C1E">
        <w:t xml:space="preserve">Zlatko </w:t>
      </w:r>
      <w:proofErr w:type="spellStart"/>
      <w:r w:rsidR="00E45C1E">
        <w:t>Markasović</w:t>
      </w:r>
      <w:proofErr w:type="spellEnd"/>
      <w:r w:rsidR="003220B8">
        <w:t xml:space="preserve"> iz Osijeka</w:t>
      </w:r>
      <w:r w:rsidRPr="005E551C">
        <w:t xml:space="preserve"> te je za </w:t>
      </w:r>
      <w:r w:rsidR="00E45C1E">
        <w:t>6. prosinac</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E45C1E">
        <w:t>6. prosinca</w:t>
      </w:r>
      <w:r w:rsidR="008527DE">
        <w:t xml:space="preserve"> 2016.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F01EE1" w:rsidP="00F01EE1" w:rsidR="00F01EE1">
      <w:pPr>
        <w:jc w:val="both"/>
        <w:rPr>
          <w:b/>
        </w:rPr>
      </w:pPr>
    </w:p>
    <w:p w:rsidRDefault="00E96050" w:rsidP="00E96050" w:rsidR="00E45C1E" w:rsidRPr="00E45C1E">
      <w:pPr>
        <w:ind w:firstLine="720"/>
        <w:jc w:val="both"/>
      </w:pPr>
      <w:r>
        <w:t>Temeljem podataka iz zemljišnoknjižnog</w:t>
      </w:r>
      <w:r w:rsidR="00E45C1E" w:rsidRPr="00E45C1E">
        <w:t xml:space="preserve"> odjela nadležnog suda utvrđeno je da dužnik nije vlasnik nekretnina a iz podataka MUP-a da dužnik nije vlasnik vozila, inventurni popis nije predočen jer po tvrdnji </w:t>
      </w:r>
      <w:proofErr w:type="spellStart"/>
      <w:r w:rsidR="00E45C1E" w:rsidRPr="00E45C1E">
        <w:t>z.z</w:t>
      </w:r>
      <w:proofErr w:type="spellEnd"/>
      <w:r w:rsidR="00E45C1E" w:rsidRPr="00E45C1E">
        <w:t>. nema inventara. U bruto bilanci dužnik ne iskazuje imovinu po osnovi pokretnina.</w:t>
      </w:r>
    </w:p>
    <w:p w:rsidRDefault="00E45C1E" w:rsidP="00E96050" w:rsidR="00E45C1E" w:rsidRPr="00E45C1E">
      <w:pPr>
        <w:ind w:firstLine="720"/>
        <w:jc w:val="both"/>
      </w:pPr>
      <w:r w:rsidRPr="00E45C1E">
        <w:t>Dužnik ima slijedeće tražbine i obveze: MF Porezna uprava potražuje od dužnika 31.202,83 kn, obveze prema dobavljačima 11.384,97 kn; prema radnicima ne postoje kao niti potraživanja od kupaca, u bruto bilanci obveza za neto plaću u iznosu od 46.736,01 kn, nema mogućnosti za prijeboj, ne postoje parnice niti drugi postupci u tijeku. Ukupne obveze iznose 50.055,37 kn.</w:t>
      </w:r>
    </w:p>
    <w:p w:rsidRDefault="00E45C1E" w:rsidP="00E96050" w:rsidR="00E45C1E" w:rsidRPr="00E45C1E">
      <w:pPr>
        <w:ind w:firstLine="720"/>
        <w:jc w:val="both"/>
      </w:pPr>
      <w:r w:rsidRPr="00E45C1E">
        <w:t>Na dan 3.11.2016. g. dužnik je u blokadi 476 dana neprekidno, nepodmirene obveze iznose 23.516,98 kn a ukupan dug na dan 14.11.2016. g. prema Očevidniku FINE iznosi 23.568,19 kn, prvi dan blokade računa je 15.7.2015. g., gotovine nema.</w:t>
      </w:r>
    </w:p>
    <w:p w:rsidRDefault="00E45C1E" w:rsidP="00E96050" w:rsidR="00E45C1E" w:rsidRPr="00E45C1E">
      <w:pPr>
        <w:ind w:firstLine="720"/>
        <w:jc w:val="both"/>
      </w:pPr>
      <w:r w:rsidRPr="00E45C1E">
        <w:t>Dužnik ima jednog zaposlenika, iz bilance na dan 21.10.2016. g. razvidno je da dužnik iskazuje negativan saldo ili saldo 0, iz bruto bilance proizlazi imovina 2.298,04 kn na kontu 2145 iskazan iznos koji dužnik duguje „vlasniku“ društva, obveze po osnovi troškova 183.595,46 kn, dužnik ne obavlja djelatnost (prodaja pića).</w:t>
      </w:r>
    </w:p>
    <w:p w:rsidRDefault="00E45C1E" w:rsidP="00E96050" w:rsidR="00E45C1E" w:rsidRPr="00E45C1E">
      <w:pPr>
        <w:ind w:firstLine="720"/>
        <w:jc w:val="both"/>
      </w:pPr>
      <w:r w:rsidRPr="00E45C1E">
        <w:t>Dužnik je nesposoban za plaćanje, stečajna masa nedostatna je za pokriće troškova stečajnog postupka, privremeni stečajni upravitelj predlaže da se pozovu osobe koje imaju pravni interes za vođenje stečaja nad dužnikom na uplatu predujma u iznosu od 25.000,00 kn a ako uplata izostane da se stečajni postupak otvori i istodobno zaključi.</w:t>
      </w:r>
    </w:p>
    <w:p w:rsidRDefault="00E45C1E" w:rsidP="00E45C1E" w:rsidR="00E45C1E" w:rsidRPr="00E45C1E">
      <w:pPr>
        <w:jc w:val="both"/>
      </w:pPr>
    </w:p>
    <w:p w:rsidRDefault="00E45C1E" w:rsidP="00E45C1E" w:rsidR="00E45C1E">
      <w:pPr>
        <w:jc w:val="both"/>
      </w:pPr>
      <w:r w:rsidRPr="00E45C1E">
        <w:tab/>
        <w:t xml:space="preserve">Nazočni </w:t>
      </w:r>
      <w:proofErr w:type="spellStart"/>
      <w:r w:rsidRPr="00E45C1E">
        <w:t>z.z</w:t>
      </w:r>
      <w:proofErr w:type="spellEnd"/>
      <w:r w:rsidRPr="00E45C1E">
        <w:t>. dužnika i zamjenica ŽDO su</w:t>
      </w:r>
      <w:r>
        <w:t xml:space="preserve"> se</w:t>
      </w:r>
      <w:r w:rsidRPr="00E45C1E">
        <w:t xml:space="preserve"> suglas</w:t>
      </w:r>
      <w:r>
        <w:t>ili</w:t>
      </w:r>
      <w:r w:rsidRPr="00E45C1E">
        <w:t xml:space="preserve"> s prijedlogom privr</w:t>
      </w:r>
      <w:r>
        <w:t>emenog stečajnog upravitelja</w:t>
      </w:r>
      <w:r w:rsidRPr="00E45C1E">
        <w:t xml:space="preserve"> te s njegovim izvješćem.</w:t>
      </w:r>
    </w:p>
    <w:p w:rsidRDefault="00E45C1E" w:rsidP="00E45C1E" w:rsidR="00E45C1E" w:rsidRPr="00E45C1E">
      <w:pPr>
        <w:jc w:val="both"/>
      </w:pPr>
    </w:p>
    <w:p w:rsidRDefault="00D079C2" w:rsidP="00D079C2" w:rsidR="00D079C2" w:rsidRPr="005E551C">
      <w:pPr>
        <w:ind w:firstLine="708"/>
        <w:jc w:val="both"/>
      </w:pPr>
      <w:r w:rsidRPr="005E551C">
        <w:t>Rješenjem ovoga suda broj St-</w:t>
      </w:r>
      <w:r w:rsidR="00E45C1E">
        <w:t>1084/15</w:t>
      </w:r>
      <w:r>
        <w:t xml:space="preserve"> od </w:t>
      </w:r>
      <w:r w:rsidR="00E45C1E">
        <w:t>13. prosinca</w:t>
      </w:r>
      <w:r>
        <w:t xml:space="preserve"> 2016. g.</w:t>
      </w:r>
      <w:r w:rsidRPr="005E551C">
        <w:t xml:space="preserve"> pozvane su osobe koje imaju pravni interes da se provede stečajni postupak nad dužnikom da u roku od 15 dana solidarno uplate na sudski depozit ovoga suda iznos od </w:t>
      </w:r>
      <w:r w:rsidR="00E45C1E">
        <w:t>25</w:t>
      </w:r>
      <w:r w:rsidRPr="005E551C">
        <w:t>.000,00 kn na ime predujma za pokriće troškova kako prethodnog tako i otvorenog stečajnog postupka.</w:t>
      </w:r>
    </w:p>
    <w:p w:rsidRDefault="007D2041" w:rsidP="00D079C2" w:rsidR="007D2041" w:rsidRPr="005E551C">
      <w:pPr>
        <w:ind w:firstLine="708"/>
        <w:jc w:val="both"/>
      </w:pPr>
      <w:r w:rsidRPr="005E551C">
        <w:t xml:space="preserve">Navedeno rješenje objavljeno je </w:t>
      </w:r>
      <w:r w:rsidR="00831D30">
        <w:t xml:space="preserve">na e-oglasnoj ploči Trgovačkog suda u Osijeku dana </w:t>
      </w:r>
      <w:r w:rsidR="00E45C1E">
        <w:t>13. prosinca</w:t>
      </w:r>
      <w:r w:rsidR="00831D30">
        <w:t xml:space="preserve"> 2016. g.</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E45C1E" w:rsidR="006A7184" w:rsidRPr="00E45C1E">
      <w:pPr>
        <w:pStyle w:val="Odlomakpopisa"/>
        <w:ind w:firstLine="708" w:left="0"/>
        <w:jc w:val="both"/>
        <w:rPr>
          <w:szCs w:val="24"/>
          <w:lang w:val="hr-HR"/>
        </w:rPr>
      </w:pPr>
      <w:proofErr w:type="spellStart"/>
      <w:r w:rsidRPr="00B654E2">
        <w:lastRenderedPageBreak/>
        <w:t>Sud</w:t>
      </w:r>
      <w:proofErr w:type="spellEnd"/>
      <w:r w:rsidRPr="00B654E2">
        <w:t xml:space="preserve"> je </w:t>
      </w:r>
      <w:proofErr w:type="spellStart"/>
      <w:r w:rsidRPr="00B654E2">
        <w:t>proveo</w:t>
      </w:r>
      <w:proofErr w:type="spellEnd"/>
      <w:r w:rsidRPr="00B654E2">
        <w:t xml:space="preserve"> </w:t>
      </w:r>
      <w:proofErr w:type="spellStart"/>
      <w:r w:rsidRPr="00B654E2">
        <w:t>uvid</w:t>
      </w:r>
      <w:proofErr w:type="spellEnd"/>
      <w:r w:rsidRPr="00B654E2">
        <w:t xml:space="preserve"> u </w:t>
      </w:r>
      <w:proofErr w:type="spellStart"/>
      <w:r w:rsidRPr="00B654E2">
        <w:t>priloženu</w:t>
      </w:r>
      <w:proofErr w:type="spellEnd"/>
      <w:r w:rsidRPr="00B654E2">
        <w:t xml:space="preserve"> </w:t>
      </w:r>
      <w:proofErr w:type="spellStart"/>
      <w:r w:rsidRPr="00B654E2">
        <w:t>dokumentaciju</w:t>
      </w:r>
      <w:proofErr w:type="spellEnd"/>
      <w:r w:rsidRPr="00B654E2">
        <w:t xml:space="preserve"> </w:t>
      </w:r>
      <w:proofErr w:type="spellStart"/>
      <w:r w:rsidRPr="00B654E2">
        <w:t>i</w:t>
      </w:r>
      <w:proofErr w:type="spellEnd"/>
      <w:r w:rsidRPr="00B654E2">
        <w:t xml:space="preserve"> to: </w:t>
      </w:r>
      <w:r w:rsidR="00E45C1E" w:rsidRPr="00E45C1E">
        <w:rPr>
          <w:rStyle w:val="BezproredaChar"/>
          <w:lang w:val="hr-HR"/>
        </w:rPr>
        <w:t xml:space="preserve">Prijedlog FINE </w:t>
      </w:r>
      <w:proofErr w:type="gramStart"/>
      <w:r w:rsidR="00E45C1E" w:rsidRPr="00E45C1E">
        <w:rPr>
          <w:rStyle w:val="BezproredaChar"/>
          <w:lang w:val="hr-HR"/>
        </w:rPr>
        <w:t>od</w:t>
      </w:r>
      <w:proofErr w:type="gramEnd"/>
      <w:r w:rsidR="00E45C1E" w:rsidRPr="00E45C1E">
        <w:rPr>
          <w:rStyle w:val="BezproredaChar"/>
          <w:lang w:val="hr-HR"/>
        </w:rPr>
        <w:t xml:space="preserve"> 16.11.2015. g. za otvaranje stečajnog postupka, povijesni izvadak iz sudskog registra za dužnika, Potvrda </w:t>
      </w:r>
      <w:proofErr w:type="spellStart"/>
      <w:r w:rsidR="00E45C1E" w:rsidRPr="00E45C1E">
        <w:rPr>
          <w:rStyle w:val="BezproredaChar"/>
          <w:lang w:val="hr-HR"/>
        </w:rPr>
        <w:t>zk</w:t>
      </w:r>
      <w:proofErr w:type="spellEnd"/>
      <w:r w:rsidR="00E45C1E" w:rsidRPr="00E45C1E">
        <w:rPr>
          <w:rStyle w:val="BezproredaChar"/>
          <w:lang w:val="hr-HR"/>
        </w:rPr>
        <w:t>. odjela Đakovo od 7.11.2016. g., uvjerenje MUP PU Osječko-baranjska PP Đakovo od 10.11.2016. g., podaci dužnika str 19 i 20 spisa, stanje računa poreznog obveznika na dan 3.11.2016. g. Potvrda FINE od 3.11.2016. g., Očevidnik FINE o redoslijedu plaćanja sa obračunatom kamatom od 14.11.2016. g., osiguranici HZMO od 7.11.2016. g., bilanca na dan 31.12.2014. g., račun dobiti i gubitka za 2014. g., bruto bilanca na dan 21.10.2016. g.</w:t>
      </w:r>
      <w:r w:rsidR="00275FFE">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E96050">
        <w:t xml:space="preserve">Zlatko </w:t>
      </w:r>
      <w:proofErr w:type="spellStart"/>
      <w:r w:rsidR="00E96050">
        <w:t>Markasović</w:t>
      </w:r>
      <w:proofErr w:type="spellEnd"/>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324E7F" w:rsidP="00D079C2" w:rsidR="00EB20E7">
      <w:pPr>
        <w:jc w:val="center"/>
      </w:pPr>
      <w:r w:rsidRPr="00D2596C">
        <w:t xml:space="preserve">U Osijeku </w:t>
      </w:r>
      <w:r w:rsidR="00E45C1E">
        <w:t>23. siječnja 2017.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E45C1E">
        <w:t xml:space="preserve">Zlatko </w:t>
      </w:r>
      <w:proofErr w:type="spellStart"/>
      <w:r w:rsidR="00E45C1E">
        <w:t>Markasović</w:t>
      </w:r>
      <w:proofErr w:type="spellEnd"/>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5D49B4" w:rsidP="00163859" w:rsidR="00EB20E7">
      <w:pPr>
        <w:tabs>
          <w:tab w:pos="3225" w:val="left"/>
          <w:tab w:pos="6105" w:val="left"/>
        </w:tabs>
        <w:jc w:val="both"/>
      </w:pPr>
      <w:r>
        <w:t>3</w:t>
      </w:r>
      <w:r w:rsidR="007D7E9A" w:rsidRPr="0017695F">
        <w:t>. dužnik</w:t>
      </w:r>
    </w:p>
    <w:p w:rsidRDefault="005D49B4" w:rsidP="00E45C1E" w:rsidR="00E96050">
      <w:pPr>
        <w:tabs>
          <w:tab w:pos="3225" w:val="left"/>
          <w:tab w:pos="6105" w:val="left"/>
        </w:tabs>
        <w:jc w:val="both"/>
      </w:pPr>
      <w:r>
        <w:t xml:space="preserve">4. </w:t>
      </w:r>
      <w:proofErr w:type="spellStart"/>
      <w:r>
        <w:t>z.z</w:t>
      </w:r>
      <w:proofErr w:type="spellEnd"/>
      <w:r>
        <w:t xml:space="preserve">. dužnika </w:t>
      </w:r>
      <w:r w:rsidR="00E45C1E" w:rsidRPr="00E45C1E">
        <w:t xml:space="preserve">Željko </w:t>
      </w:r>
      <w:proofErr w:type="spellStart"/>
      <w:r w:rsidR="00E45C1E" w:rsidRPr="00E45C1E">
        <w:t>Pinterić</w:t>
      </w:r>
      <w:proofErr w:type="spellEnd"/>
      <w:r w:rsidR="00E45C1E" w:rsidRPr="00E45C1E">
        <w:t>, Đakovo, Biskupa Antuna Mandića 43</w:t>
      </w:r>
    </w:p>
    <w:p w:rsidRDefault="005D49B4" w:rsidP="00E45C1E" w:rsidR="00163859">
      <w:pPr>
        <w:tabs>
          <w:tab w:pos="3225" w:val="left"/>
          <w:tab w:pos="6105" w:val="left"/>
        </w:tabs>
        <w:jc w:val="both"/>
      </w:pPr>
      <w:r>
        <w:t xml:space="preserve">5. </w:t>
      </w:r>
      <w:r w:rsidR="007D7E9A">
        <w:t>e-</w:t>
      </w:r>
      <w:proofErr w:type="spellStart"/>
      <w:r w:rsidR="00DF5F6A" w:rsidRPr="007D7E9A">
        <w:t>ogl</w:t>
      </w:r>
      <w:proofErr w:type="spellEnd"/>
      <w:r w:rsidR="00DF5F6A" w:rsidRPr="007D7E9A">
        <w:t>. pl.</w:t>
      </w:r>
      <w:r w:rsidR="00E45C1E">
        <w:tab/>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E45C1E">
        <w:t>23.2.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EB3" w:rsidR="00B20EB3">
      <w:r>
        <w:separator/>
      </w:r>
    </w:p>
  </w:endnote>
  <w:endnote w:id="0" w:type="continuationSeparator">
    <w:p w:rsidRDefault="00B20EB3" w:rsidR="00B20E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EB3" w:rsidR="00B20EB3">
      <w:r>
        <w:separator/>
      </w:r>
    </w:p>
  </w:footnote>
  <w:footnote w:id="0" w:type="continuationSeparator">
    <w:p w:rsidRDefault="00B20EB3" w:rsidR="00B20E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603D3">
      <w:rPr>
        <w:rStyle w:val="Brojstranice"/>
        <w:noProof/>
      </w:rPr>
      <w:t>- 4 -</w:t>
    </w:r>
    <w:r>
      <w:rPr>
        <w:rStyle w:val="Brojstranice"/>
      </w:rPr>
      <w:fldChar w:fldCharType="end"/>
    </w:r>
  </w:p>
  <w:p w:rsidRDefault="00E45C1E" w:rsidP="00E60E30" w:rsidR="0092156A">
    <w:pPr>
      <w:jc w:val="right"/>
    </w:pPr>
    <w:r w:rsidRPr="00E45C1E">
      <w:t>Broj: 6 St-1084/15-</w:t>
    </w:r>
    <w:proofErr w:type="spellStart"/>
    <w:r w:rsidRPr="00E45C1E">
      <w:t>15</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9"/>
  </w:num>
  <w:num w:numId="4">
    <w:abstractNumId w:val="10"/>
  </w:num>
  <w:num w:numId="5">
    <w:abstractNumId w:val="23"/>
  </w:num>
  <w:num w:numId="6">
    <w:abstractNumId w:val="26"/>
  </w:num>
  <w:num w:numId="7">
    <w:abstractNumId w:val="17"/>
  </w:num>
  <w:num w:numId="8">
    <w:abstractNumId w:val="22"/>
  </w:num>
  <w:num w:numId="9">
    <w:abstractNumId w:val="3"/>
  </w:num>
  <w:num w:numId="10">
    <w:abstractNumId w:val="1"/>
  </w:num>
  <w:num w:numId="11">
    <w:abstractNumId w:val="24"/>
  </w:num>
  <w:num w:numId="12">
    <w:abstractNumId w:val="6"/>
  </w:num>
  <w:num w:numId="13">
    <w:abstractNumId w:val="8"/>
  </w:num>
  <w:num w:numId="14">
    <w:abstractNumId w:val="20"/>
  </w:num>
  <w:num w:numId="15">
    <w:abstractNumId w:val="25"/>
  </w:num>
  <w:num w:numId="16">
    <w:abstractNumId w:val="0"/>
  </w:num>
  <w:num w:numId="17">
    <w:abstractNumId w:val="7"/>
  </w:num>
  <w:num w:numId="18">
    <w:abstractNumId w:val="14"/>
  </w:num>
  <w:num w:numId="19">
    <w:abstractNumId w:val="16"/>
  </w:num>
  <w:num w:numId="20">
    <w:abstractNumId w:val="4"/>
  </w:num>
  <w:num w:numId="21">
    <w:abstractNumId w:val="21"/>
  </w:num>
  <w:num w:numId="22">
    <w:abstractNumId w:val="12"/>
  </w:num>
  <w:num w:numId="23">
    <w:abstractNumId w:val="5"/>
  </w:num>
  <w:num w:numId="24">
    <w:abstractNumId w:val="15"/>
  </w:num>
  <w:num w:numId="25">
    <w:abstractNumId w:val="9"/>
  </w:num>
  <w:num w:numId="26">
    <w:abstractNumId w:val="18"/>
  </w:num>
  <w:num w:numId="2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03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0EB3"/>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A603D3"/>
    <w:rPr>
      <w:color w:val="808080"/>
      <w:bdr w:space="0" w:sz="0" w:color="auto" w:val="none"/>
      <w:shd w:fill="CCFFFF" w:color="auto" w:val="clear"/>
    </w:rPr>
  </w:style>
  <w:style w:customStyle="true" w:styleId="eSPISCCParagraphDefaultFont" w:type="character">
    <w:name w:val="eSPIS_CC_Paragraph Default Font"/>
    <w:basedOn w:val="Zadanifontodlomka"/>
    <w:rsid w:val="00A603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03D3"/>
    <w:rPr>
      <w:bdr w:space="0" w:sz="0" w:color="auto" w:val="none"/>
      <w:shd w:fill="FFFFCC" w:color="auto" w:val="clear"/>
      <w:lang w:val="hr-HR"/>
    </w:rPr>
  </w:style>
  <w:style w:customStyle="true" w:styleId="PozadinaSvijetloCrvena" w:type="character">
    <w:name w:val="Pozadina_SvijetloCrvena"/>
    <w:basedOn w:val="eSPISCCParagraphDefaultFont"/>
    <w:rsid w:val="00A603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03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A603D3"/>
    <w:rPr>
      <w:color w:val="808080"/>
      <w:bdr w:color="auto" w:space="0" w:sz="0" w:val="none"/>
      <w:shd w:color="auto" w:fill="CCFFFF" w:val="clear"/>
    </w:rPr>
  </w:style>
  <w:style w:customStyle="1" w:styleId="eSPISCCParagraphDefaultFont" w:type="character">
    <w:name w:val="eSPIS_CC_Paragraph Default Font"/>
    <w:basedOn w:val="Zadanifontodlomka"/>
    <w:rsid w:val="00A603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03D3"/>
    <w:rPr>
      <w:bdr w:color="auto" w:space="0" w:sz="0" w:val="none"/>
      <w:shd w:color="auto" w:fill="FFFFCC" w:val="clear"/>
      <w:lang w:val="hr-HR"/>
    </w:rPr>
  </w:style>
  <w:style w:customStyle="1" w:styleId="PozadinaSvijetloCrvena" w:type="character">
    <w:name w:val="Pozadina_SvijetloCrvena"/>
    <w:basedOn w:val="eSPISCCParagraphDefaultFont"/>
    <w:rsid w:val="00A603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03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St-1084/2015</izvorni_sadrzaj>
    <derivirana_varijabla naziv="DomainObject.Predmet.OznakaBroj_1">St-1084/2015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PINTERIĆ j.d.o.o. za usluge</izvorni_sadrzaj>
    <derivirana_varijabla naziv="DomainObject.Predmet.ProtustrankaFormated_1">  PINTERIĆ j.d.o.o. za usluge</derivirana_varijabla>
  </DomainObject.Predmet.ProtustrankaFormated>
  <DomainObject.Predmet.ProtustrankaFormatedOIB>
    <izvorni_sadrzaj>  PINTERIĆ j.d.o.o. za usluge, OIB 41961321030</izvorni_sadrzaj>
    <derivirana_varijabla naziv="DomainObject.Predmet.ProtustrankaFormatedOIB_1">  PINTERIĆ j.d.o.o. za usluge, OIB 41961321030</derivirana_varijabla>
  </DomainObject.Predmet.ProtustrankaFormatedOIB>
  <DomainObject.Predmet.ProtustrankaFormatedWithAdress>
    <izvorni_sadrzaj> PINTERIĆ j.d.o.o. za usluge, Biskupa Antuna Mandića 43, 31400 Đakovo</izvorni_sadrzaj>
    <derivirana_varijabla naziv="DomainObject.Predmet.ProtustrankaFormatedWithAdress_1"> PINTERIĆ j.d.o.o. za usluge, Biskupa Antuna Mandića 43, 31400 Đakovo</derivirana_varijabla>
  </DomainObject.Predmet.ProtustrankaFormatedWithAdress>
  <DomainObject.Predmet.ProtustrankaFormatedWithAdressOIB>
    <izvorni_sadrzaj> PINTERIĆ j.d.o.o. za usluge, OIB 41961321030, Biskupa Antuna Mandića 43, 31400 Đakovo</izvorni_sadrzaj>
    <derivirana_varijabla naziv="DomainObject.Predmet.ProtustrankaFormatedWithAdressOIB_1"> PINTERIĆ j.d.o.o. za usluge, OIB 41961321030, Biskupa Antuna Mandića 43, 31400 Đakovo</derivirana_varijabla>
  </DomainObject.Predmet.ProtustrankaFormatedWithAdressOIB>
  <DomainObject.Predmet.ProtustrankaWithAdress>
    <izvorni_sadrzaj>PINTERIĆ j.d.o.o. za usluge Biskupa Antuna Mandića 43, 31400 Đakovo</izvorni_sadrzaj>
    <derivirana_varijabla naziv="DomainObject.Predmet.ProtustrankaWithAdress_1">PINTERIĆ j.d.o.o. za usluge Biskupa Antuna Mandića 43, 31400 Đakovo</derivirana_varijabla>
  </DomainObject.Predmet.ProtustrankaWithAdress>
  <DomainObject.Predmet.ProtustrankaWithAdressOIB>
    <izvorni_sadrzaj>PINTERIĆ j.d.o.o. za usluge, OIB 41961321030, Biskupa Antuna Mandića 43, 31400 Đakovo</izvorni_sadrzaj>
    <derivirana_varijabla naziv="DomainObject.Predmet.ProtustrankaWithAdressOIB_1">PINTERIĆ j.d.o.o. za usluge, OIB 41961321030, Biskupa Antuna Mandića 43, 31400 Đakovo</derivirana_varijabla>
  </DomainObject.Predmet.ProtustrankaWithAdressOIB>
  <DomainObject.Predmet.ProtustrankaNazivFormated>
    <izvorni_sadrzaj>PINTERIĆ j.d.o.o. za usluge</izvorni_sadrzaj>
    <derivirana_varijabla naziv="DomainObject.Predmet.ProtustrankaNazivFormated_1">PINTERIĆ j.d.o.o. za usluge</derivirana_varijabla>
  </DomainObject.Predmet.ProtustrankaNazivFormated>
  <DomainObject.Predmet.ProtustrankaNazivFormatedOIB>
    <izvorni_sadrzaj>PINTERIĆ j.d.o.o. za usluge, OIB 41961321030</izvorni_sadrzaj>
    <derivirana_varijabla naziv="DomainObject.Predmet.ProtustrankaNazivFormatedOIB_1">PINTERIĆ j.d.o.o. za usluge, OIB 41961321030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PINTERIĆ j.d.o.o. za usluge</item>
    </izvorni_sadrzaj>
    <derivirana_varijabla naziv="DomainObject.Predmet.ProtuStrankaListFormated_1">
      <item>PINTERIĆ j.d.o.o. za usluge</item>
    </derivirana_varijabla>
  </DomainObject.Predmet.ProtuStrankaListFormated>
  <DomainObject.Predmet.ProtuStrankaListFormatedOIB>
    <izvorni_sadrzaj>
      <item>PINTERIĆ j.d.o.o. za usluge, OIB 41961321030</item>
    </izvorni_sadrzaj>
    <derivirana_varijabla naziv="DomainObject.Predmet.ProtuStrankaListFormatedOIB_1">
      <item>PINTERIĆ j.d.o.o. za usluge, OIB 41961321030</item>
    </derivirana_varijabla>
  </DomainObject.Predmet.ProtuStrankaListFormatedOIB>
  <DomainObject.Predmet.ProtuStrankaListFormatedWithAdress>
    <izvorni_sadrzaj>
      <item>PINTERIĆ j.d.o.o. za usluge, Biskupa Antuna Mandića 43, 31400 Đakovo</item>
    </izvorni_sadrzaj>
    <derivirana_varijabla naziv="DomainObject.Predmet.ProtuStrankaListFormatedWithAdress_1">
      <item>PINTERIĆ j.d.o.o. za usluge, Biskupa Antuna Mandića 43, 31400 Đakovo</item>
    </derivirana_varijabla>
  </DomainObject.Predmet.ProtuStrankaListFormatedWithAdress>
  <DomainObject.Predmet.ProtuStrankaListFormatedWithAdressOIB>
    <izvorni_sadrzaj>
      <item>PINTERIĆ j.d.o.o. za usluge, OIB 41961321030, Biskupa Antuna Mandića 43, 31400 Đakovo</item>
    </izvorni_sadrzaj>
    <derivirana_varijabla naziv="DomainObject.Predmet.ProtuStrankaListFormatedWithAdressOIB_1">
      <item>PINTERIĆ j.d.o.o. za usluge, OIB 41961321030, Biskupa Antuna Mandića 43, 31400 Đakovo</item>
    </derivirana_varijabla>
  </DomainObject.Predmet.ProtuStrankaListFormatedWithAdressOIB>
  <DomainObject.Predmet.ProtuStrankaListNazivFormated>
    <izvorni_sadrzaj>
      <item>PINTERIĆ j.d.o.o. za usluge</item>
    </izvorni_sadrzaj>
    <derivirana_varijabla naziv="DomainObject.Predmet.ProtuStrankaListNazivFormated_1">
      <item>PINTERIĆ j.d.o.o. za usluge</item>
    </derivirana_varijabla>
  </DomainObject.Predmet.ProtuStrankaListNazivFormated>
  <DomainObject.Predmet.ProtuStrankaListNazivFormatedOIB>
    <izvorni_sadrzaj>
      <item>PINTERIĆ j.d.o.o. za usluge, OIB 41961321030</item>
    </izvorni_sadrzaj>
    <derivirana_varijabla naziv="DomainObject.Predmet.ProtuStrankaListNazivFormatedOIB_1">
      <item>PINTERIĆ j.d.o.o. za usluge, OIB 41961321030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PINTERIĆ j.d.o.o. za usluge</izvorni_sadrzaj>
    <derivirana_varijabla naziv="DomainObject.Predmet.ProtustrankaIDrugi_1">PINTERIĆ j.d.o.o. za usluge</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PINTERIĆ j.d.o.o. za usluge, OIB 41961321030, Biskupa Antuna Mandića 43, 31400 Đakovo</izvorni_sadrzaj>
    <derivirana_varijabla naziv="DomainObject.Predmet.ProtustrankaIDrugiAdressOIB_1">PINTERIĆ j.d.o.o. za usluge, OIB 41961321030, Biskupa Antuna Mandića 43,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PINTERIĆ j.d.o.o. za usluge</item>
    </izvorni_sadrzaj>
    <derivirana_varijabla naziv="DomainObject.Predmet.SudioniciListNaziv_1">
      <item>FINA REGIONALNI  CENTAR  OSIJEK</item>
      <item>PINTERIĆ j.d.o.o. za usluge</item>
    </derivirana_varijabla>
  </DomainObject.Predmet.SudioniciListNaziv>
  <DomainObject.Predmet.SudioniciListAdressOIB>
    <izvorni_sadrzaj>
      <item>FINA REGIONALNI  CENTAR  OSIJEK, OIB 85821130368</item>
      <item>PINTERIĆ j.d.o.o. za usluge, OIB 41961321030, Biskupa Antuna Mandića 43,31400 Đakovo</item>
    </izvorni_sadrzaj>
    <derivirana_varijabla naziv="DomainObject.Predmet.SudioniciListAdressOIB_1">
      <item>FINA REGIONALNI  CENTAR  OSIJEK, OIB 85821130368</item>
      <item>PINTERIĆ j.d.o.o. za usluge, OIB 41961321030, Biskupa Antuna Mandića 43,31400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41961321030</item>
    </izvorni_sadrzaj>
    <derivirana_varijabla naziv="DomainObject.Predmet.SudioniciListNazivOIB_1">
      <item>, OIB 85821130368</item>
      <item>, OIB 41961321030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F48FC0-7666-4C90-88CA-82211D764C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971</properties:Words>
  <properties:Characters>5319</properties:Characters>
  <properties:Lines>175</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2017-01-23T12:33:00Z</dcterms:created>
  <dc:creator>dsekulic</dc:creator>
  <cp:lastModifiedBy>Danijela Sekulić</cp:lastModifiedBy>
  <cp:lastPrinted>2017-01-23T13:03:00Z</cp:lastPrinted>
  <dcterms:modified xmlns:xsi="http://www.w3.org/2001/XMLSchema-instance" xsi:type="dcterms:W3CDTF">2017-01-23T13:04:00Z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