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bbc4" w14:paraId="78cbbc4" w:rsidRDefault="00DF22AA" w:rsidP="00DF22AA" w:rsidR="00DF22AA" w:rsidRPr="00BC41E9">
      <w:pPr>
        <w15:collapsed w:val="false"/>
      </w:pPr>
      <w:bookmarkStart w:name="_GoBack" w:id="0"/>
      <w:bookmarkEnd w:id="0"/>
      <w:r w:rsidRPr="00BC41E9">
        <w:t xml:space="preserve">        </w:t>
      </w:r>
      <w:r w:rsidR="00753166">
        <w:t xml:space="preserve"> </w:t>
      </w:r>
      <w:r w:rsidRPr="00BC41E9">
        <w:t xml:space="preserve">  </w:t>
      </w:r>
      <w:r w:rsidR="00753166">
        <w:t xml:space="preserve"> </w:t>
      </w:r>
      <w:r w:rsidRPr="00BC41E9">
        <w:t xml:space="preserve">       </w:t>
      </w:r>
      <w:r w:rsidRPr="00BC41E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3166">
        <w:t xml:space="preserve"> </w:t>
      </w:r>
      <w:r w:rsidRPr="00BC41E9">
        <w:t xml:space="preserve"> </w:t>
      </w:r>
    </w:p>
    <w:p w:rsidRDefault="00DF22AA" w:rsidP="00DF22AA" w:rsidR="00DF22AA" w:rsidRPr="00BC41E9">
      <w:r w:rsidRPr="00BC41E9">
        <w:t xml:space="preserve"> </w:t>
      </w:r>
      <w:r w:rsidR="00753166">
        <w:t xml:space="preserve">   </w:t>
      </w:r>
      <w:r w:rsidRPr="00BC41E9">
        <w:t xml:space="preserve">REPUBLIKA HRVATSKA </w:t>
      </w:r>
      <w:r w:rsidRPr="00BC41E9">
        <w:tab/>
      </w:r>
    </w:p>
    <w:p w:rsidRDefault="00DF22AA" w:rsidP="00DF22AA" w:rsidR="00DF22AA" w:rsidRPr="00BC41E9">
      <w:r w:rsidRPr="00BC41E9">
        <w:t xml:space="preserve"> TRGOVAČKI SUD U PAZINU</w:t>
      </w:r>
    </w:p>
    <w:p w:rsidRDefault="00DF22AA" w:rsidP="00DF22AA" w:rsidR="00753166">
      <w:r w:rsidRPr="00BC41E9">
        <w:t xml:space="preserve"> </w:t>
      </w:r>
      <w:r w:rsidR="00753166">
        <w:t xml:space="preserve">    </w:t>
      </w:r>
      <w:r w:rsidRPr="00BC41E9">
        <w:t>52000 PAZIN, Dršćevka 1</w:t>
      </w:r>
      <w:r w:rsidRPr="00BC41E9">
        <w:tab/>
      </w:r>
    </w:p>
    <w:p w:rsidRDefault="00DF22AA" w:rsidP="00DF22AA" w:rsidR="00DF22AA" w:rsidRPr="00BC41E9">
      <w:r w:rsidRPr="00BC41E9">
        <w:t xml:space="preserve"> </w:t>
      </w:r>
    </w:p>
    <w:p w:rsidRDefault="00DF22AA" w:rsidP="00DF22AA" w:rsidR="00DF22AA" w:rsidRPr="00BC41E9">
      <w:pPr>
        <w:jc w:val="center"/>
      </w:pPr>
    </w:p>
    <w:p w:rsidRDefault="00DF22AA" w:rsidP="003D2DE4" w:rsidR="00DF22AA">
      <w:pPr>
        <w:ind w:firstLine="708"/>
        <w:jc w:val="both"/>
      </w:pPr>
      <w:r w:rsidRPr="00BC41E9">
        <w:t xml:space="preserve">Trgovački sud u Pazinu, po stečajnom sucu </w:t>
      </w:r>
      <w:r w:rsidR="00CA67B6" w:rsidRPr="00BC41E9">
        <w:t>Ivanu Dujiću</w:t>
      </w:r>
      <w:r w:rsidRPr="00BC41E9">
        <w:t>, po</w:t>
      </w:r>
      <w:r w:rsidR="001127CD" w:rsidRPr="00BC41E9">
        <w:t>vodom prijedloga</w:t>
      </w:r>
      <w:r w:rsidRPr="00BC41E9">
        <w:t xml:space="preserve"> </w:t>
      </w:r>
      <w:r w:rsidR="00A26EFD" w:rsidRPr="00BC41E9">
        <w:t>predlagatelja</w:t>
      </w:r>
      <w:r w:rsidR="003D2DE4">
        <w:t xml:space="preserve"> udruge</w:t>
      </w:r>
      <w:r w:rsidR="00AE4E83">
        <w:t xml:space="preserve"> </w:t>
      </w:r>
      <w:r w:rsidR="00127F17">
        <w:t>GRADSKI STOLNOTENISKI KLUB "POREČ", N. Tesle 16, Poreč</w:t>
      </w:r>
      <w:r w:rsidR="003D2DE4">
        <w:t xml:space="preserve">, </w:t>
      </w:r>
      <w:r w:rsidR="00915449">
        <w:t xml:space="preserve">OIB </w:t>
      </w:r>
      <w:r w:rsidR="003D2DE4" w:rsidRPr="003D2DE4">
        <w:t>81364750228</w:t>
      </w:r>
      <w:r w:rsidR="00AE4E83">
        <w:t>,</w:t>
      </w:r>
      <w:r w:rsidR="00387357" w:rsidRPr="00387357">
        <w:t xml:space="preserve"> zastupan</w:t>
      </w:r>
      <w:r w:rsidR="00387357">
        <w:t>og</w:t>
      </w:r>
      <w:r w:rsidR="00387357" w:rsidRPr="00387357">
        <w:t xml:space="preserve"> po p</w:t>
      </w:r>
      <w:r w:rsidR="003D2DE4">
        <w:t>redsjedniku Borisu Lukačiću, iz Višnjana, S. Fortune 9, OIB 54395071034</w:t>
      </w:r>
      <w:r w:rsidR="00387357">
        <w:t xml:space="preserve">, </w:t>
      </w:r>
      <w:r w:rsidR="00E75E2B" w:rsidRPr="00E75E2B">
        <w:t xml:space="preserve">za otvaranje stečajnog postupka nad </w:t>
      </w:r>
      <w:r w:rsidR="003D2DE4">
        <w:t xml:space="preserve">udrugom </w:t>
      </w:r>
      <w:r w:rsidR="003D2DE4" w:rsidRPr="003D2DE4">
        <w:t>GRADSKI STOLNOTENISKI KLUB "POREČ", N. Tesle 16, Poreč, OIB 81364750228</w:t>
      </w:r>
      <w:r w:rsidR="00057D8D" w:rsidRPr="00BC41E9">
        <w:t>,</w:t>
      </w:r>
      <w:r w:rsidRPr="00BC41E9">
        <w:t xml:space="preserve"> donio je</w:t>
      </w:r>
      <w:r w:rsidR="003D2DE4">
        <w:t xml:space="preserve"> 8</w:t>
      </w:r>
      <w:r w:rsidR="00B72477">
        <w:t xml:space="preserve">. </w:t>
      </w:r>
      <w:r w:rsidR="003D2DE4">
        <w:t>lipnja</w:t>
      </w:r>
      <w:r w:rsidR="00B72477">
        <w:t xml:space="preserve"> 201</w:t>
      </w:r>
      <w:r w:rsidR="003D2DE4">
        <w:t>8</w:t>
      </w:r>
      <w:r w:rsidR="00B72477">
        <w:t>.</w:t>
      </w:r>
      <w:r w:rsidRPr="00BC41E9">
        <w:t xml:space="preserve"> slijedeći</w:t>
      </w:r>
    </w:p>
    <w:p w:rsidRDefault="00AE4E83" w:rsidP="00AE4E83" w:rsidR="00AE4E83" w:rsidRPr="00BC41E9">
      <w:pPr>
        <w:ind w:firstLine="708"/>
        <w:jc w:val="both"/>
      </w:pPr>
    </w:p>
    <w:p w:rsidRDefault="00DF22AA" w:rsidP="00DF22AA" w:rsidR="00DF22AA" w:rsidRPr="00BC41E9">
      <w:pPr>
        <w:jc w:val="center"/>
      </w:pPr>
      <w:r w:rsidRPr="00BC41E9">
        <w:t xml:space="preserve">Z A K LJ U Č A K </w:t>
      </w:r>
    </w:p>
    <w:p w:rsidRDefault="00DF22AA" w:rsidP="00DF22AA" w:rsidR="00DF22AA" w:rsidRPr="00BC41E9"/>
    <w:p w:rsidRDefault="00DF22AA" w:rsidP="00DF22AA" w:rsidR="00057D8D" w:rsidRPr="00BC41E9">
      <w:pPr>
        <w:jc w:val="both"/>
      </w:pPr>
      <w:r w:rsidRPr="00BC41E9">
        <w:t xml:space="preserve"> </w:t>
      </w:r>
      <w:r w:rsidRPr="00BC41E9">
        <w:tab/>
        <w:t>I.</w:t>
      </w:r>
      <w:r w:rsidRPr="00BC41E9">
        <w:tab/>
        <w:t>Poziva</w:t>
      </w:r>
      <w:r w:rsidR="00057D8D" w:rsidRPr="00BC41E9">
        <w:t xml:space="preserve"> </w:t>
      </w:r>
      <w:r w:rsidRPr="00BC41E9">
        <w:t xml:space="preserve">se predlagatelj </w:t>
      </w:r>
      <w:r w:rsidR="003D2DE4" w:rsidRPr="003D2DE4">
        <w:t>STOLNOTENISKI KLUB "POREČ", N. Tesle 16, Poreč, OIB 81364750228</w:t>
      </w:r>
      <w:r w:rsidR="002F31F2" w:rsidRPr="00BC41E9">
        <w:t xml:space="preserve">, </w:t>
      </w:r>
      <w:r w:rsidRPr="00BC41E9">
        <w:t xml:space="preserve">da u roku od 8 dana od </w:t>
      </w:r>
      <w:r w:rsidR="00387357">
        <w:t xml:space="preserve">dostave </w:t>
      </w:r>
      <w:r w:rsidRPr="00BC41E9">
        <w:t>ovog zaključka uplat</w:t>
      </w:r>
      <w:r w:rsidR="00CA67B6" w:rsidRPr="00BC41E9">
        <w:t>i</w:t>
      </w:r>
      <w:r w:rsidR="00057D8D" w:rsidRPr="00BC41E9">
        <w:t>:</w:t>
      </w:r>
    </w:p>
    <w:p w:rsidRDefault="00057D8D" w:rsidP="00DF22AA" w:rsidR="00057D8D" w:rsidRPr="00BC41E9">
      <w:pPr>
        <w:jc w:val="both"/>
      </w:pPr>
      <w:r w:rsidRPr="00BC41E9">
        <w:tab/>
        <w:t>-</w:t>
      </w:r>
      <w:r w:rsidR="00DF22AA" w:rsidRPr="00BC41E9">
        <w:t xml:space="preserve"> predujam od 1.000,00 kn (slovima: tisuću kuna) u Fond za namirenje troškova stečajnog postupka ovoga suda broj HR 43 2390001 1300</w:t>
      </w:r>
      <w:r w:rsidR="001127CD" w:rsidRPr="00BC41E9">
        <w:t>029763, pozivom na broj 3333-</w:t>
      </w:r>
      <w:r w:rsidR="003D2DE4">
        <w:t>197-2018</w:t>
      </w:r>
      <w:r w:rsidR="00DF22AA" w:rsidRPr="00BC41E9">
        <w:t xml:space="preserve">, </w:t>
      </w:r>
    </w:p>
    <w:p w:rsidRDefault="00057D8D" w:rsidP="00DF22AA" w:rsidR="00E75E2B">
      <w:pPr>
        <w:jc w:val="both"/>
      </w:pPr>
      <w:r w:rsidRPr="00BC41E9">
        <w:tab/>
        <w:t>- doda</w:t>
      </w:r>
      <w:r w:rsidR="00387357">
        <w:t xml:space="preserve">tni iznos predujma u visini od </w:t>
      </w:r>
      <w:r w:rsidR="007B20AD">
        <w:t>7</w:t>
      </w:r>
      <w:r w:rsidRPr="00BC41E9">
        <w:t xml:space="preserve">.000,00 kuna (slovima: </w:t>
      </w:r>
      <w:r w:rsidR="007B20AD">
        <w:t>sedam</w:t>
      </w:r>
      <w:r w:rsidR="00387357">
        <w:t xml:space="preserve"> </w:t>
      </w:r>
      <w:r w:rsidRPr="00BC41E9">
        <w:t>tisuća</w:t>
      </w:r>
      <w:r w:rsidR="00387357">
        <w:t xml:space="preserve"> </w:t>
      </w:r>
      <w:r w:rsidRPr="00BC41E9">
        <w:t xml:space="preserve">kuna) za pokriće troškova postupka </w:t>
      </w:r>
      <w:r w:rsidR="00DF22AA" w:rsidRPr="00BC41E9">
        <w:t>na depozit ovog suda broj:</w:t>
      </w:r>
      <w:r w:rsidR="00DF22AA" w:rsidRPr="00BC41E9">
        <w:rPr>
          <w:bCs w:val="false"/>
        </w:rPr>
        <w:t> HR43 2390001 1300029763</w:t>
      </w:r>
      <w:r w:rsidR="00DF22AA" w:rsidRPr="00BC41E9">
        <w:t>, pozivom</w:t>
      </w:r>
      <w:r w:rsidR="001127CD" w:rsidRPr="00BC41E9">
        <w:t xml:space="preserve"> na broj 020-</w:t>
      </w:r>
      <w:r w:rsidR="003D2DE4">
        <w:t>197</w:t>
      </w:r>
      <w:r w:rsidR="00DF22AA" w:rsidRPr="00BC41E9">
        <w:t>-</w:t>
      </w:r>
      <w:r w:rsidR="000C234D">
        <w:t>201</w:t>
      </w:r>
      <w:r w:rsidR="003D2DE4">
        <w:t>8</w:t>
      </w:r>
      <w:r w:rsidR="00DF22AA" w:rsidRPr="00BC41E9">
        <w:t xml:space="preserve"> (čl. 114. st. 1. Stečajnog zakona, </w:t>
      </w:r>
      <w:r w:rsidR="00E75E2B">
        <w:t xml:space="preserve">dalje: SZ)., </w:t>
      </w:r>
    </w:p>
    <w:p w:rsidRDefault="00E75E2B" w:rsidP="00DF22AA" w:rsidR="00DF22AA" w:rsidRPr="00BC41E9">
      <w:pPr>
        <w:jc w:val="both"/>
      </w:pPr>
      <w:r>
        <w:tab/>
      </w:r>
      <w:r w:rsidRPr="00E75E2B">
        <w:t xml:space="preserve">te </w:t>
      </w:r>
      <w:r>
        <w:t xml:space="preserve">da </w:t>
      </w:r>
      <w:r w:rsidRPr="00E75E2B">
        <w:t>dokaz o uplati dostavi s</w:t>
      </w:r>
      <w:r>
        <w:t>udu s pozivom na gore navedeni poslovni broj predmeta.</w:t>
      </w:r>
    </w:p>
    <w:p w:rsidRDefault="00DF22AA" w:rsidP="00DF22AA" w:rsidR="00E75E2B">
      <w:pPr>
        <w:jc w:val="both"/>
      </w:pPr>
      <w:r w:rsidRPr="00BC41E9">
        <w:tab/>
      </w:r>
    </w:p>
    <w:p w:rsidRDefault="00E75E2B" w:rsidP="00DF22AA" w:rsidR="00DF22AA" w:rsidRPr="00BC41E9">
      <w:pPr>
        <w:jc w:val="both"/>
      </w:pPr>
      <w:r>
        <w:tab/>
      </w:r>
      <w:r w:rsidR="00DF22AA" w:rsidRPr="00BC41E9">
        <w:t>II.</w:t>
      </w:r>
      <w:r w:rsidR="00DF22AA" w:rsidRPr="00BC41E9">
        <w:tab/>
        <w:t>Ako predlagatelj u roku od 8</w:t>
      </w:r>
      <w:r w:rsidR="001127CD" w:rsidRPr="00BC41E9">
        <w:t xml:space="preserve"> dana ne uplat</w:t>
      </w:r>
      <w:r w:rsidR="00CA67B6" w:rsidRPr="00BC41E9">
        <w:t>i</w:t>
      </w:r>
      <w:r w:rsidR="00DF22AA" w:rsidRPr="00BC41E9">
        <w:t xml:space="preserve"> predujam u iznosu označenom u točki I. izreke ovog zaključka, te dokaz o uplati ne dostav</w:t>
      </w:r>
      <w:r w:rsidR="00CA67B6" w:rsidRPr="00BC41E9">
        <w:t>i</w:t>
      </w:r>
      <w:r w:rsidR="00DF22AA" w:rsidRPr="00BC41E9">
        <w:t xml:space="preserve"> stečajnom sucu, sud će temeljem čl. 114. st. 5. SZ-a prijedlog</w:t>
      </w:r>
      <w:r w:rsidR="001127CD" w:rsidRPr="00BC41E9">
        <w:t xml:space="preserve"> predlagatelja</w:t>
      </w:r>
      <w:r w:rsidR="00DF22AA" w:rsidRPr="00BC41E9">
        <w:t xml:space="preserve"> za otvaranje stečajnog postupka odbaciti kao nedopušten.</w:t>
      </w:r>
    </w:p>
    <w:p w:rsidRDefault="00DF22AA" w:rsidP="00DF22AA" w:rsidR="00DF22AA" w:rsidRPr="00BC41E9">
      <w:pPr>
        <w:jc w:val="center"/>
      </w:pPr>
    </w:p>
    <w:p w:rsidRDefault="00DF22AA" w:rsidP="00DF22AA" w:rsidR="00DF22AA" w:rsidRPr="00BC41E9">
      <w:pPr>
        <w:jc w:val="center"/>
      </w:pPr>
      <w:r w:rsidRPr="00BC41E9">
        <w:t xml:space="preserve">U Pazinu, </w:t>
      </w:r>
      <w:r w:rsidR="003D2DE4">
        <w:t>8</w:t>
      </w:r>
      <w:r w:rsidRPr="00BC41E9">
        <w:t xml:space="preserve">. </w:t>
      </w:r>
      <w:r w:rsidR="003D2DE4">
        <w:t>lipnja</w:t>
      </w:r>
      <w:r w:rsidR="000C234D">
        <w:t xml:space="preserve"> 201</w:t>
      </w:r>
      <w:r w:rsidR="003D2DE4">
        <w:t>8</w:t>
      </w:r>
      <w:r w:rsidRPr="00BC41E9">
        <w:t>.</w:t>
      </w:r>
    </w:p>
    <w:p w:rsidRDefault="00DF22AA" w:rsidP="00DF22AA" w:rsidR="00DF22AA" w:rsidRPr="00BC41E9">
      <w:pPr>
        <w:ind w:firstLine="708" w:left="4248"/>
      </w:pPr>
      <w:r w:rsidRPr="00BC41E9">
        <w:t xml:space="preserve">        </w:t>
      </w:r>
      <w:r w:rsidRPr="00BC41E9">
        <w:tab/>
      </w:r>
      <w:r w:rsidRPr="00BC41E9">
        <w:tab/>
      </w:r>
      <w:r w:rsidRPr="00BC41E9">
        <w:tab/>
        <w:t xml:space="preserve">Stečajni sudac </w:t>
      </w:r>
    </w:p>
    <w:p w:rsidRDefault="00DF22AA" w:rsidP="00CA67B6" w:rsidR="00D43D85" w:rsidRPr="00BC41E9">
      <w:pPr>
        <w:ind w:firstLine="708" w:left="4248"/>
      </w:pPr>
      <w:r w:rsidRPr="00BC41E9">
        <w:tab/>
      </w:r>
      <w:r w:rsidRPr="00BC41E9">
        <w:tab/>
      </w:r>
      <w:r w:rsidR="00CA67B6" w:rsidRPr="00BC41E9">
        <w:t xml:space="preserve">                </w:t>
      </w:r>
    </w:p>
    <w:p w:rsidRDefault="00D43D85" w:rsidP="00CA67B6" w:rsidR="00DF22AA" w:rsidRPr="00BC41E9">
      <w:pPr>
        <w:ind w:firstLine="708" w:left="4248"/>
      </w:pPr>
      <w:r w:rsidRPr="00BC41E9">
        <w:t xml:space="preserve">                                    </w:t>
      </w:r>
      <w:r w:rsidR="00CA67B6" w:rsidRPr="00BC41E9">
        <w:t>Ivan Dujić</w:t>
      </w:r>
      <w:r w:rsidR="00921364">
        <w:t>, v.r.</w:t>
      </w:r>
    </w:p>
    <w:p w:rsidRDefault="00D43D85" w:rsidP="00DF22AA" w:rsidR="00D43D85" w:rsidRPr="00BC41E9"/>
    <w:p w:rsidRDefault="00E75E2B" w:rsidP="00DF22AA" w:rsidR="00E75E2B"/>
    <w:p w:rsidRDefault="00E75E2B" w:rsidP="00DF22AA" w:rsidR="00E75E2B"/>
    <w:p w:rsidRDefault="00E75E2B" w:rsidP="00DF22AA" w:rsidR="00E75E2B" w:rsidRPr="00BC41E9"/>
    <w:p w:rsidRDefault="00DF22AA" w:rsidP="00DF22AA" w:rsidR="00DF22AA" w:rsidRPr="00BC41E9">
      <w:r w:rsidRPr="00BC41E9">
        <w:t>UPUTA O PRAVNOM LIJEKU:</w:t>
      </w:r>
    </w:p>
    <w:p w:rsidRDefault="00DF22AA" w:rsidP="00DF22AA" w:rsidR="00DF22AA" w:rsidRPr="00BC41E9">
      <w:r w:rsidRPr="00BC41E9">
        <w:t>Protiv zaklju</w:t>
      </w:r>
      <w:r w:rsidR="005562E8">
        <w:t>čka nije dopuštena žalba (čl. 19. st. 7</w:t>
      </w:r>
      <w:r w:rsidRPr="00BC41E9">
        <w:t>. S</w:t>
      </w:r>
      <w:r w:rsidR="00387357">
        <w:t>Z-</w:t>
      </w:r>
      <w:r w:rsidRPr="00BC41E9">
        <w:t>a).</w:t>
      </w:r>
    </w:p>
    <w:p w:rsidRDefault="00DF22AA" w:rsidP="00DF22AA" w:rsidR="00DF22AA" w:rsidRPr="00BC41E9"/>
    <w:p w:rsidRDefault="00DF22AA" w:rsidP="00DF22AA" w:rsidR="00DF22AA" w:rsidRPr="00BC41E9">
      <w:r w:rsidRPr="00BC41E9">
        <w:t>DNA:</w:t>
      </w:r>
    </w:p>
    <w:p w:rsidRDefault="0027076E" w:rsidP="00BC41E9" w:rsidR="0027076E" w:rsidRPr="00BC41E9">
      <w:pPr>
        <w:jc w:val="both"/>
      </w:pPr>
      <w:r w:rsidRPr="00BC41E9">
        <w:t xml:space="preserve">- e-oglasna ploča suda </w:t>
      </w:r>
      <w:r w:rsidR="00BC41E9" w:rsidRPr="00BC41E9">
        <w:t xml:space="preserve">- </w:t>
      </w:r>
      <w:r w:rsidRPr="00BC41E9">
        <w:t>osam dana (čl. 12. SZ-a</w:t>
      </w:r>
      <w:r w:rsidR="00FE55A5">
        <w:t>)</w:t>
      </w:r>
    </w:p>
    <w:p w:rsidRDefault="0027076E" w:rsidP="00CA67B6" w:rsidR="00500701">
      <w:r w:rsidRPr="00BC41E9">
        <w:t xml:space="preserve">- </w:t>
      </w:r>
      <w:r w:rsidR="00DF22AA" w:rsidRPr="00BC41E9">
        <w:t>predlagatelj</w:t>
      </w:r>
      <w:r w:rsidR="00BC41E9" w:rsidRPr="00BC41E9">
        <w:t>u</w:t>
      </w:r>
      <w:r w:rsidR="00DF22AA" w:rsidRPr="00BC41E9">
        <w:t xml:space="preserve"> </w:t>
      </w:r>
      <w:r w:rsidR="003D2DE4">
        <w:t xml:space="preserve">na adresu </w:t>
      </w:r>
      <w:r w:rsidR="00FE55A5">
        <w:t>Višnjan</w:t>
      </w:r>
      <w:r w:rsidR="003D2DE4">
        <w:t>, S. Fortune 9 (navedena u prijedlogu)</w:t>
      </w:r>
    </w:p>
    <w:p w:rsidRDefault="001A1CDB" w:rsidP="00CA67B6" w:rsidR="001A1CDB"/>
    <w:p w:rsidRDefault="001A1CDB" w:rsidP="00CA67B6" w:rsidR="001A1CDB">
      <w:r>
        <w:t>R.</w:t>
      </w:r>
    </w:p>
    <w:p w:rsidRDefault="001A1CDB" w:rsidP="00CA67B6" w:rsidR="001A1CDB" w:rsidRPr="00BC41E9">
      <w:r>
        <w:t>Kalendirati 20 dana.</w:t>
      </w:r>
    </w:p>
    <w:sectPr w:rsidSect="00753166" w:rsidR="001A1CDB" w:rsidRPr="00BC41E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2711" w:rsidR="00012711">
      <w:r>
        <w:separator/>
      </w:r>
    </w:p>
  </w:endnote>
  <w:endnote w:id="0" w:type="continuationSeparator">
    <w:p w:rsidRDefault="00012711" w:rsidR="00012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2711" w:rsidR="00012711">
      <w:r>
        <w:separator/>
      </w:r>
    </w:p>
  </w:footnote>
  <w:footnote w:id="0" w:type="continuationSeparator">
    <w:p w:rsidRDefault="00012711" w:rsidR="000127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364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D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005B" w:rsidR="00181784">
    <w:pPr>
      <w:pStyle w:val="Zaglavlje"/>
    </w:pPr>
    <w:r>
      <w:tab/>
    </w:r>
    <w:r>
      <w:tab/>
    </w:r>
    <w:r w:rsidR="00057D8D" w:rsidRPr="00057D8D">
      <w:rPr>
        <w:sz w:val="23"/>
        <w:szCs w:val="23"/>
      </w:rPr>
      <w:t>Posl.br.: 10 St-401/16-8</w:t>
    </w:r>
    <w:r>
      <w:tab/>
    </w:r>
    <w:r>
      <w:tab/>
    </w:r>
  </w:p>
  <w:p w:rsidRDefault="00921364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D8D" w:rsidR="00057D8D">
    <w:pPr>
      <w:pStyle w:val="Zaglavlje"/>
    </w:pPr>
    <w:r>
      <w:tab/>
    </w:r>
    <w:r>
      <w:tab/>
      <w:t>10</w:t>
    </w:r>
    <w:r w:rsidRPr="00057D8D">
      <w:t xml:space="preserve"> St-</w:t>
    </w:r>
    <w:r w:rsidR="00127F17">
      <w:t>197</w:t>
    </w:r>
    <w:r>
      <w:t>/</w:t>
    </w:r>
    <w:r w:rsidR="00127F17">
      <w:t>20</w:t>
    </w:r>
    <w:r>
      <w:t>1</w:t>
    </w:r>
    <w:r w:rsidR="00127F17">
      <w:t>8</w:t>
    </w:r>
    <w:r>
      <w:t>-</w:t>
    </w:r>
    <w:r w:rsidR="00183B99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2AA"/>
    <w:rsid w:val="00012711"/>
    <w:rsid w:val="000225D6"/>
    <w:rsid w:val="00057D8D"/>
    <w:rsid w:val="000C234D"/>
    <w:rsid w:val="001127CD"/>
    <w:rsid w:val="00127F17"/>
    <w:rsid w:val="00183B99"/>
    <w:rsid w:val="001A1CDB"/>
    <w:rsid w:val="0027076E"/>
    <w:rsid w:val="002727E3"/>
    <w:rsid w:val="002F31F2"/>
    <w:rsid w:val="00362B1C"/>
    <w:rsid w:val="003645A2"/>
    <w:rsid w:val="003672C1"/>
    <w:rsid w:val="00387357"/>
    <w:rsid w:val="003D2DE4"/>
    <w:rsid w:val="004179EC"/>
    <w:rsid w:val="00495FED"/>
    <w:rsid w:val="005508E3"/>
    <w:rsid w:val="00554328"/>
    <w:rsid w:val="005562E8"/>
    <w:rsid w:val="006C0CB5"/>
    <w:rsid w:val="006F3FFA"/>
    <w:rsid w:val="00745785"/>
    <w:rsid w:val="00753166"/>
    <w:rsid w:val="00772239"/>
    <w:rsid w:val="007B20AD"/>
    <w:rsid w:val="007B43B6"/>
    <w:rsid w:val="007F077B"/>
    <w:rsid w:val="0091317D"/>
    <w:rsid w:val="00915449"/>
    <w:rsid w:val="00921364"/>
    <w:rsid w:val="00985388"/>
    <w:rsid w:val="009D304F"/>
    <w:rsid w:val="00A035EA"/>
    <w:rsid w:val="00A2013D"/>
    <w:rsid w:val="00A221DC"/>
    <w:rsid w:val="00A26EFD"/>
    <w:rsid w:val="00A83A24"/>
    <w:rsid w:val="00AC0432"/>
    <w:rsid w:val="00AE0ADB"/>
    <w:rsid w:val="00AE4E83"/>
    <w:rsid w:val="00AF65FC"/>
    <w:rsid w:val="00B15DA7"/>
    <w:rsid w:val="00B72477"/>
    <w:rsid w:val="00B72B42"/>
    <w:rsid w:val="00BC41E9"/>
    <w:rsid w:val="00C44798"/>
    <w:rsid w:val="00C74588"/>
    <w:rsid w:val="00CA67B6"/>
    <w:rsid w:val="00CC0794"/>
    <w:rsid w:val="00D20BDE"/>
    <w:rsid w:val="00D275BD"/>
    <w:rsid w:val="00D33BC0"/>
    <w:rsid w:val="00D43D85"/>
    <w:rsid w:val="00DB01C6"/>
    <w:rsid w:val="00DF22AA"/>
    <w:rsid w:val="00E75E2B"/>
    <w:rsid w:val="00EF7472"/>
    <w:rsid w:val="00F1005B"/>
    <w:rsid w:val="00FB1F7C"/>
    <w:rsid w:val="00FE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2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22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D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1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3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3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3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3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2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22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D8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1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3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3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3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3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110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35621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78686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94043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7905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74549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330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5804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7130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9423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9234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137795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34297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732236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446042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243301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21185224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662204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18042756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71859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316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01881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02771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2719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368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26335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6391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1495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0304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9885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441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18833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90493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20018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St-197/2018</izvorni_sadrzaj>
    <derivirana_varijabla naziv="DomainObject.Predmet.OznakaBroj_1">St-197/2018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GRADSKI STOLNOTENISKI KLUB, POREČ zastupanog po punomoćniku Boris Lukačić</izvorni_sadrzaj>
    <derivirana_varijabla naziv="DomainObject.Predmet.ProtustrankaFormated_1">  GRADSKI STOLNOTENISKI KLUB, POREČ zastupanog po punomoćniku Boris Lukačić</derivirana_varijabla>
  </DomainObject.Predmet.ProtustrankaFormated>
  <DomainObject.Predmet.ProtustrankaFormatedOIB>
    <izvorni_sadrzaj>  GRADSKI STOLNOTENISKI KLUB, POREČ, OIB 81364750228 zastupanog po punomoćniku Boris Lukačić</izvorni_sadrzaj>
    <derivirana_varijabla naziv="DomainObject.Predmet.ProtustrankaFormatedOIB_1">  GRADSKI STOLNOTENISKI KLUB, POREČ, OIB 81364750228 zastupanog po punomoćniku Boris Lukačić</derivirana_varijabla>
  </DomainObject.Predmet.ProtustrankaFormatedOIB>
  <DomainObject.Predmet.ProtustrankaFormatedWithAdress>
    <izvorni_sadrzaj> GRADSKI STOLNOTENISKI KLUB, POREČ zastupanog po punomoćniku Boris Lukačić</izvorni_sadrzaj>
    <derivirana_varijabla naziv="DomainObject.Predmet.ProtustrankaFormatedWithAdress_1"> GRADSKI STOLNOTENISKI KLUB, POREČ zastupanog po punomoćniku Boris Lukačić</derivirana_varijabla>
  </DomainObject.Predmet.ProtustrankaFormatedWithAdress>
  <DomainObject.Predmet.ProtustrankaFormatedWithAdressOIB>
    <izvorni_sadrzaj> GRADSKI STOLNOTENISKI KLUB, POREČ, OIB 81364750228 zastupanog po punomoćniku Boris Lukačić</izvorni_sadrzaj>
    <derivirana_varijabla naziv="DomainObject.Predmet.ProtustrankaFormatedWithAdressOIB_1"> GRADSKI STOLNOTENISKI KLUB, POREČ, OIB 81364750228 zastupanog po punomoćniku Boris Lukačić</derivirana_varijabla>
  </DomainObject.Predmet.ProtustrankaFormatedWithAdressOIB>
  <DomainObject.Predmet.ProtustrankaWithAdress>
    <izvorni_sadrzaj>GRADSKI STOLNOTENISKI KLUB, POREČ </izvorni_sadrzaj>
    <derivirana_varijabla naziv="DomainObject.Predmet.ProtustrankaWithAdress_1">GRADSKI STOLNOTENISKI KLUB, POREČ </derivirana_varijabla>
  </DomainObject.Predmet.ProtustrankaWithAdress>
  <DomainObject.Predmet.ProtustrankaWithAdressOIB>
    <izvorni_sadrzaj>GRADSKI STOLNOTENISKI KLUB, POREČ, OIB 81364750228</izvorni_sadrzaj>
    <derivirana_varijabla naziv="DomainObject.Predmet.ProtustrankaWithAdressOIB_1">GRADSKI STOLNOTENISKI KLUB, POREČ, OIB 81364750228</derivirana_varijabla>
  </DomainObject.Predmet.ProtustrankaWithAdressOIB>
  <DomainObject.Predmet.ProtustrankaNazivFormated>
    <izvorni_sadrzaj>GRADSKI STOLNOTENISKI KLUB, POREČ</izvorni_sadrzaj>
    <derivirana_varijabla naziv="DomainObject.Predmet.ProtustrankaNazivFormated_1">GRADSKI STOLNOTENISKI KLUB, POREČ</derivirana_varijabla>
  </DomainObject.Predmet.ProtustrankaNazivFormated>
  <DomainObject.Predmet.ProtustrankaNazivFormatedOIB>
    <izvorni_sadrzaj>GRADSKI STOLNOTENISKI KLUB, POREČ, OIB 81364750228</izvorni_sadrzaj>
    <derivirana_varijabla naziv="DomainObject.Predmet.ProtustrankaNazivFormatedOIB_1">GRADSKI STOLNOTENISKI KLUB, POREČ, OIB 81364750228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GRADSKI STOLNOTENISKI KLUB, POREČ</izvorni_sadrzaj>
    <derivirana_varijabla naziv="DomainObject.Predmet.StrankaFormated_1">  GRADSKI STOLNOTENISKI KLUB, POREČ</derivirana_varijabla>
  </DomainObject.Predmet.StrankaFormated>
  <DomainObject.Predmet.StrankaFormatedOIB>
    <izvorni_sadrzaj>  GRADSKI STOLNOTENISKI KLUB, POREČ, OIB 81364750228</izvorni_sadrzaj>
    <derivirana_varijabla naziv="DomainObject.Predmet.StrankaFormatedOIB_1">  GRADSKI STOLNOTENISKI KLUB, POREČ, OIB 81364750228</derivirana_varijabla>
  </DomainObject.Predmet.StrankaFormatedOIB>
  <DomainObject.Predmet.StrankaFormatedWithAdress>
    <izvorni_sadrzaj> GRADSKI STOLNOTENISKI KLUB, POREČ</izvorni_sadrzaj>
    <derivirana_varijabla naziv="DomainObject.Predmet.StrankaFormatedWithAdress_1"> GRADSKI STOLNOTENISKI KLUB, POREČ</derivirana_varijabla>
  </DomainObject.Predmet.StrankaFormatedWithAdress>
  <DomainObject.Predmet.StrankaFormatedWithAdressOIB>
    <izvorni_sadrzaj> GRADSKI STOLNOTENISKI KLUB, POREČ, OIB 81364750228</izvorni_sadrzaj>
    <derivirana_varijabla naziv="DomainObject.Predmet.StrankaFormatedWithAdressOIB_1"> GRADSKI STOLNOTENISKI KLUB, POREČ, OIB 81364750228</derivirana_varijabla>
  </DomainObject.Predmet.StrankaFormatedWithAdressOIB>
  <DomainObject.Predmet.StrankaWithAdress>
    <izvorni_sadrzaj>GRADSKI STOLNOTENISKI KLUB, POREČ </izvorni_sadrzaj>
    <derivirana_varijabla naziv="DomainObject.Predmet.StrankaWithAdress_1">GRADSKI STOLNOTENISKI KLUB, POREČ </derivirana_varijabla>
  </DomainObject.Predmet.StrankaWithAdress>
  <DomainObject.Predmet.StrankaWithAdressOIB>
    <izvorni_sadrzaj>GRADSKI STOLNOTENISKI KLUB, POREČ, OIB 81364750228</izvorni_sadrzaj>
    <derivirana_varijabla naziv="DomainObject.Predmet.StrankaWithAdressOIB_1">GRADSKI STOLNOTENISKI KLUB, POREČ, OIB 81364750228</derivirana_varijabla>
  </DomainObject.Predmet.StrankaWithAdressOIB>
  <DomainObject.Predmet.StrankaNazivFormated>
    <izvorni_sadrzaj>GRADSKI STOLNOTENISKI KLUB, POREČ</izvorni_sadrzaj>
    <derivirana_varijabla naziv="DomainObject.Predmet.StrankaNazivFormated_1">GRADSKI STOLNOTENISKI KLUB, POREČ</derivirana_varijabla>
  </DomainObject.Predmet.StrankaNazivFormated>
  <DomainObject.Predmet.StrankaNazivFormatedOIB>
    <izvorni_sadrzaj>GRADSKI STOLNOTENISKI KLUB, POREČ, OIB 81364750228</izvorni_sadrzaj>
    <derivirana_varijabla naziv="DomainObject.Predmet.StrankaNazivFormatedOIB_1">GRADSKI STOLNOTENISKI KLUB, POREČ, OIB 81364750228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GRADSKI STOLNOTENISKI KLUB, POREČ</item>
    </izvorni_sadrzaj>
    <derivirana_varijabla naziv="DomainObject.Predmet.StrankaListFormated_1">
      <item>GRADSKI STOLNOTENISKI KLUB, POREČ</item>
    </derivirana_varijabla>
  </DomainObject.Predmet.StrankaListFormated>
  <DomainObject.Predmet.StrankaListFormatedOIB>
    <izvorni_sadrzaj>
      <item>GRADSKI STOLNOTENISKI KLUB, POREČ, OIB 81364750228</item>
    </izvorni_sadrzaj>
    <derivirana_varijabla naziv="DomainObject.Predmet.StrankaListFormatedOIB_1">
      <item>GRADSKI STOLNOTENISKI KLUB, POREČ, OIB 81364750228</item>
    </derivirana_varijabla>
  </DomainObject.Predmet.StrankaListFormatedOIB>
  <DomainObject.Predmet.StrankaListFormatedWithAdress>
    <izvorni_sadrzaj>
      <item>GRADSKI STOLNOTENISKI KLUB, POREČ</item>
    </izvorni_sadrzaj>
    <derivirana_varijabla naziv="DomainObject.Predmet.StrankaListFormatedWithAdress_1">
      <item>GRADSKI STOLNOTENISKI KLUB, POREČ</item>
    </derivirana_varijabla>
  </DomainObject.Predmet.StrankaListFormatedWithAdress>
  <DomainObject.Predmet.StrankaListFormatedWithAdressOIB>
    <izvorni_sadrzaj>
      <item>GRADSKI STOLNOTENISKI KLUB, POREČ, OIB 81364750228</item>
    </izvorni_sadrzaj>
    <derivirana_varijabla naziv="DomainObject.Predmet.StrankaListFormatedWithAdressOIB_1">
      <item>GRADSKI STOLNOTENISKI KLUB, POREČ, OIB 81364750228</item>
    </derivirana_varijabla>
  </DomainObject.Predmet.StrankaListFormatedWithAdressOIB>
  <DomainObject.Predmet.StrankaListNazivFormated>
    <izvorni_sadrzaj>
      <item>GRADSKI STOLNOTENISKI KLUB, POREČ</item>
    </izvorni_sadrzaj>
    <derivirana_varijabla naziv="DomainObject.Predmet.StrankaListNazivFormated_1">
      <item>GRADSKI STOLNOTENISKI KLUB, POREČ</item>
    </derivirana_varijabla>
  </DomainObject.Predmet.StrankaListNazivFormated>
  <DomainObject.Predmet.StrankaListNazivFormatedOIB>
    <izvorni_sadrzaj>
      <item>GRADSKI STOLNOTENISKI KLUB, POREČ, OIB 81364750228</item>
    </izvorni_sadrzaj>
    <derivirana_varijabla naziv="DomainObject.Predmet.StrankaListNazivFormatedOIB_1">
      <item>GRADSKI STOLNOTENISKI KLUB, POREČ, OIB 81364750228</item>
    </derivirana_varijabla>
  </DomainObject.Predmet.StrankaListNazivFormatedOIB>
  <DomainObject.Predmet.ProtuStrankaListFormated>
    <izvorni_sadrzaj>
      <item>GRADSKI STOLNOTENISKI KLUB, POREČ zastupanog po punomoćniku Boris Lukačić</item>
    </izvorni_sadrzaj>
    <derivirana_varijabla naziv="DomainObject.Predmet.ProtuStrankaListFormated_1">
      <item>GRADSKI STOLNOTENISKI KLUB, POREČ zastupanog po punomoćniku Boris Lukačić</item>
    </derivirana_varijabla>
  </DomainObject.Predmet.ProtuStrankaListFormated>
  <DomainObject.Predmet.ProtuStrankaListFormatedOIB>
    <izvorni_sadrzaj>
      <item>GRADSKI STOLNOTENISKI KLUB, POREČ, OIB 81364750228 zastupanog po punomoćniku Boris Lukačić</item>
    </izvorni_sadrzaj>
    <derivirana_varijabla naziv="DomainObject.Predmet.ProtuStrankaListFormatedOIB_1">
      <item>GRADSKI STOLNOTENISKI KLUB, POREČ, OIB 81364750228 zastupanog po punomoćniku Boris Lukačić</item>
    </derivirana_varijabla>
  </DomainObject.Predmet.ProtuStrankaListFormatedOIB>
  <DomainObject.Predmet.ProtuStrankaListFormatedWithAdress>
    <izvorni_sadrzaj>
      <item>GRADSKI STOLNOTENISKI KLUB, POREČ zastupanog po punomoćniku Boris Lukačić</item>
    </izvorni_sadrzaj>
    <derivirana_varijabla naziv="DomainObject.Predmet.ProtuStrankaListFormatedWithAdress_1">
      <item>GRADSKI STOLNOTENISKI KLUB, POREČ zastupanog po punomoćniku Boris Lukačić</item>
    </derivirana_varijabla>
  </DomainObject.Predmet.ProtuStrankaListFormatedWithAdress>
  <DomainObject.Predmet.ProtuStrankaListFormatedWithAdressOIB>
    <izvorni_sadrzaj>
      <item>GRADSKI STOLNOTENISKI KLUB, POREČ, OIB 81364750228 zastupanog po punomoćniku Boris Lukačić</item>
    </izvorni_sadrzaj>
    <derivirana_varijabla naziv="DomainObject.Predmet.ProtuStrankaListFormatedWithAdressOIB_1">
      <item>GRADSKI STOLNOTENISKI KLUB, POREČ, OIB 81364750228 zastupanog po punomoćniku Boris Lukačić</item>
    </derivirana_varijabla>
  </DomainObject.Predmet.ProtuStrankaListFormatedWithAdressOIB>
  <DomainObject.Predmet.ProtuStrankaListNazivFormated>
    <izvorni_sadrzaj>
      <item>GRADSKI STOLNOTENISKI KLUB, POREČ</item>
    </izvorni_sadrzaj>
    <derivirana_varijabla naziv="DomainObject.Predmet.ProtuStrankaListNazivFormated_1">
      <item>GRADSKI STOLNOTENISKI KLUB, POREČ</item>
    </derivirana_varijabla>
  </DomainObject.Predmet.ProtuStrankaListNazivFormated>
  <DomainObject.Predmet.ProtuStrankaListNazivFormatedOIB>
    <izvorni_sadrzaj>
      <item>GRADSKI STOLNOTENISKI KLUB, POREČ, OIB 81364750228</item>
    </izvorni_sadrzaj>
    <derivirana_varijabla naziv="DomainObject.Predmet.ProtuStrankaListNazivFormatedOIB_1">
      <item>GRADSKI STOLNOTENISKI KLUB, POREČ, OIB 81364750228</item>
    </derivirana_varijabla>
  </DomainObject.Predmet.ProtuStrankaListNazivFormatedOIB>
  <DomainObject.Predmet.OstaliListFormated>
    <izvorni_sadrzaj>
      <item>Boris Lukačić punomoćnik sudionika u postupku GRADSKI STOLNOTENISKI KLUB, POREČ</item>
    </izvorni_sadrzaj>
    <derivirana_varijabla naziv="DomainObject.Predmet.OstaliListFormated_1">
      <item>Boris Lukačić punomoćnik sudionika u postupku GRADSKI STOLNOTENISKI KLUB, POREČ</item>
    </derivirana_varijabla>
  </DomainObject.Predmet.OstaliListFormated>
  <DomainObject.Predmet.OstaliListFormatedOIB>
    <izvorni_sadrzaj>
      <item>Boris Lukačić, OIB 54395071034 punomoćnik sudionika u postupku GRADSKI STOLNOTENISKI KLUB, POREČ</item>
    </izvorni_sadrzaj>
    <derivirana_varijabla naziv="DomainObject.Predmet.OstaliListFormatedOIB_1">
      <item>Boris Lukačić, OIB 54395071034 punomoćnik sudionika u postupku GRADSKI STOLNOTENISKI KLUB, POREČ</item>
    </derivirana_varijabla>
  </DomainObject.Predmet.OstaliListFormatedOIB>
  <DomainObject.Predmet.OstaliListFormatedWithAdress>
    <izvorni_sadrzaj>
      <item>Boris Lukačić, Dr. Silvio Fortuna 9, 52463 Višnjan punomoćnik sudionika u postupku GRADSKI STOLNOTENISKI KLUB, POREČ</item>
    </izvorni_sadrzaj>
    <derivirana_varijabla naziv="DomainObject.Predmet.OstaliListFormatedWithAdress_1">
      <item>Boris Lukačić, Dr. Silvio Fortuna 9, 52463 Višnjan punomoćnik sudionika u postupku GRADSKI STOLNOTENISKI KLUB, POREČ</item>
    </derivirana_varijabla>
  </DomainObject.Predmet.OstaliListFormatedWithAdress>
  <DomainObject.Predmet.OstaliListFormatedWithAdressOIB>
    <izvorni_sadrzaj>
      <item>Boris Lukačić, OIB 54395071034, Dr. Silvio Fortuna 9, 52463 Višnjan punomoćnik sudionika u postupku GRADSKI STOLNOTENISKI KLUB, POREČ</item>
    </izvorni_sadrzaj>
    <derivirana_varijabla naziv="DomainObject.Predmet.OstaliListFormatedWithAdressOIB_1">
      <item>Boris Lukačić, OIB 54395071034, Dr. Silvio Fortuna 9, 52463 Višnjan punomoćnik sudionika u postupku GRADSKI STOLNOTENISKI KLUB, POREČ</item>
    </derivirana_varijabla>
  </DomainObject.Predmet.OstaliListFormatedWithAdressOIB>
  <DomainObject.Predmet.OstaliListNazivFormated>
    <izvorni_sadrzaj>
      <item>Boris Lukačić</item>
    </izvorni_sadrzaj>
    <derivirana_varijabla naziv="DomainObject.Predmet.OstaliListNazivFormated_1">
      <item>Boris Lukačić</item>
    </derivirana_varijabla>
  </DomainObject.Predmet.OstaliListNazivFormated>
  <DomainObject.Predmet.OstaliListNazivFormatedOIB>
    <izvorni_sadrzaj>
      <item>Boris Lukačić, OIB 54395071034</item>
    </izvorni_sadrzaj>
    <derivirana_varijabla naziv="DomainObject.Predmet.OstaliListNazivFormatedOIB_1">
      <item>Boris Lukačić, OIB 54395071034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GRADSKI STOLNOTENISKI KLUB, POREČ</izvorni_sadrzaj>
    <derivirana_varijabla naziv="DomainObject.Predmet.StrankaIDrugi_1">GRADSKI STOLNOTENISKI KLUB, POREČ</derivirana_varijabla>
  </DomainObject.Predmet.StrankaIDrugi>
  <DomainObject.Predmet.ProtustrankaIDrugi>
    <izvorni_sadrzaj>GRADSKI STOLNOTENISKI KLUB, POREČ</izvorni_sadrzaj>
    <derivirana_varijabla naziv="DomainObject.Predmet.ProtustrankaIDrugi_1">GRADSKI STOLNOTENISKI KLUB, POREČ</derivirana_varijabla>
  </DomainObject.Predmet.ProtustrankaIDrugi>
  <DomainObject.Predmet.StrankaIDrugiAdressOIB>
    <izvorni_sadrzaj>GRADSKI STOLNOTENISKI KLUB, POREČ, OIB 81364750228</izvorni_sadrzaj>
    <derivirana_varijabla naziv="DomainObject.Predmet.StrankaIDrugiAdressOIB_1">GRADSKI STOLNOTENISKI KLUB, POREČ, OIB 81364750228</derivirana_varijabla>
  </DomainObject.Predmet.StrankaIDrugiAdressOIB>
  <DomainObject.Predmet.ProtustrankaIDrugiAdressOIB>
    <izvorni_sadrzaj>GRADSKI STOLNOTENISKI KLUB, POREČ, OIB 81364750228</izvorni_sadrzaj>
    <derivirana_varijabla naziv="DomainObject.Predmet.ProtustrankaIDrugiAdressOIB_1">GRADSKI STOLNOTENISKI KLUB, POREČ, OIB 81364750228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GRADSKI STOLNOTENISKI KLUB, POREČ</item>
      <item>GRADSKI STOLNOTENISKI KLUB, POREČ</item>
      <item>Boris Lukačić</item>
    </izvorni_sadrzaj>
    <derivirana_varijabla naziv="DomainObject.Predmet.SudioniciListNaziv_1">
      <item>GRADSKI STOLNOTENISKI KLUB, POREČ</item>
      <item>GRADSKI STOLNOTENISKI KLUB, POREČ</item>
      <item>Boris Lukačić</item>
    </derivirana_varijabla>
  </DomainObject.Predmet.SudioniciListNaziv>
  <DomainObject.Predmet.SudioniciListAdressOIB>
    <izvorni_sadrzaj>
      <item>GRADSKI STOLNOTENISKI KLUB, POREČ, OIB 81364750228</item>
      <item>GRADSKI STOLNOTENISKI KLUB, POREČ, OIB 81364750228</item>
      <item>Boris Lukačić, OIB 54395071034, Dr. Silvio Fortuna 9,52463 Višnjan</item>
    </izvorni_sadrzaj>
    <derivirana_varijabla naziv="DomainObject.Predmet.SudioniciListAdressOIB_1">
      <item>GRADSKI STOLNOTENISKI KLUB, POREČ, OIB 81364750228</item>
      <item>GRADSKI STOLNOTENISKI KLUB, POREČ, OIB 81364750228</item>
      <item>Boris Lukačić, OIB 54395071034, Dr. Silvio Fortuna 9,52463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81364750228</item>
      <item>, OIB 81364750228</item>
      <item>, OIB 54395071034</item>
    </izvorni_sadrzaj>
    <derivirana_varijabla naziv="DomainObject.Predmet.SudioniciListNazivOIB_1">
      <item>, OIB 81364750228</item>
      <item>, OIB 81364750228</item>
      <item>, OIB 54395071034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1425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2018-06-08T08:06:00Z</dcterms:created>
  <dc:creator>Jasmina Matika</dc:creator>
  <cp:lastModifiedBy>Sanja Lakošeljac</cp:lastModifiedBy>
  <dcterms:modified xmlns:xsi="http://www.w3.org/2001/XMLSchema-instance" xsi:type="dcterms:W3CDTF">2018-06-08T10:23:00Z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(St-197-18 - ZAKLJUČAK - POZIV PREDLAGATELJU ZA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