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ffd59" w14:paraId="d2ffd59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813622">
        <w:t>4</w:t>
      </w:r>
      <w:r w:rsidR="00A9783B">
        <w:t>279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12159">
        <w:t>4</w:t>
      </w:r>
      <w:r w:rsidR="00A9783B">
        <w:t>279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B37548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A9783B">
        <w:t>BU-</w:t>
      </w:r>
      <w:proofErr w:type="spellStart"/>
      <w:r w:rsidR="00A9783B">
        <w:t>BU</w:t>
      </w:r>
      <w:proofErr w:type="spellEnd"/>
      <w:r w:rsidR="00A9783B">
        <w:t xml:space="preserve"> PARTNER d.o.o., OIB 56584443994, Zagreb, Rudolfa Bičanića 24</w:t>
      </w:r>
      <w:r w:rsidR="0081362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A9783B">
        <w:t>42.624,78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F5B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215918"/>
    <w:rsid w:val="002E7A51"/>
    <w:rsid w:val="00312159"/>
    <w:rsid w:val="003A1D14"/>
    <w:rsid w:val="004B4B7E"/>
    <w:rsid w:val="00524D3D"/>
    <w:rsid w:val="006156D0"/>
    <w:rsid w:val="0064498B"/>
    <w:rsid w:val="00690733"/>
    <w:rsid w:val="006D3911"/>
    <w:rsid w:val="00726015"/>
    <w:rsid w:val="00750B6E"/>
    <w:rsid w:val="007D6D1C"/>
    <w:rsid w:val="00813622"/>
    <w:rsid w:val="008C31DE"/>
    <w:rsid w:val="00916F5B"/>
    <w:rsid w:val="009A248B"/>
    <w:rsid w:val="00A9783B"/>
    <w:rsid w:val="00AF31FC"/>
    <w:rsid w:val="00B00AAF"/>
    <w:rsid w:val="00B37548"/>
    <w:rsid w:val="00BC1743"/>
    <w:rsid w:val="00BF5A78"/>
    <w:rsid w:val="00C33CA7"/>
    <w:rsid w:val="00C445F4"/>
    <w:rsid w:val="00D660C0"/>
    <w:rsid w:val="00D970B2"/>
    <w:rsid w:val="00EB611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5A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A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A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A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A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5A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A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A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A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A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4279</izvorni_sadrzaj>
    <derivirana_varijabla naziv="DomainObject.Predmet.Broj_1">4279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St-4279/2015</izvorni_sadrzaj>
    <derivirana_varijabla naziv="DomainObject.Predmet.OznakaBroj_1">St-4279/2015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BU-BU PARTNER d.o.o. zastupanog po punomoćniku Nenad Karamatić</izvorni_sadrzaj>
    <derivirana_varijabla naziv="DomainObject.Predmet.ProtustrankaFormated_1">  BU-BU PARTNER d.o.o. zastupanog po punomoćniku Nenad Karamatić</derivirana_varijabla>
  </DomainObject.Predmet.ProtustrankaFormated>
  <DomainObject.Predmet.ProtustrankaFormatedOIB>
    <izvorni_sadrzaj>  BU-BU PARTNER d.o.o., OIB 56584443994 zastupanog po punomoćniku Nenad Karamatić</izvorni_sadrzaj>
    <derivirana_varijabla naziv="DomainObject.Predmet.ProtustrankaFormatedOIB_1">  BU-BU PARTNER d.o.o., OIB 56584443994 zastupanog po punomoćniku Nenad Karamatić</derivirana_varijabla>
  </DomainObject.Predmet.ProtustrankaFormatedOIB>
  <DomainObject.Predmet.ProtustrankaFormatedWithAdress>
    <izvorni_sadrzaj> BU-BU PARTNER d.o.o., Rudolfa Bićanića 24, 10000 Zagreb zastupanog po punomoćniku Nenad Karamatić</izvorni_sadrzaj>
    <derivirana_varijabla naziv="DomainObject.Predmet.ProtustrankaFormatedWithAdress_1"> BU-BU PARTNER d.o.o., Rudolfa Bićanića 24, 10000 Zagreb zastupanog po punomoćniku Nenad Karamatić</derivirana_varijabla>
  </DomainObject.Predmet.ProtustrankaFormatedWithAdress>
  <DomainObject.Predmet.ProtustrankaFormatedWithAdressOIB>
    <izvorni_sadrzaj> BU-BU PARTNER d.o.o., OIB 56584443994, Rudolfa Bićanića 24, 10000 Zagreb zastupanog po punomoćniku Nenad Karamatić</izvorni_sadrzaj>
    <derivirana_varijabla naziv="DomainObject.Predmet.ProtustrankaFormatedWithAdressOIB_1"> BU-BU PARTNER d.o.o., OIB 56584443994, Rudolfa Bićanića 24, 10000 Zagreb zastupanog po punomoćniku Nenad Karamatić</derivirana_varijabla>
  </DomainObject.Predmet.ProtustrankaFormatedWithAdressOIB>
  <DomainObject.Predmet.ProtustrankaWithAdress>
    <izvorni_sadrzaj>BU-BU PARTNER d.o.o. Rudolfa Bićanića 24, 10000 Zagreb</izvorni_sadrzaj>
    <derivirana_varijabla naziv="DomainObject.Predmet.ProtustrankaWithAdress_1">BU-BU PARTNER d.o.o. Rudolfa Bićanića 24, 10000 Zagreb</derivirana_varijabla>
  </DomainObject.Predmet.ProtustrankaWithAdress>
  <DomainObject.Predmet.ProtustrankaWithAdressOIB>
    <izvorni_sadrzaj>BU-BU PARTNER d.o.o., OIB 56584443994, Rudolfa Bićanića 24, 10000 Zagreb</izvorni_sadrzaj>
    <derivirana_varijabla naziv="DomainObject.Predmet.ProtustrankaWithAdressOIB_1">BU-BU PARTNER d.o.o., OIB 56584443994, Rudolfa Bićanića 24, 10000 Zagreb</derivirana_varijabla>
  </DomainObject.Predmet.ProtustrankaWithAdressOIB>
  <DomainObject.Predmet.ProtustrankaNazivFormated>
    <izvorni_sadrzaj>BU-BU PARTNER d.o.o.</izvorni_sadrzaj>
    <derivirana_varijabla naziv="DomainObject.Predmet.ProtustrankaNazivFormated_1">BU-BU PARTNER d.o.o.</derivirana_varijabla>
  </DomainObject.Predmet.ProtustrankaNazivFormated>
  <DomainObject.Predmet.ProtustrankaNazivFormatedOIB>
    <izvorni_sadrzaj>BU-BU PARTNER d.o.o., OIB 56584443994</izvorni_sadrzaj>
    <derivirana_varijabla naziv="DomainObject.Predmet.ProtustrankaNazivFormatedOIB_1">BU-BU PARTNER d.o.o., OIB 56584443994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BU-BU PARTNER d.o.o. zastupanog po punomoćniku Nenad Karamatić</item>
    </izvorni_sadrzaj>
    <derivirana_varijabla naziv="DomainObject.Predmet.ProtuStrankaListFormated_1">
      <item>BU-BU PARTNER d.o.o. zastupanog po punomoćniku Nenad Karamatić</item>
    </derivirana_varijabla>
  </DomainObject.Predmet.ProtuStrankaListFormated>
  <DomainObject.Predmet.ProtuStrankaListFormatedOIB>
    <izvorni_sadrzaj>
      <item>BU-BU PARTNER d.o.o., OIB 56584443994 zastupanog po punomoćniku Nenad Karamatić</item>
    </izvorni_sadrzaj>
    <derivirana_varijabla naziv="DomainObject.Predmet.ProtuStrankaListFormatedOIB_1">
      <item>BU-BU PARTNER d.o.o., OIB 56584443994 zastupanog po punomoćniku Nenad Karamatić</item>
    </derivirana_varijabla>
  </DomainObject.Predmet.ProtuStrankaListFormatedOIB>
  <DomainObject.Predmet.ProtuStrankaListFormatedWithAdress>
    <izvorni_sadrzaj>
      <item>BU-BU PARTNER d.o.o., Rudolfa Bićanića 24, 10000 Zagreb zastupanog po punomoćniku Nenad Karamatić</item>
    </izvorni_sadrzaj>
    <derivirana_varijabla naziv="DomainObject.Predmet.ProtuStrankaListFormatedWithAdress_1">
      <item>BU-BU PARTNER d.o.o., Rudolfa Bićanića 24, 10000 Zagreb zastupanog po punomoćniku Nenad Karamatić</item>
    </derivirana_varijabla>
  </DomainObject.Predmet.ProtuStrankaListFormatedWithAdress>
  <DomainObject.Predmet.ProtuStrankaListFormatedWithAdressOIB>
    <izvorni_sadrzaj>
      <item>BU-BU PARTNER d.o.o., OIB 56584443994, Rudolfa Bićanića 24, 10000 Zagreb zastupanog po punomoćniku Nenad Karamatić</item>
    </izvorni_sadrzaj>
    <derivirana_varijabla naziv="DomainObject.Predmet.ProtuStrankaListFormatedWithAdressOIB_1">
      <item>BU-BU PARTNER d.o.o., OIB 56584443994, Rudolfa Bićanića 24, 10000 Zagreb zastupanog po punomoćniku Nenad Karamatić</item>
    </derivirana_varijabla>
  </DomainObject.Predmet.ProtuStrankaListFormatedWithAdressOIB>
  <DomainObject.Predmet.ProtuStrankaListNazivFormated>
    <izvorni_sadrzaj>
      <item>BU-BU PARTNER d.o.o.</item>
    </izvorni_sadrzaj>
    <derivirana_varijabla naziv="DomainObject.Predmet.ProtuStrankaListNazivFormated_1">
      <item>BU-BU PARTNER d.o.o.</item>
    </derivirana_varijabla>
  </DomainObject.Predmet.ProtuStrankaListNazivFormated>
  <DomainObject.Predmet.ProtuStrankaListNazivFormatedOIB>
    <izvorni_sadrzaj>
      <item>BU-BU PARTNER d.o.o., OIB 56584443994</item>
    </izvorni_sadrzaj>
    <derivirana_varijabla naziv="DomainObject.Predmet.ProtuStrankaListNazivFormatedOIB_1">
      <item>BU-BU PARTNER d.o.o., OIB 56584443994</item>
    </derivirana_varijabla>
  </DomainObject.Predmet.ProtuStrankaListNazivFormatedOIB>
  <DomainObject.Predmet.OstaliListFormated>
    <izvorni_sadrzaj>
      <item>Nenad Karamatić punomoćnik sudionika u postupku BU-BU PARTNER d.o.o.</item>
    </izvorni_sadrzaj>
    <derivirana_varijabla naziv="DomainObject.Predmet.OstaliListFormated_1">
      <item>Nenad Karamatić punomoćnik sudionika u postupku BU-BU PARTNER d.o.o.</item>
    </derivirana_varijabla>
  </DomainObject.Predmet.OstaliListFormated>
  <DomainObject.Predmet.OstaliListFormatedOIB>
    <izvorni_sadrzaj>
      <item>Nenad Karamatić, OIB 10907913776 punomoćnik sudionika u postupku BU-BU PARTNER d.o.o.</item>
    </izvorni_sadrzaj>
    <derivirana_varijabla naziv="DomainObject.Predmet.OstaliListFormatedOIB_1">
      <item>Nenad Karamatić, OIB 10907913776 punomoćnik sudionika u postupku BU-BU PARTNER d.o.o.</item>
    </derivirana_varijabla>
  </DomainObject.Predmet.OstaliListFormatedOIB>
  <DomainObject.Predmet.OstaliListFormatedWithAdress>
    <izvorni_sadrzaj>
      <item>Nenad Karamatić, Rudolfa Bićanića 24, 10000 Zagreb punomoćnik sudionika u postupku BU-BU PARTNER d.o.o.</item>
    </izvorni_sadrzaj>
    <derivirana_varijabla naziv="DomainObject.Predmet.OstaliListFormatedWithAdress_1">
      <item>Nenad Karamatić, Rudolfa Bićanića 24, 10000 Zagreb punomoćnik sudionika u postupku BU-BU PARTNER d.o.o.</item>
    </derivirana_varijabla>
  </DomainObject.Predmet.OstaliListFormatedWithAdress>
  <DomainObject.Predmet.OstaliListFormatedWithAdressOIB>
    <izvorni_sadrzaj>
      <item>Nenad Karamatić, OIB 10907913776, Rudolfa Bićanića 24, 10000 Zagreb punomoćnik sudionika u postupku BU-BU PARTNER d.o.o.</item>
    </izvorni_sadrzaj>
    <derivirana_varijabla naziv="DomainObject.Predmet.OstaliListFormatedWithAdressOIB_1">
      <item>Nenad Karamatić, OIB 10907913776, Rudolfa Bićanića 24, 10000 Zagreb punomoćnik sudionika u postupku BU-BU PARTNER d.o.o.</item>
    </derivirana_varijabla>
  </DomainObject.Predmet.OstaliListFormatedWithAdressOIB>
  <DomainObject.Predmet.OstaliListNazivFormated>
    <izvorni_sadrzaj>
      <item>Nenad Karamatić</item>
    </izvorni_sadrzaj>
    <derivirana_varijabla naziv="DomainObject.Predmet.OstaliListNazivFormated_1">
      <item>Nenad Karamatić</item>
    </derivirana_varijabla>
  </DomainObject.Predmet.OstaliListNazivFormated>
  <DomainObject.Predmet.OstaliListNazivFormatedOIB>
    <izvorni_sadrzaj>
      <item>Nenad Karamatić, OIB 10907913776</item>
    </izvorni_sadrzaj>
    <derivirana_varijabla naziv="DomainObject.Predmet.OstaliListNazivFormatedOIB_1">
      <item>Nenad Karamatić, OIB 10907913776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BU-BU PARTNER d.o.o.</izvorni_sadrzaj>
    <derivirana_varijabla naziv="DomainObject.Predmet.ProtustrankaIDrugi_1">BU-BU PARTNER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BU-BU PARTNER d.o.o., OIB 56584443994, Rudolfa Bićanića 24, 10000 Zagreb</izvorni_sadrzaj>
    <derivirana_varijabla naziv="DomainObject.Predmet.ProtustrankaIDrugiAdressOIB_1">BU-BU PARTNER d.o.o., OIB 56584443994, Rudolfa Bićanića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BU-BU PARTNER d.o.o.</item>
      <item>Nenad Karamatić</item>
    </izvorni_sadrzaj>
    <derivirana_varijabla naziv="DomainObject.Predmet.SudioniciListNaziv_1">
      <item>FINA Regionalni centar Zagreb</item>
      <item>BU-BU PARTNER d.o.o.</item>
      <item>Nenad Karamatić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BU-BU PARTNER d.o.o., OIB 56584443994, Rudolfa Bićanića 24,10000 Zagreb</item>
      <item>Nenad Karamatić, OIB 10907913776, Rudolfa Bićanića 24,10000 Zagreb</item>
    </izvorni_sadrzaj>
    <derivirana_varijabla naziv="DomainObject.Predmet.SudioniciListAdressOIB_1">
      <item>FINA Regionalni centar Zagreb, OIB 85821130368, Trg svibanjskih žrtava 1995. 1,10000 Zagreb</item>
      <item>BU-BU PARTNER d.o.o., OIB 56584443994, Rudolfa Bićanića 24,10000 Zagreb</item>
      <item>Nenad Karamatić, OIB 10907913776, Rudolfa Bićanića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56584443994</item>
      <item>, OIB 10907913776</item>
    </izvorni_sadrzaj>
    <derivirana_varijabla naziv="DomainObject.Predmet.SudioniciListNazivOIB_1">
      <item>, OIB 85821130368</item>
      <item>, OIB 56584443994</item>
      <item>, OIB 10907913776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1328</properties:Characters>
  <properties:Lines>48</properties:Lines>
  <properties:Paragraphs>17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2016-01-15T10:16:00Z</cp:lastPrinted>
  <dcterms:modified xmlns:xsi="http://www.w3.org/2001/XMLSchema-instance" xsi:type="dcterms:W3CDTF">2016-01-15T10:16:00Z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