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9612" w14:paraId="1d99612" w:rsidRDefault="00414F7B" w:rsidP="00414F7B" w:rsidR="00414F7B" w:rsidRPr="00BA177A">
      <w:pPr>
        <w15:collapsed w:val="false"/>
      </w:pPr>
      <w:bookmarkStart w:name="_GoBack" w:id="0"/>
      <w:bookmarkEnd w:id="0"/>
      <w:r w:rsidRPr="00BA177A">
        <w:t xml:space="preserve">            </w:t>
      </w:r>
      <w:r w:rsidRPr="00BA177A">
        <w:rPr>
          <w:noProof/>
        </w:rPr>
        <w:drawing>
          <wp:inline distR="0" distL="0" distB="0" distT="0">
            <wp:extent cy="914400" cx="67310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14400" cx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4F7B" w:rsidP="00414F7B" w:rsidR="00414F7B" w:rsidRPr="00BA177A"/>
    <w:p w:rsidRDefault="00414F7B" w:rsidP="00414F7B" w:rsidR="00414F7B" w:rsidRPr="00BA177A">
      <w:r w:rsidRPr="00BA177A">
        <w:t>REPUBLIKA HRVATSKA</w:t>
      </w:r>
    </w:p>
    <w:p w:rsidRDefault="00414F7B" w:rsidP="00414F7B" w:rsidR="00414F7B" w:rsidRPr="00BA177A">
      <w:r w:rsidRPr="00BA177A">
        <w:t>TRGOVAČKI SUD U OSIJEKU</w:t>
      </w:r>
    </w:p>
    <w:p w:rsidRDefault="00414F7B" w:rsidP="00414F7B" w:rsidR="00414F7B" w:rsidRPr="00BA177A">
      <w:r w:rsidRPr="00BA177A">
        <w:t>STALNA SLUŽBA U SLAVONSKOM BRODU</w:t>
      </w:r>
    </w:p>
    <w:p w:rsidRDefault="00414F7B" w:rsidP="00414F7B" w:rsidR="00414F7B" w:rsidRPr="00BA177A">
      <w:r w:rsidRPr="00BA177A">
        <w:t>Trg pobjede 13</w:t>
      </w:r>
    </w:p>
    <w:p w:rsidRDefault="00414F7B" w:rsidP="00414F7B" w:rsidR="00414F7B" w:rsidRPr="00BA177A">
      <w:pPr>
        <w:rPr>
          <w:b/>
          <w:bCs/>
        </w:rPr>
      </w:pPr>
      <w:r w:rsidRPr="00BA177A">
        <w:t xml:space="preserve">35000 Slavonski Brod                                                                       </w:t>
      </w:r>
      <w:r w:rsidRPr="00BA177A">
        <w:rPr>
          <w:b/>
          <w:bCs/>
        </w:rPr>
        <w:t>Broj: 3 St-</w:t>
      </w:r>
      <w:r w:rsidR="00BA177A" w:rsidRPr="00BA177A">
        <w:rPr>
          <w:b/>
          <w:bCs/>
        </w:rPr>
        <w:t>4</w:t>
      </w:r>
      <w:r w:rsidRPr="00BA177A">
        <w:rPr>
          <w:b/>
          <w:bCs/>
        </w:rPr>
        <w:t>/</w:t>
      </w:r>
      <w:r w:rsidR="00BA177A" w:rsidRPr="00BA177A">
        <w:rPr>
          <w:b/>
          <w:bCs/>
        </w:rPr>
        <w:t>2015-158</w:t>
      </w:r>
    </w:p>
    <w:p w:rsidRDefault="00414F7B" w:rsidP="00414F7B" w:rsidR="00414F7B" w:rsidRPr="00BA177A"/>
    <w:p w:rsidRDefault="00414F7B" w:rsidP="00414F7B" w:rsidR="00414F7B" w:rsidRPr="00BA177A">
      <w:pPr>
        <w:jc w:val="center"/>
        <w:rPr>
          <w:b/>
          <w:bCs/>
        </w:rPr>
      </w:pPr>
    </w:p>
    <w:p w:rsidRDefault="00414F7B" w:rsidP="00414F7B" w:rsidR="00414F7B" w:rsidRPr="00BA177A">
      <w:pPr>
        <w:jc w:val="center"/>
      </w:pPr>
      <w:r w:rsidRPr="00BA177A">
        <w:rPr>
          <w:b/>
          <w:bCs/>
        </w:rPr>
        <w:t xml:space="preserve">Z A K L J U Č A K </w:t>
      </w:r>
    </w:p>
    <w:p w:rsidRDefault="00414F7B" w:rsidP="00414F7B" w:rsidR="00414F7B" w:rsidRPr="00BA177A"/>
    <w:p w:rsidRDefault="00414F7B" w:rsidP="00414F7B" w:rsidR="00414F7B" w:rsidRPr="00BA177A">
      <w:pPr>
        <w:jc w:val="both"/>
      </w:pPr>
      <w:r w:rsidRPr="00BA177A">
        <w:rPr>
          <w:b/>
          <w:bCs/>
        </w:rPr>
        <w:t xml:space="preserve">            TRGOVAČKI SUD U OSIJEKU, STALNA SLUŽBA U SLAVONSKOM BRODU, </w:t>
      </w:r>
      <w:r w:rsidRPr="00BA177A">
        <w:t>po stečajnom sucu Danieli Martini Maoduš, u stečajnom postupku nad  dužnikom</w:t>
      </w:r>
      <w:r w:rsidR="00BA177A" w:rsidRPr="00BA177A">
        <w:t xml:space="preserve"> Deanom </w:t>
      </w:r>
      <w:proofErr w:type="spellStart"/>
      <w:r w:rsidR="00BA177A" w:rsidRPr="00BA177A">
        <w:t>Petošić</w:t>
      </w:r>
      <w:proofErr w:type="spellEnd"/>
      <w:r w:rsidR="00BA177A" w:rsidRPr="00BA177A">
        <w:t xml:space="preserve">, OIB: 76060495976, </w:t>
      </w:r>
      <w:proofErr w:type="spellStart"/>
      <w:r w:rsidR="00BA177A" w:rsidRPr="00BA177A">
        <w:t>Arslanovci</w:t>
      </w:r>
      <w:proofErr w:type="spellEnd"/>
      <w:r w:rsidR="00BA177A" w:rsidRPr="00BA177A">
        <w:t xml:space="preserve"> 4, Požega, kao vlasnik obrta LEON ART, agencija za promet nekretnina i posredovanje, Požega, u stečaju</w:t>
      </w:r>
      <w:r w:rsidR="00160703">
        <w:t>, 12. srpnja 2018.</w:t>
      </w:r>
    </w:p>
    <w:p w:rsidRDefault="00414F7B" w:rsidP="00414F7B" w:rsidR="00414F7B" w:rsidRPr="00BA177A">
      <w:pPr>
        <w:jc w:val="both"/>
      </w:pPr>
    </w:p>
    <w:p w:rsidRDefault="00414F7B" w:rsidP="00414F7B" w:rsidR="00414F7B" w:rsidRPr="00BA177A">
      <w:pPr>
        <w:jc w:val="center"/>
        <w:rPr>
          <w:color w:val="222222"/>
        </w:rPr>
      </w:pPr>
      <w:r w:rsidRPr="00BA177A">
        <w:rPr>
          <w:color w:val="222222"/>
        </w:rPr>
        <w:t>z a k l j u č i o   j e</w:t>
      </w:r>
    </w:p>
    <w:p w:rsidRDefault="00414F7B" w:rsidP="00414F7B" w:rsidR="00414F7B" w:rsidRPr="00BA177A">
      <w:pPr>
        <w:jc w:val="center"/>
        <w:rPr>
          <w:color w:val="222222"/>
        </w:rPr>
      </w:pPr>
    </w:p>
    <w:p w:rsidRDefault="00414F7B" w:rsidP="00BA177A" w:rsidR="00414F7B" w:rsidRPr="00BA177A">
      <w:pPr>
        <w:pStyle w:val="Odlomakpopisa"/>
        <w:numPr>
          <w:ilvl w:val="0"/>
          <w:numId w:val="1"/>
        </w:numPr>
        <w:contextualSpacing/>
        <w:rPr>
          <w:rFonts w:cs="Times New Roman" w:hAnsi="Times New Roman" w:ascii="Times New Roman"/>
          <w:b/>
          <w:bCs/>
          <w:sz w:val="24"/>
          <w:szCs w:val="24"/>
        </w:rPr>
      </w:pPr>
      <w:r w:rsidRPr="00BA177A">
        <w:rPr>
          <w:rFonts w:cs="Times New Roman" w:hAnsi="Times New Roman" w:ascii="Times New Roman"/>
          <w:sz w:val="24"/>
          <w:szCs w:val="24"/>
        </w:rPr>
        <w:t xml:space="preserve">Odgađa se ročište za </w:t>
      </w:r>
      <w:r w:rsidR="00BA177A" w:rsidRPr="00BA177A">
        <w:rPr>
          <w:rFonts w:cs="Times New Roman" w:hAnsi="Times New Roman" w:ascii="Times New Roman"/>
          <w:sz w:val="24"/>
          <w:szCs w:val="24"/>
        </w:rPr>
        <w:t xml:space="preserve">diobu </w:t>
      </w:r>
      <w:proofErr w:type="spellStart"/>
      <w:r w:rsidR="00BA177A" w:rsidRPr="00BA177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BA177A" w:rsidRPr="00BA177A">
        <w:rPr>
          <w:rFonts w:cs="Times New Roman" w:hAnsi="Times New Roman" w:ascii="Times New Roman"/>
          <w:sz w:val="24"/>
          <w:szCs w:val="24"/>
        </w:rPr>
        <w:t xml:space="preserve"> </w:t>
      </w:r>
      <w:r w:rsidRPr="00BA177A">
        <w:rPr>
          <w:rFonts w:cs="Times New Roman" w:hAnsi="Times New Roman" w:ascii="Times New Roman"/>
          <w:sz w:val="24"/>
          <w:szCs w:val="24"/>
        </w:rPr>
        <w:t>u postupku stečaja nad stečajnim dužnikom </w:t>
      </w:r>
      <w:r w:rsidR="00BA177A" w:rsidRPr="00BA177A">
        <w:rPr>
          <w:rFonts w:cs="Times New Roman" w:hAnsi="Times New Roman" w:ascii="Times New Roman"/>
          <w:b/>
          <w:bCs/>
          <w:sz w:val="24"/>
          <w:szCs w:val="24"/>
        </w:rPr>
        <w:t xml:space="preserve">Dejan </w:t>
      </w:r>
      <w:proofErr w:type="spellStart"/>
      <w:r w:rsidR="00BA177A" w:rsidRPr="00BA177A">
        <w:rPr>
          <w:rFonts w:cs="Times New Roman" w:hAnsi="Times New Roman" w:ascii="Times New Roman"/>
          <w:b/>
          <w:bCs/>
          <w:sz w:val="24"/>
          <w:szCs w:val="24"/>
        </w:rPr>
        <w:t>Petošić</w:t>
      </w:r>
      <w:proofErr w:type="spellEnd"/>
      <w:r w:rsidR="00BA177A" w:rsidRPr="00BA177A">
        <w:rPr>
          <w:rFonts w:cs="Times New Roman" w:hAnsi="Times New Roman" w:ascii="Times New Roman"/>
          <w:b/>
          <w:bCs/>
          <w:sz w:val="24"/>
          <w:szCs w:val="24"/>
        </w:rPr>
        <w:t xml:space="preserve">, OIB: 76060495976, </w:t>
      </w:r>
      <w:proofErr w:type="spellStart"/>
      <w:r w:rsidR="00BA177A" w:rsidRPr="00BA177A">
        <w:rPr>
          <w:rFonts w:cs="Times New Roman" w:hAnsi="Times New Roman" w:ascii="Times New Roman"/>
          <w:b/>
          <w:bCs/>
          <w:sz w:val="24"/>
          <w:szCs w:val="24"/>
        </w:rPr>
        <w:t>Arslanovci</w:t>
      </w:r>
      <w:proofErr w:type="spellEnd"/>
      <w:r w:rsidR="00BA177A" w:rsidRPr="00BA177A">
        <w:rPr>
          <w:rFonts w:cs="Times New Roman" w:hAnsi="Times New Roman" w:ascii="Times New Roman"/>
          <w:b/>
          <w:bCs/>
          <w:sz w:val="24"/>
          <w:szCs w:val="24"/>
        </w:rPr>
        <w:t xml:space="preserve"> 4, Požega, kao vlasnik obrta LEON ART, agencija za promet nekretnina i posredovanje, Požega, u stečaju</w:t>
      </w:r>
      <w:r w:rsidRPr="00BA177A">
        <w:rPr>
          <w:rFonts w:cs="Times New Roman" w:hAnsi="Times New Roman" w:ascii="Times New Roman"/>
          <w:b/>
          <w:bCs/>
          <w:sz w:val="24"/>
          <w:szCs w:val="24"/>
        </w:rPr>
        <w:t>,</w:t>
      </w:r>
      <w:r w:rsidRPr="00BA177A">
        <w:rPr>
          <w:rFonts w:cs="Times New Roman" w:hAnsi="Times New Roman" w:ascii="Times New Roman"/>
          <w:sz w:val="24"/>
          <w:szCs w:val="24"/>
        </w:rPr>
        <w:t xml:space="preserve"> zakazano za dan:  </w:t>
      </w:r>
      <w:r w:rsidR="00BA177A">
        <w:rPr>
          <w:rFonts w:cs="Times New Roman" w:hAnsi="Times New Roman" w:ascii="Times New Roman"/>
          <w:sz w:val="24"/>
          <w:szCs w:val="24"/>
        </w:rPr>
        <w:t>17</w:t>
      </w:r>
      <w:r w:rsidRPr="00BA177A">
        <w:rPr>
          <w:rFonts w:cs="Times New Roman" w:hAnsi="Times New Roman" w:ascii="Times New Roman"/>
          <w:sz w:val="24"/>
          <w:szCs w:val="24"/>
        </w:rPr>
        <w:t>. srpnja 2018. u 9,</w:t>
      </w:r>
      <w:r w:rsidR="00BA177A">
        <w:rPr>
          <w:rFonts w:cs="Times New Roman" w:hAnsi="Times New Roman" w:ascii="Times New Roman"/>
          <w:sz w:val="24"/>
          <w:szCs w:val="24"/>
        </w:rPr>
        <w:t>10</w:t>
      </w:r>
      <w:r w:rsidRPr="00BA177A">
        <w:rPr>
          <w:rFonts w:cs="Times New Roman" w:hAnsi="Times New Roman" w:ascii="Times New Roman"/>
          <w:sz w:val="24"/>
          <w:szCs w:val="24"/>
        </w:rPr>
        <w:t xml:space="preserve">, a novo ročište za </w:t>
      </w:r>
      <w:r w:rsidR="00863E53">
        <w:rPr>
          <w:rFonts w:cs="Times New Roman" w:hAnsi="Times New Roman" w:ascii="Times New Roman"/>
          <w:sz w:val="24"/>
          <w:szCs w:val="24"/>
        </w:rPr>
        <w:t>diobu kupovnine</w:t>
      </w:r>
      <w:r w:rsidRPr="00BA177A">
        <w:rPr>
          <w:rFonts w:cs="Times New Roman" w:hAnsi="Times New Roman" w:ascii="Times New Roman"/>
          <w:sz w:val="24"/>
          <w:szCs w:val="24"/>
        </w:rPr>
        <w:t xml:space="preserve"> se određuje za dan</w:t>
      </w:r>
    </w:p>
    <w:p w:rsidRDefault="00414F7B" w:rsidP="00414F7B" w:rsidR="00414F7B" w:rsidRPr="00BA177A">
      <w:pPr>
        <w:jc w:val="center"/>
        <w:rPr>
          <w:b/>
          <w:bCs/>
          <w:u w:val="single"/>
        </w:rPr>
      </w:pPr>
    </w:p>
    <w:p w:rsidRDefault="00BA177A" w:rsidP="00414F7B" w:rsidR="00414F7B" w:rsidRPr="00BA177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23</w:t>
      </w:r>
      <w:r w:rsidR="00414F7B" w:rsidRPr="00BA177A">
        <w:rPr>
          <w:b/>
          <w:bCs/>
          <w:u w:val="single"/>
        </w:rPr>
        <w:t xml:space="preserve">. srpnja 2018. u </w:t>
      </w:r>
      <w:r>
        <w:rPr>
          <w:b/>
          <w:bCs/>
          <w:u w:val="single"/>
        </w:rPr>
        <w:t>09</w:t>
      </w:r>
      <w:r w:rsidR="00414F7B" w:rsidRPr="00BA177A">
        <w:rPr>
          <w:b/>
          <w:bCs/>
          <w:u w:val="single"/>
        </w:rPr>
        <w:t>,</w:t>
      </w:r>
      <w:r>
        <w:rPr>
          <w:b/>
          <w:bCs/>
          <w:u w:val="single"/>
        </w:rPr>
        <w:t>00</w:t>
      </w:r>
    </w:p>
    <w:p w:rsidRDefault="00414F7B" w:rsidP="00414F7B" w:rsidR="00414F7B" w:rsidRPr="00BA177A"/>
    <w:p w:rsidRDefault="00414F7B" w:rsidP="00414F7B" w:rsidR="00414F7B" w:rsidRPr="00BA177A">
      <w:pPr>
        <w:pStyle w:val="Odlomakpopisa"/>
        <w:numPr>
          <w:ilvl w:val="0"/>
          <w:numId w:val="1"/>
        </w:numPr>
        <w:spacing w:after="0"/>
        <w:contextualSpacing/>
        <w:rPr>
          <w:rFonts w:cs="Times New Roman" w:hAnsi="Times New Roman" w:ascii="Times New Roman"/>
          <w:sz w:val="24"/>
          <w:szCs w:val="24"/>
        </w:rPr>
      </w:pPr>
      <w:r w:rsidRPr="00BA177A">
        <w:rPr>
          <w:rFonts w:cs="Times New Roman" w:hAnsi="Times New Roman" w:ascii="Times New Roman"/>
          <w:sz w:val="24"/>
          <w:szCs w:val="24"/>
        </w:rPr>
        <w:t xml:space="preserve">Na ročište za dražbu </w:t>
      </w:r>
      <w:r w:rsidR="00B307D2">
        <w:rPr>
          <w:rFonts w:cs="Times New Roman" w:hAnsi="Times New Roman" w:ascii="Times New Roman"/>
          <w:sz w:val="24"/>
          <w:szCs w:val="24"/>
        </w:rPr>
        <w:t xml:space="preserve">se pozivaju stečajni upravitelj, </w:t>
      </w:r>
      <w:proofErr w:type="spellStart"/>
      <w:r w:rsidR="00B307D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B307D2">
        <w:rPr>
          <w:rFonts w:cs="Times New Roman" w:hAnsi="Times New Roman" w:ascii="Times New Roman"/>
          <w:sz w:val="24"/>
          <w:szCs w:val="24"/>
        </w:rPr>
        <w:t xml:space="preserve"> vjerovnici i </w:t>
      </w:r>
      <w:r w:rsidRPr="00BA177A">
        <w:rPr>
          <w:rFonts w:cs="Times New Roman" w:hAnsi="Times New Roman" w:ascii="Times New Roman"/>
          <w:sz w:val="24"/>
          <w:szCs w:val="24"/>
        </w:rPr>
        <w:t>svi zainteresirani.</w:t>
      </w:r>
    </w:p>
    <w:p w:rsidRDefault="00414F7B" w:rsidP="00414F7B" w:rsidR="00414F7B" w:rsidRPr="00BA177A"/>
    <w:p w:rsidRDefault="00414F7B" w:rsidP="00414F7B" w:rsidR="00414F7B" w:rsidRPr="00BA177A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A177A">
        <w:rPr>
          <w:rFonts w:cs="Times New Roman" w:hAnsi="Times New Roman" w:ascii="Times New Roman"/>
          <w:sz w:val="24"/>
          <w:szCs w:val="24"/>
        </w:rPr>
        <w:t>Rješenje se objavljuje na e</w:t>
      </w:r>
      <w:r w:rsidR="00BA177A">
        <w:rPr>
          <w:rFonts w:cs="Times New Roman" w:hAnsi="Times New Roman" w:ascii="Times New Roman"/>
          <w:sz w:val="24"/>
          <w:szCs w:val="24"/>
        </w:rPr>
        <w:t>-</w:t>
      </w:r>
      <w:r w:rsidRPr="00BA177A">
        <w:rPr>
          <w:rFonts w:cs="Times New Roman" w:hAnsi="Times New Roman" w:ascii="Times New Roman"/>
          <w:sz w:val="24"/>
          <w:szCs w:val="24"/>
        </w:rPr>
        <w:t>Oglasnoj ploči suda.</w:t>
      </w:r>
    </w:p>
    <w:p w:rsidRDefault="00414F7B" w:rsidP="00414F7B" w:rsidR="00414F7B" w:rsidRPr="00BA177A">
      <w:pPr>
        <w:pStyle w:val="Odlomakpopisa"/>
        <w:ind w:left="1080"/>
        <w:rPr>
          <w:rFonts w:cs="Times New Roman" w:hAnsi="Times New Roman" w:ascii="Times New Roman"/>
          <w:sz w:val="24"/>
          <w:szCs w:val="24"/>
        </w:rPr>
      </w:pPr>
    </w:p>
    <w:p w:rsidRDefault="00414F7B" w:rsidP="00414F7B" w:rsidR="00414F7B" w:rsidRPr="00BA177A">
      <w:pPr>
        <w:ind w:firstLine="708"/>
      </w:pPr>
      <w:r w:rsidRPr="00BA177A">
        <w:t>Slavonski Brod, 12. srpnja 2018.</w:t>
      </w:r>
    </w:p>
    <w:p w:rsidRDefault="00414F7B" w:rsidP="00414F7B" w:rsidR="00414F7B" w:rsidRPr="00BA177A"/>
    <w:p w:rsidRDefault="00414F7B" w:rsidP="00414F7B" w:rsidR="00414F7B" w:rsidRPr="00BA177A">
      <w:r w:rsidRPr="00BA177A">
        <w:t>                                                                                              Stečajna sutkinja:</w:t>
      </w:r>
    </w:p>
    <w:p w:rsidRDefault="00414F7B" w:rsidP="00414F7B" w:rsidR="00414F7B" w:rsidRPr="00BA177A">
      <w:r w:rsidRPr="00BA177A">
        <w:t>                                                                                        Daniela Martini Maoduš</w:t>
      </w:r>
    </w:p>
    <w:p w:rsidRDefault="00414F7B" w:rsidP="00414F7B" w:rsidR="00414F7B" w:rsidRPr="00BA177A"/>
    <w:p w:rsidRDefault="00414F7B" w:rsidP="00414F7B" w:rsidR="00414F7B" w:rsidRPr="00BA177A"/>
    <w:p w:rsidRDefault="00414F7B" w:rsidP="00414F7B" w:rsidR="00414F7B" w:rsidRPr="00BA177A"/>
    <w:p w:rsidRDefault="00414F7B" w:rsidP="00414F7B" w:rsidR="00414F7B" w:rsidRPr="00BA177A"/>
    <w:p w:rsidRDefault="00414F7B" w:rsidP="00414F7B" w:rsidR="00414F7B" w:rsidRPr="00BA177A"/>
    <w:p w:rsidRDefault="00414F7B" w:rsidP="00414F7B" w:rsidR="00414F7B" w:rsidRPr="00BA177A">
      <w:r w:rsidRPr="00BA177A">
        <w:t>Objaviti na e</w:t>
      </w:r>
      <w:r w:rsidR="00BA177A">
        <w:t>-</w:t>
      </w:r>
      <w:r w:rsidRPr="00BA177A">
        <w:t>Oglasnoj ploči suda</w:t>
      </w:r>
    </w:p>
    <w:p w:rsidRDefault="00414F7B" w:rsidP="00414F7B" w:rsidR="00414F7B" w:rsidRPr="00BA177A"/>
    <w:p w:rsidRDefault="006B360F" w:rsidR="006B360F" w:rsidRPr="00BA177A"/>
    <w:sectPr w:rsidR="006B360F" w:rsidRPr="00BA17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F7B"/>
    <w:rsid w:val="00160703"/>
    <w:rsid w:val="00414F7B"/>
    <w:rsid w:val="006236E4"/>
    <w:rsid w:val="006B360F"/>
    <w:rsid w:val="00863E53"/>
    <w:rsid w:val="00B307D2"/>
    <w:rsid w:val="00BA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4F7B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14F7B"/>
  </w:style>
  <w:style w:styleId="Odlomakpopisa" w:type="paragraph">
    <w:name w:val="List Paragraph"/>
    <w:basedOn w:val="Normal"/>
    <w:link w:val="OdlomakpopisaChar"/>
    <w:uiPriority w:val="34"/>
    <w:qFormat/>
    <w:rsid w:val="00414F7B"/>
    <w:pPr>
      <w:spacing w:after="240"/>
      <w:ind w:firstLine="567"/>
      <w:jc w:val="both"/>
    </w:pPr>
    <w:rPr>
      <w:rFonts w:cstheme="minorBid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F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4F7B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4F7B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14F7B"/>
  </w:style>
  <w:style w:styleId="Odlomakpopisa" w:type="paragraph">
    <w:name w:val="List Paragraph"/>
    <w:basedOn w:val="Normal"/>
    <w:link w:val="OdlomakpopisaChar"/>
    <w:uiPriority w:val="34"/>
    <w:qFormat/>
    <w:rsid w:val="00414F7B"/>
    <w:pPr>
      <w:spacing w:after="240"/>
      <w:ind w:firstLine="567"/>
      <w:jc w:val="both"/>
    </w:pPr>
    <w:rPr>
      <w:rFonts w:asciiTheme="minorHAnsi" w:cstheme="minorBid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14F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4F7B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7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40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419C2.2CEFF46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  <item>, OIB 57207577276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  <item>, OIB 57207577276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178</properties:Words>
  <properties:Characters>910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2018-07-12T09:05:00Z</dcterms:created>
  <dc:creator>wsadmin</dc:creator>
  <cp:lastModifiedBy>wsadmin</cp:lastModifiedBy>
  <cp:lastPrinted>2018-07-12T09:06:00Z</cp:lastPrinted>
  <dcterms:modified xmlns:xsi="http://www.w3.org/2001/XMLSchema-instance" xsi:type="dcterms:W3CDTF">2018-07-12T09:08:00Z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(St-4-2015.docx)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