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cd1a" w14:paraId="501cd1a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6C7760">
        <w:t>4</w:t>
      </w:r>
      <w:r w:rsidR="001B2A4C">
        <w:t>262</w:t>
      </w:r>
      <w:r w:rsidR="00E039EE">
        <w:t>/2016</w:t>
      </w:r>
      <w:r w:rsidR="00EF0A29">
        <w:t>-</w:t>
      </w:r>
      <w:r w:rsidR="001B2A4C">
        <w:t>10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u </w:t>
      </w:r>
      <w:r w:rsidR="00782F38">
        <w:t>stečajnom postupku</w:t>
      </w:r>
      <w:r>
        <w:t xml:space="preserve"> nad dužnikom </w:t>
      </w:r>
      <w:r w:rsidR="001B2A4C">
        <w:t>G.I.K. Kontakt j.d.o.o., Zagreb, Braće Domany 8, OIB 14317246516</w:t>
      </w:r>
      <w:r w:rsidR="00390AC0">
        <w:t>,</w:t>
      </w:r>
      <w:r>
        <w:t xml:space="preserve"> dana </w:t>
      </w:r>
      <w:r w:rsidR="007835FD">
        <w:t>17</w:t>
      </w:r>
      <w:r w:rsidR="00782F38">
        <w:t>. siječnja 2019</w:t>
      </w:r>
      <w:r>
        <w:t xml:space="preserve">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534D8A" w:rsidP="0080790D" w:rsidR="0080790D">
      <w:pPr>
        <w:jc w:val="both"/>
        <w:rPr>
          <w:b/>
        </w:rPr>
      </w:pPr>
      <w:r>
        <w:rPr>
          <w:b/>
        </w:rPr>
        <w:t>20</w:t>
      </w:r>
      <w:r w:rsidR="00E039EE">
        <w:rPr>
          <w:b/>
        </w:rPr>
        <w:t>. ožujka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EF0A29">
        <w:rPr>
          <w:b/>
        </w:rPr>
        <w:t>9</w:t>
      </w:r>
      <w:r w:rsidR="008F4FA1">
        <w:rPr>
          <w:b/>
        </w:rPr>
        <w:t>,</w:t>
      </w:r>
      <w:r w:rsidR="001B2A4C">
        <w:rPr>
          <w:b/>
        </w:rPr>
        <w:t>5</w:t>
      </w:r>
      <w:r w:rsidR="006A6752"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534D8A">
      <w:r>
        <w:t xml:space="preserve">- </w:t>
      </w:r>
      <w:r w:rsidR="00FF2067">
        <w:t xml:space="preserve">dužnik </w:t>
      </w:r>
      <w:r w:rsidR="001B2A4C">
        <w:t>G.I.K. Kontakt j.d.o.o., Zagreb</w:t>
      </w:r>
    </w:p>
    <w:p w:rsidRDefault="00534D8A" w:rsidP="00534D8A" w:rsidR="00534D8A">
      <w:r>
        <w:t xml:space="preserve">- zakonski zastupnik dužnika </w:t>
      </w:r>
      <w:r w:rsidR="001B2A4C">
        <w:t>Goran Kresonja</w:t>
      </w:r>
    </w:p>
    <w:p w:rsidRDefault="00EF0A29" w:rsidP="00534D8A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6C7760">
        <w:t>17</w:t>
      </w:r>
      <w:r w:rsidR="00782F38">
        <w:t>. siječnja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008A" w:rsidP="008F69E1" w:rsidR="0000008A">
      <w:r>
        <w:separator/>
      </w:r>
    </w:p>
  </w:endnote>
  <w:endnote w:id="0" w:type="continuationSeparator">
    <w:p w:rsidRDefault="0000008A" w:rsidP="008F69E1" w:rsidR="00000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008A" w:rsidP="008F69E1" w:rsidR="0000008A">
      <w:r>
        <w:separator/>
      </w:r>
    </w:p>
  </w:footnote>
  <w:footnote w:id="0" w:type="continuationSeparator">
    <w:p w:rsidRDefault="0000008A" w:rsidP="008F69E1" w:rsidR="0000008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0008A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35D90"/>
    <w:rsid w:val="00275187"/>
    <w:rsid w:val="002B69D3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A009C"/>
    <w:rsid w:val="004B4198"/>
    <w:rsid w:val="004C75A2"/>
    <w:rsid w:val="004D5165"/>
    <w:rsid w:val="004E3BDC"/>
    <w:rsid w:val="004F6D7F"/>
    <w:rsid w:val="005307D2"/>
    <w:rsid w:val="00530E63"/>
    <w:rsid w:val="00534D8A"/>
    <w:rsid w:val="005450EA"/>
    <w:rsid w:val="00551CBA"/>
    <w:rsid w:val="00555276"/>
    <w:rsid w:val="0059233D"/>
    <w:rsid w:val="005A131D"/>
    <w:rsid w:val="005A3C8E"/>
    <w:rsid w:val="005E7389"/>
    <w:rsid w:val="005F141E"/>
    <w:rsid w:val="006058E0"/>
    <w:rsid w:val="006438EE"/>
    <w:rsid w:val="00645D5C"/>
    <w:rsid w:val="00654ECC"/>
    <w:rsid w:val="00655E17"/>
    <w:rsid w:val="00661930"/>
    <w:rsid w:val="0067473C"/>
    <w:rsid w:val="00676D41"/>
    <w:rsid w:val="006A6752"/>
    <w:rsid w:val="006B543E"/>
    <w:rsid w:val="006C52B1"/>
    <w:rsid w:val="006C6846"/>
    <w:rsid w:val="006C7760"/>
    <w:rsid w:val="00722602"/>
    <w:rsid w:val="007257E7"/>
    <w:rsid w:val="0075400C"/>
    <w:rsid w:val="00760643"/>
    <w:rsid w:val="0077270E"/>
    <w:rsid w:val="00782F38"/>
    <w:rsid w:val="007835FD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97293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61053"/>
    <w:rsid w:val="00B661CE"/>
    <w:rsid w:val="00B72A33"/>
    <w:rsid w:val="00B86A17"/>
    <w:rsid w:val="00C07FDC"/>
    <w:rsid w:val="00C126E7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96CB1"/>
    <w:rsid w:val="00EA4E9F"/>
    <w:rsid w:val="00EE37F3"/>
    <w:rsid w:val="00EE475C"/>
    <w:rsid w:val="00EF0A29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A0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0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0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0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0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A0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0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0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0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0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4262</izvorni_sadrzaj>
    <derivirana_varijabla naziv="DomainObject.Predmet.Broj_1">4262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St-4262/2016</izvorni_sadrzaj>
    <derivirana_varijabla naziv="DomainObject.Predmet.OznakaBroj_1">St-4262/2016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G.I.K. Kontakt j.d.o.o. zastupanog po punomoćniku Goran Kresonja</izvorni_sadrzaj>
    <derivirana_varijabla naziv="DomainObject.Predmet.ProtustrankaFormated_1">  G.I.K. Kontakt j.d.o.o. zastupanog po punomoćniku Goran Kresonja</derivirana_varijabla>
  </DomainObject.Predmet.ProtustrankaFormated>
  <DomainObject.Predmet.ProtustrankaFormatedOIB>
    <izvorni_sadrzaj>  G.I.K. Kontakt j.d.o.o., OIB 14317246516 zastupanog po punomoćniku Goran Kresonja</izvorni_sadrzaj>
    <derivirana_varijabla naziv="DomainObject.Predmet.ProtustrankaFormatedOIB_1">  G.I.K. Kontakt j.d.o.o., OIB 14317246516 zastupanog po punomoćniku Goran Kresonja</derivirana_varijabla>
  </DomainObject.Predmet.ProtustrankaFormatedOIB>
  <DomainObject.Predmet.ProtustrankaFormatedWithAdress>
    <izvorni_sadrzaj> G.I.K. Kontakt j.d.o.o., Braće Domany 8, 10000 Zagreb zastupanog po punomoćniku Goran Kresonja</izvorni_sadrzaj>
    <derivirana_varijabla naziv="DomainObject.Predmet.ProtustrankaFormatedWithAdress_1"> G.I.K. Kontakt j.d.o.o., Braće Domany 8, 10000 Zagreb zastupanog po punomoćniku Goran Kresonja</derivirana_varijabla>
  </DomainObject.Predmet.ProtustrankaFormatedWithAdress>
  <DomainObject.Predmet.ProtustrankaFormatedWithAdressOIB>
    <izvorni_sadrzaj> G.I.K. Kontakt j.d.o.o., OIB 14317246516, Braće Domany 8, 10000 Zagreb zastupanog po punomoćniku Goran Kresonja</izvorni_sadrzaj>
    <derivirana_varijabla naziv="DomainObject.Predmet.ProtustrankaFormatedWithAdressOIB_1"> G.I.K. Kontakt j.d.o.o., OIB 14317246516, Braće Domany 8, 10000 Zagreb zastupanog po punomoćniku Goran Kresonja</derivirana_varijabla>
  </DomainObject.Predmet.ProtustrankaFormatedWithAdressOIB>
  <DomainObject.Predmet.ProtustrankaWithAdress>
    <izvorni_sadrzaj>G.I.K. Kontakt j.d.o.o. Braće Domany 8, 10000 Zagreb</izvorni_sadrzaj>
    <derivirana_varijabla naziv="DomainObject.Predmet.ProtustrankaWithAdress_1">G.I.K. Kontakt j.d.o.o. Braće Domany 8, 10000 Zagreb</derivirana_varijabla>
  </DomainObject.Predmet.ProtustrankaWithAdress>
  <DomainObject.Predmet.ProtustrankaWithAdressOIB>
    <izvorni_sadrzaj>G.I.K. Kontakt j.d.o.o., OIB 14317246516, Braće Domany 8, 10000 Zagreb</izvorni_sadrzaj>
    <derivirana_varijabla naziv="DomainObject.Predmet.ProtustrankaWithAdressOIB_1">G.I.K. Kontakt j.d.o.o., OIB 14317246516, Braće Domany 8, 10000 Zagreb</derivirana_varijabla>
  </DomainObject.Predmet.ProtustrankaWithAdressOIB>
  <DomainObject.Predmet.ProtustrankaNazivFormated>
    <izvorni_sadrzaj>G.I.K. Kontakt j.d.o.o.</izvorni_sadrzaj>
    <derivirana_varijabla naziv="DomainObject.Predmet.ProtustrankaNazivFormated_1">G.I.K. Kontakt j.d.o.o.</derivirana_varijabla>
  </DomainObject.Predmet.ProtustrankaNazivFormated>
  <DomainObject.Predmet.ProtustrankaNazivFormatedOIB>
    <izvorni_sadrzaj>G.I.K. Kontakt j.d.o.o., OIB 14317246516</izvorni_sadrzaj>
    <derivirana_varijabla naziv="DomainObject.Predmet.ProtustrankaNazivFormatedOIB_1">G.I.K. Kontakt j.d.o.o., OIB 14317246516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G.I.K. Kontakt j.d.o.o. zastupanog po punomoćniku Goran Kresonja</item>
    </izvorni_sadrzaj>
    <derivirana_varijabla naziv="DomainObject.Predmet.ProtuStrankaListFormated_1">
      <item>G.I.K. Kontakt j.d.o.o. zastupanog po punomoćniku Goran Kresonja</item>
    </derivirana_varijabla>
  </DomainObject.Predmet.ProtuStrankaListFormated>
  <DomainObject.Predmet.ProtuStrankaListFormatedOIB>
    <izvorni_sadrzaj>
      <item>G.I.K. Kontakt j.d.o.o., OIB 14317246516 zastupanog po punomoćniku Goran Kresonja</item>
    </izvorni_sadrzaj>
    <derivirana_varijabla naziv="DomainObject.Predmet.ProtuStrankaListFormatedOIB_1">
      <item>G.I.K. Kontakt j.d.o.o., OIB 14317246516 zastupanog po punomoćniku Goran Kresonja</item>
    </derivirana_varijabla>
  </DomainObject.Predmet.ProtuStrankaListFormatedOIB>
  <DomainObject.Predmet.ProtuStrankaListFormatedWithAdress>
    <izvorni_sadrzaj>
      <item>G.I.K. Kontakt j.d.o.o., Braće Domany 8, 10000 Zagreb zastupanog po punomoćniku Goran Kresonja</item>
    </izvorni_sadrzaj>
    <derivirana_varijabla naziv="DomainObject.Predmet.ProtuStrankaListFormatedWithAdress_1">
      <item>G.I.K. Kontakt j.d.o.o., Braće Domany 8, 10000 Zagreb zastupanog po punomoćniku Goran Kresonja</item>
    </derivirana_varijabla>
  </DomainObject.Predmet.ProtuStrankaListFormatedWithAdress>
  <DomainObject.Predmet.ProtuStrankaListFormatedWithAdressOIB>
    <izvorni_sadrzaj>
      <item>G.I.K. Kontakt j.d.o.o., OIB 14317246516, Braće Domany 8, 10000 Zagreb zastupanog po punomoćniku Goran Kresonja</item>
    </izvorni_sadrzaj>
    <derivirana_varijabla naziv="DomainObject.Predmet.ProtuStrankaListFormatedWithAdressOIB_1">
      <item>G.I.K. Kontakt j.d.o.o., OIB 14317246516, Braće Domany 8, 10000 Zagreb zastupanog po punomoćniku Goran Kresonja</item>
    </derivirana_varijabla>
  </DomainObject.Predmet.ProtuStrankaListFormatedWithAdressOIB>
  <DomainObject.Predmet.ProtuStrankaListNazivFormated>
    <izvorni_sadrzaj>
      <item>G.I.K. Kontakt j.d.o.o.</item>
    </izvorni_sadrzaj>
    <derivirana_varijabla naziv="DomainObject.Predmet.ProtuStrankaListNazivFormated_1">
      <item>G.I.K. Kontakt j.d.o.o.</item>
    </derivirana_varijabla>
  </DomainObject.Predmet.ProtuStrankaListNazivFormated>
  <DomainObject.Predmet.ProtuStrankaListNazivFormatedOIB>
    <izvorni_sadrzaj>
      <item>G.I.K. Kontakt j.d.o.o., OIB 14317246516</item>
    </izvorni_sadrzaj>
    <derivirana_varijabla naziv="DomainObject.Predmet.ProtuStrankaListNazivFormatedOIB_1">
      <item>G.I.K. Kontakt j.d.o.o., OIB 14317246516</item>
    </derivirana_varijabla>
  </DomainObject.Predmet.ProtuStrankaListNazivFormatedOIB>
  <DomainObject.Predmet.OstaliListFormated>
    <izvorni_sadrzaj>
      <item>Goran Kresonja punomoćnik sudionika u postupku G.I.K. Kontakt j.d.o.o.</item>
    </izvorni_sadrzaj>
    <derivirana_varijabla naziv="DomainObject.Predmet.OstaliListFormated_1">
      <item>Goran Kresonja punomoćnik sudionika u postupku G.I.K. Kontakt j.d.o.o.</item>
    </derivirana_varijabla>
  </DomainObject.Predmet.OstaliListFormated>
  <DomainObject.Predmet.OstaliListFormatedOIB>
    <izvorni_sadrzaj>
      <item>Goran Kresonja, OIB 53705157735 punomoćnik sudionika u postupku G.I.K. Kontakt j.d.o.o.</item>
    </izvorni_sadrzaj>
    <derivirana_varijabla naziv="DomainObject.Predmet.OstaliListFormatedOIB_1">
      <item>Goran Kresonja, OIB 53705157735 punomoćnik sudionika u postupku G.I.K. Kontakt j.d.o.o.</item>
    </derivirana_varijabla>
  </DomainObject.Predmet.OstaliListFormatedOIB>
  <DomainObject.Predmet.OstaliListFormatedWithAdress>
    <izvorni_sadrzaj>
      <item>Goran Kresonja, Josipa Badalića 49a, 10310 Deanovec punomoćnik sudionika u postupku G.I.K. Kontakt j.d.o.o.</item>
    </izvorni_sadrzaj>
    <derivirana_varijabla naziv="DomainObject.Predmet.OstaliListFormatedWithAdress_1">
      <item>Goran Kresonja, Josipa Badalića 49a, 10310 Deanovec punomoćnik sudionika u postupku G.I.K. Kontakt j.d.o.o.</item>
    </derivirana_varijabla>
  </DomainObject.Predmet.OstaliListFormatedWithAdress>
  <DomainObject.Predmet.OstaliListFormatedWithAdressOIB>
    <izvorni_sadrzaj>
      <item>Goran Kresonja, OIB 53705157735, Josipa Badalića 49a, 10310 Deanovec punomoćnik sudionika u postupku G.I.K. Kontakt j.d.o.o.</item>
    </izvorni_sadrzaj>
    <derivirana_varijabla naziv="DomainObject.Predmet.OstaliListFormatedWithAdressOIB_1">
      <item>Goran Kresonja, OIB 53705157735, Josipa Badalića 49a, 10310 Deanovec punomoćnik sudionika u postupku G.I.K. Kontakt j.d.o.o.</item>
    </derivirana_varijabla>
  </DomainObject.Predmet.OstaliListFormatedWithAdressOIB>
  <DomainObject.Predmet.OstaliListNazivFormated>
    <izvorni_sadrzaj>
      <item>Goran Kresonja</item>
    </izvorni_sadrzaj>
    <derivirana_varijabla naziv="DomainObject.Predmet.OstaliListNazivFormated_1">
      <item>Goran Kresonja</item>
    </derivirana_varijabla>
  </DomainObject.Predmet.OstaliListNazivFormated>
  <DomainObject.Predmet.OstaliListNazivFormatedOIB>
    <izvorni_sadrzaj>
      <item>Goran Kresonja, OIB 53705157735</item>
    </izvorni_sadrzaj>
    <derivirana_varijabla naziv="DomainObject.Predmet.OstaliListNazivFormatedOIB_1">
      <item>Goran Kresonja, OIB 53705157735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G.I.K. Kontakt j.d.o.o.</izvorni_sadrzaj>
    <derivirana_varijabla naziv="DomainObject.Predmet.ProtustrankaIDrugi_1">G.I.K. Kontakt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G.I.K. Kontakt j.d.o.o., OIB 14317246516, Braće Domany 8, 10000 Zagreb</izvorni_sadrzaj>
    <derivirana_varijabla naziv="DomainObject.Predmet.ProtustrankaIDrugiAdressOIB_1">G.I.K. Kontakt j.d.o.o., OIB 14317246516,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G.I.K. Kontakt j.d.o.o.</item>
      <item>Goran Kresonja</item>
    </izvorni_sadrzaj>
    <derivirana_varijabla naziv="DomainObject.Predmet.SudioniciListNaziv_1">
      <item>FINA Regionalni centar Zagreb</item>
      <item>G.I.K. Kontakt j.d.o.o.</item>
      <item>Goran Kresonja</item>
    </derivirana_varijabla>
  </DomainObject.Predmet.SudioniciListNaziv>
  <DomainObject.Predmet.SudioniciListAdressOIB>
    <izvorni_sadrzaj>
      <item>FINA Regionalni centar Zagreb, OIB 85821130368, Trg svibanjskih žrtava 1995. 1,10000 Zagreb</item>
      <item>G.I.K. Kontakt j.d.o.o., OIB 14317246516, Braće Domany 8,10000 Zagreb</item>
      <item>Goran Kresonja, OIB 53705157735, Josipa Badalića 49a,10310 Deanovec</item>
    </izvorni_sadrzaj>
    <derivirana_varijabla naziv="DomainObject.Predmet.SudioniciListAdressOIB_1">
      <item>FINA Regionalni centar Zagreb, OIB 85821130368, Trg svibanjskih žrtava 1995. 1,10000 Zagreb</item>
      <item>G.I.K. Kontakt j.d.o.o., OIB 14317246516, Braće Domany 8,10000 Zagreb</item>
      <item>Goran Kresonja, OIB 53705157735, Josipa Badalića 49a,10310 Deanovec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14317246516</item>
      <item>, OIB 53705157735</item>
    </izvorni_sadrzaj>
    <derivirana_varijabla naziv="DomainObject.Predmet.SudioniciListNazivOIB_1">
      <item>, OIB 85821130368</item>
      <item>, OIB 14317246516</item>
      <item>, OIB 53705157735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St-4262/2016-4</izvorni_sadrzaj>
    <derivirana_varijabla naziv="DomainObject.PredzadnjaOdlukaIzPredmeta.Oznaka_1">St-4262/2016-4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755BA2-6A8A-484E-8CCB-615387A060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805</properties:Characters>
  <properties:Lines>38</properties:Lines>
  <properties:Paragraphs>21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2019-01-10T06:40:00Z</dcterms:created>
  <dc:creator>gboljkovac</dc:creator>
  <cp:lastModifiedBy>Renata Klokočki</cp:lastModifiedBy>
  <cp:lastPrinted>2019-01-18T11:05:00Z</cp:lastPrinted>
  <dcterms:modified xmlns:xsi="http://www.w3.org/2001/XMLSchema-instance" xsi:type="dcterms:W3CDTF">2019-01-24T08:33:00Z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rasprave-St-4471-16------2019.docx)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