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e3d9" w14:paraId="102e3d9" w:rsidRDefault="007A554D" w:rsidP="007A554D" w:rsidR="007A55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54D" w:rsidP="007A554D" w:rsidR="007A55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554D" w:rsidP="007A554D" w:rsidR="007A5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554D" w:rsidP="007A554D" w:rsidR="007A55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554D" w:rsidP="007A554D" w:rsidR="007A55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554D" w:rsidP="007A554D" w:rsidR="007A55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A554D" w:rsidP="007A554D" w:rsidR="007A554D" w:rsidRPr="005D578C">
      <w:pPr>
        <w:jc w:val="center"/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TREPPO d. o. o. Buje, Sunčana Ulica 0, OIB 45559992119, MBS 040163364, 15. travnja 2016.</w:t>
      </w: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TREPPO d. o. o. Buje, Sunčana Ulica 0, OIB 45559992119, MBS 040163364</w:t>
      </w:r>
      <w:r w:rsidR="003375D7">
        <w:rPr>
          <w:rFonts w:cs="Times New Roman" w:eastAsia="Times New Roman"/>
          <w:szCs w:val="24"/>
        </w:rPr>
        <w:t>.</w:t>
      </w: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A554D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7A554D" w:rsidP="007A554D" w:rsidR="007A554D">
      <w:pPr>
        <w:rPr>
          <w:rFonts w:cs="Times New Roman" w:eastAsia="Times New Roman"/>
          <w:szCs w:val="20"/>
        </w:rPr>
      </w:pPr>
    </w:p>
    <w:p w:rsidRDefault="007A554D" w:rsidP="007A554D" w:rsidR="007A5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TREPPO d. o. o. Buje, Sunčana Ulica 0, OIB 45559992119, MBS 040163364.</w:t>
      </w:r>
    </w:p>
    <w:p w:rsidRDefault="007A554D" w:rsidP="007A554D" w:rsidR="007A554D">
      <w:pPr>
        <w:ind w:firstLine="709"/>
        <w:rPr>
          <w:rFonts w:cs="Times New Roman" w:eastAsia="Times New Roman"/>
          <w:szCs w:val="24"/>
        </w:rPr>
      </w:pPr>
    </w:p>
    <w:p w:rsidRDefault="007A554D" w:rsidP="007A554D" w:rsidR="007A5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TREPPO d. o. o. Buje, Sunčana Ulica 0, OIB 45559992119, MBS 040163364.</w:t>
      </w:r>
    </w:p>
    <w:p w:rsidRDefault="007A554D" w:rsidP="007A554D" w:rsidR="007A554D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A554D" w:rsidP="007A554D" w:rsidR="007A554D">
      <w:pPr>
        <w:ind w:firstLine="708"/>
        <w:rPr>
          <w:rFonts w:cs="Times New Roman" w:eastAsia="Times New Roman"/>
          <w:szCs w:val="24"/>
        </w:rPr>
      </w:pPr>
    </w:p>
    <w:p w:rsidRDefault="007A554D" w:rsidP="007A554D" w:rsidR="007A5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</w:t>
      </w:r>
      <w:r w:rsidR="003375D7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TREPPO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St-195/2016-3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A554D" w:rsidP="007A554D" w:rsidR="007A55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A554D" w:rsidP="007A554D" w:rsidR="007A554D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A554D" w:rsidP="007A554D" w:rsidR="007A55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A554D" w:rsidP="007A554D" w:rsidR="007A554D">
      <w:pPr>
        <w:jc w:val="left"/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left"/>
        <w:rPr>
          <w:rFonts w:cs="Times New Roman" w:eastAsia="Times New Roman"/>
          <w:szCs w:val="24"/>
        </w:rPr>
      </w:pPr>
    </w:p>
    <w:p w:rsidRDefault="00A27209" w:rsidP="007A554D" w:rsidR="00A27209">
      <w:pPr>
        <w:jc w:val="left"/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A554D" w:rsidP="007A554D" w:rsidR="007A55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A554D" w:rsidP="007A554D" w:rsidR="007A5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A554D" w:rsidP="007A554D" w:rsidR="007A554D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rPr>
          <w:rFonts w:cs="Times New Roman" w:eastAsia="Times New Roman"/>
          <w:szCs w:val="24"/>
        </w:rPr>
      </w:pPr>
    </w:p>
    <w:p w:rsidRDefault="007A554D" w:rsidP="007A554D" w:rsidR="007A5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A554D" w:rsidP="007A554D" w:rsidR="007A5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A554D" w:rsidP="007A554D" w:rsidR="007A5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TREPPO d. o. o. Buje, Sunčana Ulica 0, </w:t>
      </w:r>
    </w:p>
    <w:p w:rsidRDefault="007A554D" w:rsidP="007A554D" w:rsidR="007A554D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7A554D" w:rsidP="007A554D" w:rsidR="007A5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A554D" w:rsidP="007A554D" w:rsidR="007A554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7A554D" w:rsidP="007A554D" w:rsidR="007A55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A554D" w:rsidP="007A554D" w:rsidR="007A5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A554D" w:rsidP="007A554D" w:rsidR="007A5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7A554D" w:rsidP="007A554D" w:rsidR="007A554D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54D" w:rsidP="007A554D" w:rsidR="007A554D">
      <w:r>
        <w:separator/>
      </w:r>
    </w:p>
  </w:endnote>
  <w:endnote w:id="0" w:type="continuationSeparator">
    <w:p w:rsidRDefault="007A554D" w:rsidP="007A554D" w:rsidR="007A5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54D" w:rsidP="007A554D" w:rsidR="007A554D">
      <w:r>
        <w:separator/>
      </w:r>
    </w:p>
  </w:footnote>
  <w:footnote w:id="0" w:type="continuationSeparator">
    <w:p w:rsidRDefault="007A554D" w:rsidP="007A554D" w:rsidR="007A5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AC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21F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</w:t>
    </w:r>
    <w:r w:rsidR="007A554D">
      <w:rPr>
        <w:szCs w:val="24"/>
      </w:rPr>
      <w:t>95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AC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</w:t>
    </w:r>
    <w:r w:rsidR="007A554D">
      <w:rPr>
        <w:szCs w:val="24"/>
      </w:rPr>
      <w:t>95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711"/>
    <w:rsid w:val="00206AC2"/>
    <w:rsid w:val="003375D7"/>
    <w:rsid w:val="004B3711"/>
    <w:rsid w:val="004F5027"/>
    <w:rsid w:val="007A554D"/>
    <w:rsid w:val="008345B2"/>
    <w:rsid w:val="00841416"/>
    <w:rsid w:val="00A27209"/>
    <w:rsid w:val="00D21F2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5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55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5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55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55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F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1F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1F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1F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5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5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55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5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55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55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F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1F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1F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1F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TREPPO d.o.o. BUJE</izvorni_sadrzaj>
    <derivirana_varijabla naziv="DomainObject.Predmet.ProtustrankaFormated_1">  TREPPO d.o.o. BUJE</derivirana_varijabla>
  </DomainObject.Predmet.ProtustrankaFormated>
  <DomainObject.Predmet.ProtustrankaFormatedOIB>
    <izvorni_sadrzaj>  TREPPO d.o.o. BUJE, OIB 45559992119</izvorni_sadrzaj>
    <derivirana_varijabla naziv="DomainObject.Predmet.ProtustrankaFormatedOIB_1">  TREPPO d.o.o. BUJE, OIB 45559992119</derivirana_varijabla>
  </DomainObject.Predmet.ProtustrankaFormatedOIB>
  <DomainObject.Predmet.ProtustrankaFormatedWithAdress>
    <izvorni_sadrzaj> TREPPO d.o.o. BUJE, Sunčana Ulica 0, 52460 Buje</izvorni_sadrzaj>
    <derivirana_varijabla naziv="DomainObject.Predmet.ProtustrankaFormatedWithAdress_1"> TREPPO d.o.o. BUJE, Sunčana Ulica 0, 52460 Buje</derivirana_varijabla>
  </DomainObject.Predmet.ProtustrankaFormatedWithAdress>
  <DomainObject.Predmet.ProtustrankaFormatedWithAdressOIB>
    <izvorni_sadrzaj> TREPPO d.o.o. BUJE, OIB 45559992119, Sunčana Ulica 0, 52460 Buje</izvorni_sadrzaj>
    <derivirana_varijabla naziv="DomainObject.Predmet.ProtustrankaFormatedWithAdressOIB_1"> TREPPO d.o.o. BUJE, OIB 45559992119, Sunčana Ulica 0, 52460 Buje</derivirana_varijabla>
  </DomainObject.Predmet.ProtustrankaFormatedWithAdressOIB>
  <DomainObject.Predmet.ProtustrankaWithAdress>
    <izvorni_sadrzaj>TREPPO d.o.o. BUJE Sunčana Ulica 0, 52460 Buje</izvorni_sadrzaj>
    <derivirana_varijabla naziv="DomainObject.Predmet.ProtustrankaWithAdress_1">TREPPO d.o.o. BUJE Sunčana Ulica 0, 52460 Buje</derivirana_varijabla>
  </DomainObject.Predmet.ProtustrankaWithAdress>
  <DomainObject.Predmet.ProtustrankaWithAdressOIB>
    <izvorni_sadrzaj>TREPPO d.o.o. BUJE, OIB 45559992119, Sunčana Ulica 0, 52460 Buje</izvorni_sadrzaj>
    <derivirana_varijabla naziv="DomainObject.Predmet.ProtustrankaWithAdressOIB_1">TREPPO d.o.o. BUJE, OIB 45559992119, Sunčana Ulica 0, 52460 Buje</derivirana_varijabla>
  </DomainObject.Predmet.ProtustrankaWithAdressOIB>
  <DomainObject.Predmet.ProtustrankaNazivFormated>
    <izvorni_sadrzaj>TREPPO d.o.o. BUJE</izvorni_sadrzaj>
    <derivirana_varijabla naziv="DomainObject.Predmet.ProtustrankaNazivFormated_1">TREPPO d.o.o. BUJE</derivirana_varijabla>
  </DomainObject.Predmet.ProtustrankaNazivFormated>
  <DomainObject.Predmet.ProtustrankaNazivFormatedOIB>
    <izvorni_sadrzaj>TREPPO d.o.o. BUJE, OIB 45559992119</izvorni_sadrzaj>
    <derivirana_varijabla naziv="DomainObject.Predmet.ProtustrankaNazivFormatedOIB_1">TREPPO d.o.o. BUJE, OIB 45559992119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7222.77</izvorni_sadrzaj>
    <derivirana_varijabla naziv="DomainObject.Predmet.TrenutnaVrijednost_1">7222.77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TREPPO d.o.o. BUJE</item>
    </izvorni_sadrzaj>
    <derivirana_varijabla naziv="DomainObject.Predmet.ProtuStrankaListFormated_1">
      <item>TREPPO d.o.o. BUJE</item>
    </derivirana_varijabla>
  </DomainObject.Predmet.ProtuStrankaListFormated>
  <DomainObject.Predmet.ProtuStrankaListFormatedOIB>
    <izvorni_sadrzaj>
      <item>TREPPO d.o.o. BUJE, OIB 45559992119</item>
    </izvorni_sadrzaj>
    <derivirana_varijabla naziv="DomainObject.Predmet.ProtuStrankaListFormatedOIB_1">
      <item>TREPPO d.o.o. BUJE, OIB 45559992119</item>
    </derivirana_varijabla>
  </DomainObject.Predmet.ProtuStrankaListFormatedOIB>
  <DomainObject.Predmet.ProtuStrankaListFormatedWithAdress>
    <izvorni_sadrzaj>
      <item>TREPPO d.o.o. BUJE, Sunčana Ulica 0, 52460 Buje</item>
    </izvorni_sadrzaj>
    <derivirana_varijabla naziv="DomainObject.Predmet.ProtuStrankaListFormatedWithAdress_1">
      <item>TREPPO d.o.o. BUJE, Sunčana Ulica 0, 52460 Buje</item>
    </derivirana_varijabla>
  </DomainObject.Predmet.ProtuStrankaListFormatedWithAdress>
  <DomainObject.Predmet.ProtuStrankaListFormatedWithAdressOIB>
    <izvorni_sadrzaj>
      <item>TREPPO d.o.o. BUJE, OIB 45559992119, Sunčana Ulica 0, 52460 Buje</item>
    </izvorni_sadrzaj>
    <derivirana_varijabla naziv="DomainObject.Predmet.ProtuStrankaListFormatedWithAdressOIB_1">
      <item>TREPPO d.o.o. BUJE, OIB 45559992119, Sunčana Ulica 0, 52460 Buje</item>
    </derivirana_varijabla>
  </DomainObject.Predmet.ProtuStrankaListFormatedWithAdressOIB>
  <DomainObject.Predmet.ProtuStrankaListNazivFormated>
    <izvorni_sadrzaj>
      <item>TREPPO d.o.o. BUJE</item>
    </izvorni_sadrzaj>
    <derivirana_varijabla naziv="DomainObject.Predmet.ProtuStrankaListNazivFormated_1">
      <item>TREPPO d.o.o. BUJE</item>
    </derivirana_varijabla>
  </DomainObject.Predmet.ProtuStrankaListNazivFormated>
  <DomainObject.Predmet.ProtuStrankaListNazivFormatedOIB>
    <izvorni_sadrzaj>
      <item>TREPPO d.o.o. BUJE, OIB 45559992119</item>
    </izvorni_sadrzaj>
    <derivirana_varijabla naziv="DomainObject.Predmet.ProtuStrankaListNazivFormatedOIB_1">
      <item>TREPPO d.o.o. BUJE, OIB 45559992119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TREPPO d.o.o. BUJE</izvorni_sadrzaj>
    <derivirana_varijabla naziv="DomainObject.Predmet.ProtustrankaIDrugi_1">TREPPO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TREPPO d.o.o. BUJE, OIB 45559992119, Sunčana Ulica 0, 52460 Buje</izvorni_sadrzaj>
    <derivirana_varijabla naziv="DomainObject.Predmet.ProtustrankaIDrugiAdressOIB_1">TREPPO d.o.o. BUJE, OIB 45559992119, Sunčana Ulica 0,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TREPPO d.o.o. BUJE</item>
    </izvorni_sadrzaj>
    <derivirana_varijabla naziv="DomainObject.Predmet.SudioniciListNaziv_1">
      <item>FINANCIJSKA AGENCIJA, RC RIJEKA, PODRUŽNICA PULA, PULA</item>
      <item>TREPPO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TREPPO d.o.o. BUJE, OIB 45559992119, Sunčana Ulica 0,52460 Buje</item>
    </izvorni_sadrzaj>
    <derivirana_varijabla naziv="DomainObject.Predmet.SudioniciListAdressOIB_1">
      <item>FINANCIJSKA AGENCIJA, RC RIJEKA, PODRUŽNICA PULA, PULA, OIB 85821130368, Giardini 5,52100 Pula</item>
      <item>TREPPO d.o.o. BUJE, OIB 45559992119, Sunčana Ulica 0,52460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45559992119</item>
    </izvorni_sadrzaj>
    <derivirana_varijabla naziv="DomainObject.Predmet.SudioniciListNazivOIB_1">
      <item>, OIB 85821130368</item>
      <item>, OIB 45559992119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2945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2016-04-15T06:15:00Z</dcterms:created>
  <dc:creator>Mihaela Kaligari</dc:creator>
  <cp:lastModifiedBy>Sanja Lakošeljac</cp:lastModifiedBy>
  <cp:lastPrinted>2016-04-15T06:16:00Z</cp:lastPrinted>
  <dcterms:modified xmlns:xsi="http://www.w3.org/2001/XMLSchema-instance" xsi:type="dcterms:W3CDTF">2016-04-15T06:16:00Z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