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501a" w14:paraId="280501a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DC010E">
        <w:rPr>
          <w:b/>
        </w:rPr>
        <w:t>980</w:t>
      </w:r>
      <w:r w:rsidR="008D1B0D" w:rsidRPr="008D1B0D">
        <w:rPr>
          <w:b/>
        </w:rPr>
        <w:t>/2016-</w:t>
      </w:r>
      <w:r w:rsidR="00E2670E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DC010E" w:rsidRPr="00DC010E">
        <w:t>METALI M.J.J. j.d.o.o. za proizvodnju i trgovinu, skraćena tvrtka: METALI M.J.J. j.d.o.o., Zagreb, Jačkovina 32, OIB: 77265925529</w:t>
      </w:r>
      <w:r w:rsidR="00B16504" w:rsidRPr="00B16504">
        <w:t xml:space="preserve">, </w:t>
      </w:r>
      <w:r w:rsidR="00AA7765">
        <w:t xml:space="preserve">dana </w:t>
      </w:r>
      <w:r w:rsidR="00961879">
        <w:t>14</w:t>
      </w:r>
      <w:r w:rsidR="00E2670E">
        <w:t>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DC010E" w:rsidRPr="00DC010E">
        <w:t>METALI M.J.J. j.d.o.o. za proizvodnju i trgovinu, skraćena tvrtka: METALI M.J.J. j.d.o.o., Zagreb, Jačkovina 32, OIB: 77265925529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61596C" w:rsidRPr="0061596C">
        <w:t>Vencel Čuljak iz Osijeka, Plješevička 16 E, OIB: 60951188779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DC010E" w:rsidRPr="00DC010E">
        <w:t>METALI M.J.J. j.d.o.o. za proizvodnju i trgovinu, skraćena tvrtka: METALI M.J.J. j.d.o.o., Zagreb, Jačkovina 32, OIB: 77265925529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961879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961879" w:rsidP="00961879" w:rsidR="0079189E">
      <w:pPr>
        <w:ind w:firstLine="1440"/>
        <w:jc w:val="right"/>
      </w:pPr>
      <w:r w:rsidRPr="00961879">
        <w:rPr>
          <w:b/>
        </w:rPr>
        <w:lastRenderedPageBreak/>
        <w:t>Broj: 7/St-19</w:t>
      </w:r>
      <w:r w:rsidR="00DC010E">
        <w:rPr>
          <w:b/>
        </w:rPr>
        <w:t>80</w:t>
      </w:r>
      <w:r w:rsidRPr="00961879">
        <w:rPr>
          <w:b/>
        </w:rPr>
        <w:t>/2016-5</w:t>
      </w: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DC010E" w:rsidRPr="00DC010E">
        <w:t>METALI M.J.J. j.d.o.o. za proizvodnju i trgovinu, skraćena tvrtka: METALI M.J.J. j.d.o.o., Zagreb, Jačkovina 32, OIB: 77265925529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C010E">
        <w:t>328</w:t>
      </w:r>
      <w:r w:rsidR="00961879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</w:t>
      </w:r>
      <w:r w:rsidR="009F1EEC">
        <w:t>rvatske, Zagreb posl. br. 31-Su-525/16</w:t>
      </w:r>
      <w:r w:rsidRPr="000654E9">
        <w:t xml:space="preserve">-6 od </w:t>
      </w:r>
      <w:r w:rsidR="009F1EEC">
        <w:t>05. svibnja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961879">
        <w:t>04. srpnja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94509A">
      <w:pPr>
        <w:jc w:val="center"/>
      </w:pPr>
      <w:r>
        <w:t>U S</w:t>
      </w:r>
      <w:r w:rsidR="00703938">
        <w:t xml:space="preserve">lavonskom Brodu, </w:t>
      </w:r>
      <w:r w:rsidR="00961879">
        <w:t>14</w:t>
      </w:r>
      <w:r w:rsidR="00E2670E">
        <w:t>. rujna</w:t>
      </w:r>
      <w:r w:rsidR="00D66FB6">
        <w:t xml:space="preserve"> 2016</w:t>
      </w:r>
      <w:r>
        <w:t>. godine</w:t>
      </w:r>
    </w:p>
    <w:p w:rsidRDefault="00961879" w:rsidP="00545E87" w:rsidR="00961879">
      <w:pPr>
        <w:jc w:val="center"/>
      </w:pPr>
    </w:p>
    <w:p w:rsidRDefault="0094509A" w:rsidP="0094509A" w:rsidR="0094509A">
      <w:pPr>
        <w:ind w:left="5664"/>
        <w:jc w:val="both"/>
      </w:pPr>
      <w:r>
        <w:t xml:space="preserve">         Stečajna sutkinja:</w:t>
      </w:r>
    </w:p>
    <w:p w:rsidRDefault="0094509A" w:rsidP="007818EE" w:rsidR="00DB52D3">
      <w:r>
        <w:t xml:space="preserve">                                                                                                        </w:t>
      </w:r>
      <w:r w:rsidR="007818EE">
        <w:t xml:space="preserve">    </w:t>
      </w:r>
      <w:r>
        <w:t xml:space="preserve"> Mirna Vujčić </w:t>
      </w:r>
    </w:p>
    <w:p w:rsidRDefault="00961879" w:rsidP="0094509A" w:rsidR="00961879" w:rsidRPr="00FF6FBB">
      <w:pPr>
        <w:ind w:firstLine="708" w:left="5664"/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8A0" w:rsidR="009A68A0">
      <w:r>
        <w:separator/>
      </w:r>
    </w:p>
  </w:endnote>
  <w:endnote w:id="0" w:type="continuationSeparator">
    <w:p w:rsidRDefault="009A68A0" w:rsidR="009A6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8A0" w:rsidR="009A68A0">
      <w:r>
        <w:separator/>
      </w:r>
    </w:p>
  </w:footnote>
  <w:footnote w:id="0" w:type="continuationSeparator">
    <w:p w:rsidRDefault="009A68A0" w:rsidR="009A6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2FF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1105"/>
    <w:rsid w:val="00064300"/>
    <w:rsid w:val="00085579"/>
    <w:rsid w:val="000A180E"/>
    <w:rsid w:val="000A6307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208F9"/>
    <w:rsid w:val="00243DD4"/>
    <w:rsid w:val="002474DF"/>
    <w:rsid w:val="002668F2"/>
    <w:rsid w:val="00282A5D"/>
    <w:rsid w:val="002833E0"/>
    <w:rsid w:val="002B2084"/>
    <w:rsid w:val="002B2FF7"/>
    <w:rsid w:val="002B488F"/>
    <w:rsid w:val="002B54A6"/>
    <w:rsid w:val="002E0CFA"/>
    <w:rsid w:val="002E18FB"/>
    <w:rsid w:val="002F214A"/>
    <w:rsid w:val="002F4D7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091D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2079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36A1"/>
    <w:rsid w:val="0061596C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3E94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818EE"/>
    <w:rsid w:val="0079189E"/>
    <w:rsid w:val="0079485C"/>
    <w:rsid w:val="007A4D10"/>
    <w:rsid w:val="007A6587"/>
    <w:rsid w:val="007B5490"/>
    <w:rsid w:val="007C4E4B"/>
    <w:rsid w:val="007C7835"/>
    <w:rsid w:val="007F5B85"/>
    <w:rsid w:val="007F7BE4"/>
    <w:rsid w:val="00805BEA"/>
    <w:rsid w:val="008064F9"/>
    <w:rsid w:val="00806752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9135EF"/>
    <w:rsid w:val="00934741"/>
    <w:rsid w:val="00942E1D"/>
    <w:rsid w:val="0094509A"/>
    <w:rsid w:val="009458D8"/>
    <w:rsid w:val="00945E0C"/>
    <w:rsid w:val="00961879"/>
    <w:rsid w:val="00961BE6"/>
    <w:rsid w:val="0096689E"/>
    <w:rsid w:val="00983065"/>
    <w:rsid w:val="00994D05"/>
    <w:rsid w:val="009A37D8"/>
    <w:rsid w:val="009A4537"/>
    <w:rsid w:val="009A68A0"/>
    <w:rsid w:val="009B282F"/>
    <w:rsid w:val="009E6EE8"/>
    <w:rsid w:val="009F1EEC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BF42BF"/>
    <w:rsid w:val="00C04D92"/>
    <w:rsid w:val="00C32C54"/>
    <w:rsid w:val="00C53A06"/>
    <w:rsid w:val="00C63D01"/>
    <w:rsid w:val="00C74CB4"/>
    <w:rsid w:val="00C868CA"/>
    <w:rsid w:val="00C87258"/>
    <w:rsid w:val="00C92D33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010E"/>
    <w:rsid w:val="00DC4AFF"/>
    <w:rsid w:val="00DC7E31"/>
    <w:rsid w:val="00DE2256"/>
    <w:rsid w:val="00DF26AE"/>
    <w:rsid w:val="00DF438F"/>
    <w:rsid w:val="00E1784E"/>
    <w:rsid w:val="00E2670E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E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E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E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E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E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E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E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E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21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1980</izvorni_sadrzaj>
    <derivirana_varijabla naziv="DomainObject.Predmet.Broj_1">1980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st.1 SZ</izvorni_sadrzaj>
    <derivirana_varijabla naziv="DomainObject.Predmet.Opis_1">ČL.444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St-1980/2016</izvorni_sadrzaj>
    <derivirana_varijabla naziv="DomainObject.Predmet.OznakaBroj_1">St-1980/2016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 M.J.J. j.d.o.o. za proizvodnju i trgovinu</izvorni_sadrzaj>
    <derivirana_varijabla naziv="DomainObject.Predmet.ProtustrankaFormated_1">  METALI M.J.J. j.d.o.o. za proizvodnju i trgovinu</derivirana_varijabla>
  </DomainObject.Predmet.ProtustrankaFormated>
  <DomainObject.Predmet.ProtustrankaFormatedOIB>
    <izvorni_sadrzaj>  METALI M.J.J. j.d.o.o. za proizvodnju i trgovinu, OIB 77265925529</izvorni_sadrzaj>
    <derivirana_varijabla naziv="DomainObject.Predmet.ProtustrankaFormatedOIB_1">  METALI M.J.J. j.d.o.o. za proizvodnju i trgovinu, OIB 77265925529</derivirana_varijabla>
  </DomainObject.Predmet.ProtustrankaFormatedOIB>
  <DomainObject.Predmet.ProtustrankaFormatedWithAdress>
    <izvorni_sadrzaj> METALI M.J.J. j.d.o.o. za proizvodnju i trgovinu, Jačkovina 32, 10000 Zagreb</izvorni_sadrzaj>
    <derivirana_varijabla naziv="DomainObject.Predmet.ProtustrankaFormatedWithAdress_1"> METALI M.J.J. j.d.o.o. za proizvodnju i trgovinu, Jačkovina 32, 10000 Zagreb</derivirana_varijabla>
  </DomainObject.Predmet.ProtustrankaFormatedWithAdress>
  <DomainObject.Predmet.ProtustrankaFormatedWithAdressOIB>
    <izvorni_sadrzaj> METALI M.J.J. j.d.o.o. za proizvodnju i trgovinu, OIB 77265925529, Jačkovina 32, 10000 Zagreb</izvorni_sadrzaj>
    <derivirana_varijabla naziv="DomainObject.Predmet.ProtustrankaFormatedWithAdressOIB_1"> METALI M.J.J. j.d.o.o. za proizvodnju i trgovinu, OIB 77265925529, Jačkovina 32, 10000 Zagreb</derivirana_varijabla>
  </DomainObject.Predmet.ProtustrankaFormatedWithAdressOIB>
  <DomainObject.Predmet.ProtustrankaWithAdress>
    <izvorni_sadrzaj>METALI M.J.J. j.d.o.o. za proizvodnju i trgovinu Jačkovina 32, 10000 Zagreb</izvorni_sadrzaj>
    <derivirana_varijabla naziv="DomainObject.Predmet.ProtustrankaWithAdress_1">METALI M.J.J. j.d.o.o. za proizvodnju i trgovinu Jačkovina 32, 10000 Zagreb</derivirana_varijabla>
  </DomainObject.Predmet.ProtustrankaWithAdress>
  <DomainObject.Predmet.ProtustrankaWithAdressOIB>
    <izvorni_sadrzaj>METALI M.J.J. j.d.o.o. za proizvodnju i trgovinu, OIB 77265925529, Jačkovina 32, 10000 Zagreb</izvorni_sadrzaj>
    <derivirana_varijabla naziv="DomainObject.Predmet.ProtustrankaWithAdressOIB_1">METALI M.J.J. j.d.o.o. za proizvodnju i trgovinu, OIB 77265925529, Jačkovina 32, 10000 Zagreb</derivirana_varijabla>
  </DomainObject.Predmet.ProtustrankaWithAdressOIB>
  <DomainObject.Predmet.ProtustrankaNazivFormated>
    <izvorni_sadrzaj>METALI M.J.J. j.d.o.o. za proizvodnju i trgovinu</izvorni_sadrzaj>
    <derivirana_varijabla naziv="DomainObject.Predmet.ProtustrankaNazivFormated_1">METALI M.J.J. j.d.o.o. za proizvodnju i trgovinu</derivirana_varijabla>
  </DomainObject.Predmet.ProtustrankaNazivFormated>
  <DomainObject.Predmet.ProtustrankaNazivFormatedOIB>
    <izvorni_sadrzaj>METALI M.J.J. j.d.o.o. za proizvodnju i trgovinu, OIB 77265925529</izvorni_sadrzaj>
    <derivirana_varijabla naziv="DomainObject.Predmet.ProtustrankaNazivFormatedOIB_1">METALI M.J.J. j.d.o.o. za proizvodnju i trgovinu, OIB 77265925529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5005.76</izvorni_sadrzaj>
    <derivirana_varijabla naziv="DomainObject.Predmet.TrenutnaVrijednost_1">5005.76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METALI M.J.J. j.d.o.o. za proizvodnju i trgovinu</item>
    </izvorni_sadrzaj>
    <derivirana_varijabla naziv="DomainObject.Predmet.ProtuStrankaListFormated_1">
      <item>METALI M.J.J. j.d.o.o. za proizvodnju i trgovinu</item>
    </derivirana_varijabla>
  </DomainObject.Predmet.ProtuStrankaListFormated>
  <DomainObject.Predmet.ProtuStrankaListFormatedOIB>
    <izvorni_sadrzaj>
      <item>METALI M.J.J. j.d.o.o. za proizvodnju i trgovinu, OIB 77265925529</item>
    </izvorni_sadrzaj>
    <derivirana_varijabla naziv="DomainObject.Predmet.ProtuStrankaListFormatedOIB_1">
      <item>METALI M.J.J. j.d.o.o. za proizvodnju i trgovinu, OIB 77265925529</item>
    </derivirana_varijabla>
  </DomainObject.Predmet.ProtuStrankaListFormatedOIB>
  <DomainObject.Predmet.ProtuStrankaListFormatedWithAdress>
    <izvorni_sadrzaj>
      <item>METALI M.J.J. j.d.o.o. za proizvodnju i trgovinu, Jačkovina 32, 10000 Zagreb</item>
    </izvorni_sadrzaj>
    <derivirana_varijabla naziv="DomainObject.Predmet.ProtuStrankaListFormatedWithAdress_1">
      <item>METALI M.J.J. j.d.o.o. za proizvodnju i trgovinu, Jačkovina 32, 10000 Zagreb</item>
    </derivirana_varijabla>
  </DomainObject.Predmet.ProtuStrankaListFormatedWithAdress>
  <DomainObject.Predmet.ProtuStrankaListFormatedWithAdressOIB>
    <izvorni_sadrzaj>
      <item>METALI M.J.J. j.d.o.o. za proizvodnju i trgovinu, OIB 77265925529, Jačkovina 32, 10000 Zagreb</item>
    </izvorni_sadrzaj>
    <derivirana_varijabla naziv="DomainObject.Predmet.ProtuStrankaListFormatedWithAdressOIB_1">
      <item>METALI M.J.J. j.d.o.o. za proizvodnju i trgovinu, OIB 77265925529, Jačkovina 32, 10000 Zagreb</item>
    </derivirana_varijabla>
  </DomainObject.Predmet.ProtuStrankaListFormatedWithAdressOIB>
  <DomainObject.Predmet.ProtuStrankaListNazivFormated>
    <izvorni_sadrzaj>
      <item>METALI M.J.J. j.d.o.o. za proizvodnju i trgovinu</item>
    </izvorni_sadrzaj>
    <derivirana_varijabla naziv="DomainObject.Predmet.ProtuStrankaListNazivFormated_1">
      <item>METALI M.J.J. j.d.o.o. za proizvodnju i trgovinu</item>
    </derivirana_varijabla>
  </DomainObject.Predmet.ProtuStrankaListNazivFormated>
  <DomainObject.Predmet.ProtuStrankaListNazivFormatedOIB>
    <izvorni_sadrzaj>
      <item>METALI M.J.J. j.d.o.o. za proizvodnju i trgovinu, OIB 77265925529</item>
    </izvorni_sadrzaj>
    <derivirana_varijabla naziv="DomainObject.Predmet.ProtuStrankaListNazivFormatedOIB_1">
      <item>METALI M.J.J. j.d.o.o. za proizvodnju i trgovinu, OIB 77265925529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METALI M.J.J. j.d.o.o. za proizvodnju i trgovinu</izvorni_sadrzaj>
    <derivirana_varijabla naziv="DomainObject.Predmet.ProtustrankaIDrugi_1">METALI M.J.J. j.d.o.o.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METALI M.J.J. j.d.o.o. za proizvodnju i trgovinu, OIB 77265925529, Jačkovina 32, 10000 Zagreb</izvorni_sadrzaj>
    <derivirana_varijabla naziv="DomainObject.Predmet.ProtustrankaIDrugiAdressOIB_1">METALI M.J.J. j.d.o.o. za proizvodnju i trgovinu, OIB 77265925529, Jačkovina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METALI M.J.J. j.d.o.o. za proizvodnju i trgovinu</item>
      <item>FINA Regionalni centar Zagreb</item>
    </izvorni_sadrzaj>
    <derivirana_varijabla naziv="DomainObject.Predmet.SudioniciListNaziv_1">
      <item>METALI M.J.J. j.d.o.o. za proizvodnju i trgovinu</item>
      <item>FINA Regionalni centar Zagreb</item>
    </derivirana_varijabla>
  </DomainObject.Predmet.SudioniciListNaziv>
  <DomainObject.Predmet.SudioniciListAdressOIB>
    <izvorni_sadrzaj>
      <item>METALI M.J.J. j.d.o.o. za proizvodnju i trgovinu, OIB 77265925529, Jačkovina 32,10000 Zagreb</item>
      <item>FINA Regionalni centar Zagreb, OIB 85821130368, Trg svibanjskih žrtava 1995. br. 1,10000 Zagreb</item>
    </izvorni_sadrzaj>
    <derivirana_varijabla naziv="DomainObject.Predmet.SudioniciListAdressOIB_1">
      <item>METALI M.J.J. j.d.o.o. za proizvodnju i trgovinu, OIB 77265925529, Jačkovina 32,10000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77265925529</item>
      <item>, OIB 85821130368</item>
    </izvorni_sadrzaj>
    <derivirana_varijabla naziv="DomainObject.Predmet.SudioniciListNazivOIB_1">
      <item>, OIB 77265925529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C2250-3B66-4648-B22F-B6139C389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803</properties:Words>
  <properties:Characters>4548</properties:Characters>
  <properties:Lines>110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2016-09-13T11:02:00Z</dcterms:created>
  <dc:creator>alet</dc:creator>
  <cp:lastModifiedBy>wsadmin</cp:lastModifiedBy>
  <cp:lastPrinted>2016-09-14T09:48:00Z</cp:lastPrinted>
  <dcterms:modified xmlns:xsi="http://www.w3.org/2001/XMLSchema-instance" xsi:type="dcterms:W3CDTF">2016-09-14T10:35:00Z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