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a773d" w14:paraId="22a773d" w:rsidRDefault="006A05D0" w:rsidP="00B72803" w:rsidR="006A05D0">
      <w:pPr>
        <w15:collapsed w:val="false"/>
      </w:pPr>
    </w:p>
    <w:p w:rsidRDefault="006B7107" w:rsidP="006B7107" w:rsidR="006B7107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7107" w:rsidP="006B7107" w:rsidR="006B7107" w:rsidRPr="00D21A2C"/>
    <w:p w:rsidRDefault="006B7107" w:rsidP="006B7107" w:rsidR="006B7107" w:rsidRPr="00065F61">
      <w:pPr>
        <w:ind w:hanging="720" w:left="360"/>
        <w:rPr>
          <w:b/>
        </w:rPr>
      </w:pPr>
      <w:r w:rsidRPr="00065F61">
        <w:rPr>
          <w:b/>
        </w:rPr>
        <w:t xml:space="preserve">     REPUBLIKA HRVATSKA</w:t>
      </w:r>
    </w:p>
    <w:p w:rsidRDefault="006B7107" w:rsidP="006B7107" w:rsidR="006B7107" w:rsidRPr="00065F61">
      <w:pPr>
        <w:ind w:hanging="720" w:left="360"/>
      </w:pPr>
      <w:r w:rsidRPr="00065F61">
        <w:t xml:space="preserve">     TRGOVAČKI SUD U OSIJEKU</w:t>
      </w:r>
    </w:p>
    <w:p w:rsidRDefault="006B7107" w:rsidP="006B7107" w:rsidR="006B7107" w:rsidRPr="00B07079">
      <w:pPr>
        <w:ind w:hanging="720" w:left="360"/>
      </w:pPr>
      <w:r w:rsidRPr="00065F61">
        <w:t xml:space="preserve">    </w:t>
      </w:r>
    </w:p>
    <w:p w:rsidRDefault="006B7107" w:rsidP="006B7107" w:rsidR="006B7107" w:rsidRPr="00B07079"/>
    <w:p w:rsidRDefault="006B7107" w:rsidP="006B7107" w:rsidR="006B7107">
      <w:pPr>
        <w:jc w:val="center"/>
      </w:pPr>
      <w:r w:rsidRPr="00B07079">
        <w:t>RE</w:t>
      </w:r>
      <w:r w:rsidR="00497BCF">
        <w:t xml:space="preserve"> </w:t>
      </w:r>
      <w:r w:rsidRPr="00B07079">
        <w:t>P</w:t>
      </w:r>
      <w:r w:rsidR="00497BCF">
        <w:t xml:space="preserve"> </w:t>
      </w:r>
      <w:r w:rsidRPr="00B07079">
        <w:t>U</w:t>
      </w:r>
      <w:r w:rsidR="00497BCF">
        <w:t xml:space="preserve"> </w:t>
      </w:r>
      <w:r w:rsidRPr="00B07079">
        <w:t>B</w:t>
      </w:r>
      <w:r w:rsidR="00497BCF">
        <w:t xml:space="preserve"> </w:t>
      </w:r>
      <w:r w:rsidRPr="00B07079">
        <w:t>L</w:t>
      </w:r>
      <w:r w:rsidR="00497BCF">
        <w:t xml:space="preserve"> </w:t>
      </w:r>
      <w:r w:rsidRPr="00B07079">
        <w:t>I</w:t>
      </w:r>
      <w:r w:rsidR="00497BCF">
        <w:t xml:space="preserve"> </w:t>
      </w:r>
      <w:r w:rsidRPr="00B07079">
        <w:t>K</w:t>
      </w:r>
      <w:r w:rsidR="00497BCF">
        <w:t xml:space="preserve"> </w:t>
      </w:r>
      <w:r w:rsidRPr="00B07079">
        <w:t>A</w:t>
      </w:r>
      <w:r w:rsidR="00497BCF">
        <w:t xml:space="preserve"> </w:t>
      </w:r>
      <w:r w:rsidRPr="00B07079">
        <w:t xml:space="preserve"> H</w:t>
      </w:r>
      <w:r w:rsidR="00497BCF">
        <w:t xml:space="preserve"> </w:t>
      </w:r>
      <w:r w:rsidRPr="00B07079">
        <w:t>R</w:t>
      </w:r>
      <w:r w:rsidR="00497BCF">
        <w:t xml:space="preserve"> </w:t>
      </w:r>
      <w:r w:rsidRPr="00B07079">
        <w:t>V</w:t>
      </w:r>
      <w:r w:rsidR="00497BCF">
        <w:t xml:space="preserve"> </w:t>
      </w:r>
      <w:r w:rsidRPr="00B07079">
        <w:t>A</w:t>
      </w:r>
      <w:r w:rsidR="00497BCF">
        <w:t xml:space="preserve"> </w:t>
      </w:r>
      <w:r w:rsidRPr="00B07079">
        <w:t>T</w:t>
      </w:r>
      <w:r w:rsidR="00497BCF">
        <w:t xml:space="preserve"> </w:t>
      </w:r>
      <w:r w:rsidRPr="00B07079">
        <w:t>S</w:t>
      </w:r>
      <w:r w:rsidR="00497BCF">
        <w:t xml:space="preserve"> </w:t>
      </w:r>
      <w:r w:rsidRPr="00B07079">
        <w:t>K</w:t>
      </w:r>
      <w:r w:rsidR="00497BCF">
        <w:t xml:space="preserve"> </w:t>
      </w:r>
      <w:r w:rsidRPr="00B07079">
        <w:t xml:space="preserve">A </w:t>
      </w:r>
    </w:p>
    <w:p w:rsidRDefault="006B7107" w:rsidP="006B7107" w:rsidR="006B7107" w:rsidRPr="00B07079">
      <w:pPr>
        <w:jc w:val="center"/>
      </w:pPr>
    </w:p>
    <w:p w:rsidRDefault="006B7107" w:rsidP="00A24167" w:rsidR="006B7107">
      <w:pPr>
        <w:jc w:val="center"/>
      </w:pPr>
      <w:r w:rsidRPr="00B07079">
        <w:t>R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E</w:t>
      </w:r>
      <w:r>
        <w:t xml:space="preserve"> </w:t>
      </w:r>
      <w:r w:rsidRPr="00B07079">
        <w:t>N</w:t>
      </w:r>
      <w:r>
        <w:t xml:space="preserve"> </w:t>
      </w:r>
      <w:r w:rsidRPr="00B07079">
        <w:t>J</w:t>
      </w:r>
      <w:r>
        <w:t xml:space="preserve"> </w:t>
      </w:r>
      <w:r w:rsidRPr="00B07079">
        <w:t xml:space="preserve">E </w:t>
      </w:r>
    </w:p>
    <w:p w:rsidRDefault="006B7107" w:rsidP="006B7107" w:rsidR="006B7107" w:rsidRPr="00B07079">
      <w:pPr>
        <w:jc w:val="center"/>
      </w:pPr>
    </w:p>
    <w:p w:rsidRDefault="006B7107" w:rsidP="006B7107" w:rsidR="006B7107" w:rsidRPr="00B07079">
      <w:pPr>
        <w:jc w:val="both"/>
      </w:pPr>
      <w:r w:rsidRPr="00B07079">
        <w:tab/>
        <w:t xml:space="preserve">Trgovački sud u Osijeku po </w:t>
      </w:r>
      <w:r>
        <w:t>stečajnoj sutkinji</w:t>
      </w:r>
      <w:r w:rsidRPr="00B07079">
        <w:t xml:space="preserve"> Nadi Roso u stečajnom postupku nad dužnikom </w:t>
      </w:r>
      <w:r w:rsidR="00E91480">
        <w:rPr>
          <w:b/>
        </w:rPr>
        <w:t>ORBAN NOVA d.o.o za trgovinu i usluge, Vinkovci, Kralja Zvonimira 100, MBS: 030106819, OIB: 96098325319</w:t>
      </w:r>
      <w:r w:rsidRPr="00C26EF6">
        <w:t>,</w:t>
      </w:r>
      <w:r w:rsidRPr="00B07079">
        <w:t xml:space="preserve"> nakon prvog ispitnog ročišta, održanog dana </w:t>
      </w:r>
      <w:r w:rsidR="00E91480">
        <w:t>14. rujna 2017. g.</w:t>
      </w:r>
      <w:r>
        <w:t xml:space="preserve">, dana </w:t>
      </w:r>
      <w:r w:rsidR="00AA0AD1">
        <w:t>23. listopada</w:t>
      </w:r>
      <w:r w:rsidR="00E91480">
        <w:t xml:space="preserve"> 2017. g.</w:t>
      </w:r>
      <w:r>
        <w:t>,</w:t>
      </w:r>
      <w:r w:rsidRPr="00B07079">
        <w:t xml:space="preserve"> </w:t>
      </w:r>
    </w:p>
    <w:p w:rsidRDefault="006B7107" w:rsidP="00E91480" w:rsidR="006B7107" w:rsidRPr="00B07079">
      <w:pPr>
        <w:ind w:firstLine="708"/>
      </w:pPr>
    </w:p>
    <w:p w:rsidRDefault="006B7107" w:rsidP="006B7107" w:rsidR="006B7107">
      <w:pPr>
        <w:jc w:val="center"/>
      </w:pPr>
      <w:r w:rsidRPr="00B07079">
        <w:t>r</w:t>
      </w:r>
      <w:r>
        <w:t xml:space="preserve"> </w:t>
      </w:r>
      <w:r w:rsidRPr="00B07079">
        <w:t>i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i</w:t>
      </w:r>
      <w:r>
        <w:t xml:space="preserve"> </w:t>
      </w:r>
      <w:r w:rsidRPr="00B07079">
        <w:t>o</w:t>
      </w:r>
      <w:r>
        <w:t xml:space="preserve"> </w:t>
      </w:r>
      <w:r w:rsidRPr="00B07079">
        <w:t xml:space="preserve"> j</w:t>
      </w:r>
      <w:r>
        <w:t xml:space="preserve"> </w:t>
      </w:r>
      <w:r w:rsidRPr="00B07079">
        <w:t xml:space="preserve">e </w:t>
      </w:r>
    </w:p>
    <w:p w:rsidRDefault="006B7107" w:rsidP="006B7107" w:rsidR="006B7107"/>
    <w:p w:rsidRDefault="006B7107" w:rsidP="006B7107" w:rsidR="006B7107" w:rsidRPr="00B07079">
      <w:pPr>
        <w:jc w:val="center"/>
      </w:pPr>
    </w:p>
    <w:p w:rsidRDefault="006B7107" w:rsidP="006B7107" w:rsidR="006B7107" w:rsidRPr="00B07079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07079">
        <w:rPr>
          <w:rFonts w:hAnsi="Times New Roman" w:ascii="Times New Roman"/>
          <w:sz w:val="24"/>
          <w:szCs w:val="24"/>
        </w:rPr>
        <w:t xml:space="preserve">Utvrđuju se slijedeće tražbine viših isplatnih redova: </w:t>
      </w:r>
    </w:p>
    <w:p w:rsidRDefault="00B44EB9" w:rsidP="00C468BB" w:rsidR="00B44EB9">
      <w:pPr>
        <w:rPr>
          <w:b/>
          <w:bCs/>
          <w:color w:val="000000"/>
        </w:rPr>
      </w:pPr>
    </w:p>
    <w:p w:rsidRDefault="00E91480" w:rsidP="00C468BB" w:rsidR="00E91480" w:rsidRPr="00E91480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I </w:t>
      </w:r>
      <w:r w:rsidRPr="00E91480">
        <w:rPr>
          <w:b/>
          <w:bCs/>
          <w:color w:val="000000"/>
        </w:rPr>
        <w:t>VIŠI ISPLATNI RED</w:t>
      </w:r>
    </w:p>
    <w:p w:rsidRDefault="001916A1" w:rsidP="001916A1" w:rsidR="001916A1">
      <w:pPr>
        <w:ind w:firstLine="708"/>
        <w:jc w:val="both"/>
      </w:pPr>
    </w:p>
    <w:p w:rsidRDefault="00E91480" w:rsidP="00E91480" w:rsidR="00E91480" w:rsidRPr="007813B2">
      <w:pPr>
        <w:tabs>
          <w:tab w:pos="589" w:val="left"/>
          <w:tab w:pos="5857" w:val="left"/>
          <w:tab w:pos="7731" w:val="left"/>
          <w:tab w:pos="8789" w:val="left"/>
          <w:tab w:pos="11418" w:val="left"/>
          <w:tab w:pos="12391" w:val="left"/>
        </w:tabs>
      </w:pPr>
      <w:r w:rsidRPr="007813B2">
        <w:tab/>
      </w:r>
      <w:r w:rsidRPr="007813B2">
        <w:tab/>
      </w:r>
      <w:r w:rsidRPr="007813B2">
        <w:tab/>
      </w:r>
    </w:p>
    <w:tbl>
      <w:tblPr>
        <w:tblStyle w:val="Reetkatablice"/>
        <w:tblW w:type="dxa" w:w="8554"/>
        <w:tblLook w:val="04A0" w:noVBand="1" w:noHBand="0" w:lastColumn="0" w:firstColumn="1" w:lastRow="0" w:firstRow="1"/>
      </w:tblPr>
      <w:tblGrid>
        <w:gridCol w:w="572"/>
        <w:gridCol w:w="1153"/>
        <w:gridCol w:w="1241"/>
        <w:gridCol w:w="1166"/>
        <w:gridCol w:w="1058"/>
        <w:gridCol w:w="1449"/>
        <w:gridCol w:w="964"/>
        <w:gridCol w:w="1685"/>
      </w:tblGrid>
      <w:tr w:rsidTr="007972B6" w:rsidR="00E91480" w:rsidRPr="007813B2">
        <w:trPr>
          <w:trHeight w:val="583"/>
        </w:trPr>
        <w:tc>
          <w:tcPr>
            <w:tcW w:type="dxa" w:w="498"/>
            <w:noWrap/>
            <w:hideMark/>
          </w:tcPr>
          <w:p w:rsidRDefault="00E91480" w:rsidP="007972B6" w:rsidR="00E91480" w:rsidRPr="007813B2">
            <w:r w:rsidRPr="007813B2">
              <w:t>R.Br.</w:t>
            </w:r>
          </w:p>
        </w:tc>
        <w:tc>
          <w:tcPr>
            <w:tcW w:type="dxa" w:w="958"/>
            <w:hideMark/>
          </w:tcPr>
          <w:p w:rsidRDefault="00E91480" w:rsidP="007972B6" w:rsidR="00E91480" w:rsidRPr="007813B2">
            <w:pPr>
              <w:rPr>
                <w:b/>
                <w:bCs/>
              </w:rPr>
            </w:pPr>
            <w:r w:rsidRPr="007813B2">
              <w:rPr>
                <w:b/>
                <w:bCs/>
              </w:rPr>
              <w:t xml:space="preserve">Ime i prezime / tvrtka  ili </w:t>
            </w:r>
            <w:r w:rsidRPr="007813B2">
              <w:rPr>
                <w:b/>
                <w:bCs/>
              </w:rPr>
              <w:br/>
              <w:t>naziv vjerovnika</w:t>
            </w:r>
          </w:p>
        </w:tc>
        <w:tc>
          <w:tcPr>
            <w:tcW w:type="dxa" w:w="1028"/>
            <w:hideMark/>
          </w:tcPr>
          <w:p w:rsidRDefault="00E91480" w:rsidP="007972B6" w:rsidR="00E91480" w:rsidRPr="007813B2">
            <w:pPr>
              <w:rPr>
                <w:b/>
                <w:bCs/>
              </w:rPr>
            </w:pPr>
            <w:r w:rsidRPr="007813B2">
              <w:rPr>
                <w:b/>
                <w:bCs/>
              </w:rPr>
              <w:t xml:space="preserve">OIB vjerovnika </w:t>
            </w:r>
          </w:p>
        </w:tc>
        <w:tc>
          <w:tcPr>
            <w:tcW w:type="dxa" w:w="969"/>
            <w:noWrap/>
            <w:hideMark/>
          </w:tcPr>
          <w:p w:rsidRDefault="00E91480" w:rsidP="007972B6" w:rsidR="00E91480" w:rsidRPr="007813B2">
            <w:pPr>
              <w:rPr>
                <w:b/>
                <w:bCs/>
              </w:rPr>
            </w:pPr>
            <w:r w:rsidRPr="007813B2">
              <w:rPr>
                <w:b/>
                <w:bCs/>
              </w:rPr>
              <w:t>Adresa / sjedište vjerovnika</w:t>
            </w:r>
          </w:p>
        </w:tc>
        <w:tc>
          <w:tcPr>
            <w:tcW w:type="dxa" w:w="883"/>
            <w:hideMark/>
          </w:tcPr>
          <w:p w:rsidRDefault="00E91480" w:rsidP="007972B6" w:rsidR="00E91480" w:rsidRPr="007813B2">
            <w:pPr>
              <w:rPr>
                <w:b/>
                <w:bCs/>
              </w:rPr>
            </w:pPr>
            <w:r w:rsidRPr="007813B2">
              <w:rPr>
                <w:b/>
                <w:bCs/>
              </w:rPr>
              <w:t>Iznos prijavljene</w:t>
            </w:r>
            <w:r w:rsidRPr="007813B2">
              <w:rPr>
                <w:b/>
                <w:bCs/>
              </w:rPr>
              <w:br/>
              <w:t xml:space="preserve"> tražbine (kn)[1]</w:t>
            </w:r>
          </w:p>
        </w:tc>
        <w:tc>
          <w:tcPr>
            <w:tcW w:type="dxa" w:w="1194"/>
            <w:hideMark/>
          </w:tcPr>
          <w:p w:rsidRDefault="00E91480" w:rsidP="007972B6" w:rsidR="00E91480" w:rsidRPr="007813B2">
            <w:pPr>
              <w:rPr>
                <w:b/>
                <w:bCs/>
              </w:rPr>
            </w:pPr>
            <w:r w:rsidRPr="007813B2">
              <w:rPr>
                <w:b/>
                <w:bCs/>
              </w:rPr>
              <w:t>Pravna osnova</w:t>
            </w:r>
            <w:r w:rsidRPr="007813B2">
              <w:rPr>
                <w:b/>
                <w:bCs/>
              </w:rPr>
              <w:br/>
              <w:t xml:space="preserve"> prijavljene tražbine</w:t>
            </w:r>
          </w:p>
        </w:tc>
        <w:tc>
          <w:tcPr>
            <w:tcW w:type="dxa" w:w="888"/>
            <w:hideMark/>
          </w:tcPr>
          <w:p w:rsidRDefault="00E91480" w:rsidP="007972B6" w:rsidR="00E91480" w:rsidRPr="007813B2">
            <w:pPr>
              <w:rPr>
                <w:b/>
                <w:bCs/>
              </w:rPr>
            </w:pPr>
            <w:r w:rsidRPr="007813B2">
              <w:rPr>
                <w:b/>
                <w:bCs/>
              </w:rPr>
              <w:t>Iznos priznate tražbine</w:t>
            </w:r>
          </w:p>
        </w:tc>
        <w:tc>
          <w:tcPr>
            <w:tcW w:type="dxa" w:w="2136"/>
            <w:hideMark/>
          </w:tcPr>
          <w:p w:rsidRDefault="00E91480" w:rsidP="007972B6" w:rsidR="00E91480" w:rsidRPr="007813B2">
            <w:pPr>
              <w:rPr>
                <w:b/>
                <w:bCs/>
              </w:rPr>
            </w:pPr>
            <w:r w:rsidRPr="007813B2">
              <w:rPr>
                <w:b/>
                <w:bCs/>
              </w:rPr>
              <w:t xml:space="preserve">Pravna osnova priznate </w:t>
            </w:r>
            <w:r w:rsidRPr="007813B2">
              <w:rPr>
                <w:b/>
                <w:bCs/>
              </w:rPr>
              <w:br/>
              <w:t xml:space="preserve"> tražbine</w:t>
            </w:r>
          </w:p>
        </w:tc>
      </w:tr>
      <w:tr w:rsidTr="007972B6" w:rsidR="00E91480" w:rsidRPr="007813B2">
        <w:trPr>
          <w:trHeight w:val="2623"/>
        </w:trPr>
        <w:tc>
          <w:tcPr>
            <w:tcW w:type="dxa" w:w="498"/>
            <w:noWrap/>
            <w:hideMark/>
          </w:tcPr>
          <w:p w:rsidRDefault="00E91480" w:rsidP="007972B6" w:rsidR="00E91480" w:rsidRPr="007813B2">
            <w:r w:rsidRPr="007813B2">
              <w:t>1</w:t>
            </w:r>
          </w:p>
        </w:tc>
        <w:tc>
          <w:tcPr>
            <w:tcW w:type="dxa" w:w="958"/>
            <w:hideMark/>
          </w:tcPr>
          <w:p w:rsidRDefault="00E91480" w:rsidP="007972B6" w:rsidR="00E91480" w:rsidRPr="007813B2">
            <w:r w:rsidRPr="007813B2">
              <w:t>Republika Hrvatska Ministarstvo Financija</w:t>
            </w:r>
            <w:r w:rsidRPr="007813B2">
              <w:br/>
              <w:t>Porezna Uprava Područni ured Vukovar</w:t>
            </w:r>
            <w:r w:rsidRPr="007813B2">
              <w:br/>
              <w:t>ŽDO u Vukovaru</w:t>
            </w:r>
          </w:p>
        </w:tc>
        <w:tc>
          <w:tcPr>
            <w:tcW w:type="dxa" w:w="1028"/>
            <w:noWrap/>
            <w:hideMark/>
          </w:tcPr>
          <w:p w:rsidRDefault="00E91480" w:rsidP="007972B6" w:rsidR="00E91480" w:rsidRPr="007813B2">
            <w:r w:rsidRPr="007813B2">
              <w:t>96098325319</w:t>
            </w:r>
          </w:p>
        </w:tc>
        <w:tc>
          <w:tcPr>
            <w:tcW w:type="dxa" w:w="969"/>
            <w:hideMark/>
          </w:tcPr>
          <w:p w:rsidRDefault="00E91480" w:rsidP="007972B6" w:rsidR="00E91480" w:rsidRPr="007813B2">
            <w:r w:rsidRPr="007813B2">
              <w:t>Trg Republike Hrvatske 5</w:t>
            </w:r>
            <w:r w:rsidRPr="007813B2">
              <w:br/>
              <w:t>Vukovar</w:t>
            </w:r>
          </w:p>
        </w:tc>
        <w:tc>
          <w:tcPr>
            <w:tcW w:type="dxa" w:w="883"/>
            <w:hideMark/>
          </w:tcPr>
          <w:p w:rsidRDefault="00E91480" w:rsidP="007972B6" w:rsidR="00E91480" w:rsidRPr="007813B2">
            <w:pPr>
              <w:jc w:val="right"/>
            </w:pPr>
            <w:r>
              <w:t>88.347,22</w:t>
            </w:r>
            <w:r w:rsidRPr="007813B2">
              <w:t xml:space="preserve">   </w:t>
            </w:r>
          </w:p>
        </w:tc>
        <w:tc>
          <w:tcPr>
            <w:tcW w:type="dxa" w:w="1194"/>
            <w:hideMark/>
          </w:tcPr>
          <w:p w:rsidRDefault="00E91480" w:rsidP="007972B6" w:rsidR="00E91480" w:rsidRPr="007813B2">
            <w:r w:rsidRPr="007813B2">
              <w:t>Knjigovodstvene kartice, računi Šifre vrste prihoda 1201, 1732, 2283, 5262, 8168, 8486, 8630, 8573, 4251</w:t>
            </w:r>
            <w:r w:rsidRPr="007813B2">
              <w:br/>
              <w:t>prijava PDV-a</w:t>
            </w:r>
            <w:r w:rsidRPr="007813B2">
              <w:br/>
            </w:r>
            <w:r w:rsidRPr="007813B2">
              <w:lastRenderedPageBreak/>
              <w:t>JOPPD obrasci 16043, 16091</w:t>
            </w:r>
            <w:r w:rsidRPr="007813B2">
              <w:br/>
              <w:t>obračun članarine TZ za 2015.g</w:t>
            </w:r>
            <w:r w:rsidRPr="007813B2">
              <w:br/>
              <w:t>Rješenje Klasa:UP/I-410-12/2016-10/1710, Ur.br.:513-07-27-09/2016-01 od 7. rujna 2016.</w:t>
            </w:r>
          </w:p>
        </w:tc>
        <w:tc>
          <w:tcPr>
            <w:tcW w:type="dxa" w:w="888"/>
            <w:hideMark/>
          </w:tcPr>
          <w:p w:rsidRDefault="00E91480" w:rsidP="007972B6" w:rsidR="00E91480" w:rsidRPr="007813B2">
            <w:pPr>
              <w:jc w:val="right"/>
            </w:pPr>
            <w:r w:rsidRPr="007813B2">
              <w:lastRenderedPageBreak/>
              <w:t>7.750,82</w:t>
            </w:r>
          </w:p>
        </w:tc>
        <w:tc>
          <w:tcPr>
            <w:tcW w:type="dxa" w:w="2136"/>
            <w:hideMark/>
          </w:tcPr>
          <w:p w:rsidRDefault="00E91480" w:rsidP="007972B6" w:rsidR="00E91480" w:rsidRPr="007813B2">
            <w:r w:rsidRPr="007813B2">
              <w:t xml:space="preserve">Tražbine evidentirane na </w:t>
            </w:r>
            <w:r w:rsidRPr="007813B2">
              <w:br/>
              <w:t>računima šifre vrste prihoda</w:t>
            </w:r>
            <w:r w:rsidRPr="007813B2">
              <w:br/>
              <w:t>2283, 8168</w:t>
            </w:r>
          </w:p>
        </w:tc>
      </w:tr>
      <w:tr w:rsidTr="007972B6" w:rsidR="00E91480" w:rsidRPr="007813B2">
        <w:trPr>
          <w:trHeight w:val="292"/>
        </w:trPr>
        <w:tc>
          <w:tcPr>
            <w:tcW w:type="dxa" w:w="498"/>
            <w:noWrap/>
            <w:hideMark/>
          </w:tcPr>
          <w:p w:rsidRDefault="00E91480" w:rsidP="007972B6" w:rsidR="00E91480" w:rsidRPr="007813B2">
            <w:r w:rsidRPr="007813B2">
              <w:lastRenderedPageBreak/>
              <w:t>2</w:t>
            </w:r>
          </w:p>
        </w:tc>
        <w:tc>
          <w:tcPr>
            <w:tcW w:type="dxa" w:w="958"/>
            <w:hideMark/>
          </w:tcPr>
          <w:p w:rsidRDefault="00E91480" w:rsidP="007972B6" w:rsidR="00E91480" w:rsidRPr="007813B2">
            <w:proofErr w:type="spellStart"/>
            <w:r w:rsidRPr="007813B2">
              <w:t>Hodak</w:t>
            </w:r>
            <w:proofErr w:type="spellEnd"/>
            <w:r w:rsidRPr="007813B2">
              <w:t xml:space="preserve"> Dragan</w:t>
            </w:r>
          </w:p>
        </w:tc>
        <w:tc>
          <w:tcPr>
            <w:tcW w:type="dxa" w:w="1028"/>
            <w:noWrap/>
            <w:hideMark/>
          </w:tcPr>
          <w:p w:rsidRDefault="00E91480" w:rsidP="007972B6" w:rsidR="00E91480" w:rsidRPr="007813B2">
            <w:r w:rsidRPr="007813B2">
              <w:t>44963178002</w:t>
            </w:r>
          </w:p>
        </w:tc>
        <w:tc>
          <w:tcPr>
            <w:tcW w:type="dxa" w:w="969"/>
            <w:hideMark/>
          </w:tcPr>
          <w:p w:rsidRDefault="00E91480" w:rsidP="007972B6" w:rsidR="00E91480" w:rsidRPr="007813B2">
            <w:proofErr w:type="spellStart"/>
            <w:r w:rsidRPr="007813B2">
              <w:t>Rokovci</w:t>
            </w:r>
            <w:proofErr w:type="spellEnd"/>
            <w:r w:rsidRPr="007813B2">
              <w:t>, Vinkovačka 70</w:t>
            </w:r>
          </w:p>
        </w:tc>
        <w:tc>
          <w:tcPr>
            <w:tcW w:type="dxa" w:w="883"/>
            <w:hideMark/>
          </w:tcPr>
          <w:p w:rsidRDefault="00E91480" w:rsidP="007972B6" w:rsidR="00E91480" w:rsidRPr="007813B2">
            <w:pPr>
              <w:jc w:val="right"/>
            </w:pPr>
            <w:r w:rsidRPr="007813B2">
              <w:t xml:space="preserve">5.018,61   </w:t>
            </w:r>
          </w:p>
        </w:tc>
        <w:tc>
          <w:tcPr>
            <w:tcW w:type="dxa" w:w="1194"/>
            <w:hideMark/>
          </w:tcPr>
          <w:p w:rsidRDefault="00E91480" w:rsidP="007972B6" w:rsidR="00E91480" w:rsidRPr="007813B2">
            <w:r w:rsidRPr="007813B2">
              <w:t>radni odnos</w:t>
            </w:r>
          </w:p>
        </w:tc>
        <w:tc>
          <w:tcPr>
            <w:tcW w:type="dxa" w:w="888"/>
            <w:hideMark/>
          </w:tcPr>
          <w:p w:rsidRDefault="00E91480" w:rsidP="007972B6" w:rsidR="00E91480" w:rsidRPr="007813B2">
            <w:pPr>
              <w:jc w:val="right"/>
            </w:pPr>
            <w:r w:rsidRPr="007813B2">
              <w:t>4.000,00</w:t>
            </w:r>
          </w:p>
        </w:tc>
        <w:tc>
          <w:tcPr>
            <w:tcW w:type="dxa" w:w="2136"/>
            <w:hideMark/>
          </w:tcPr>
          <w:p w:rsidRDefault="00E91480" w:rsidP="007972B6" w:rsidR="00E91480" w:rsidRPr="007813B2">
            <w:r w:rsidRPr="007813B2">
              <w:t>računovodstvena evidencija</w:t>
            </w:r>
          </w:p>
        </w:tc>
      </w:tr>
      <w:tr w:rsidTr="007972B6" w:rsidR="00E91480" w:rsidRPr="007813B2">
        <w:trPr>
          <w:trHeight w:val="292"/>
        </w:trPr>
        <w:tc>
          <w:tcPr>
            <w:tcW w:type="dxa" w:w="498"/>
            <w:noWrap/>
            <w:hideMark/>
          </w:tcPr>
          <w:p w:rsidRDefault="00E91480" w:rsidP="007972B6" w:rsidR="00E91480" w:rsidRPr="007813B2">
            <w:r w:rsidRPr="007813B2">
              <w:t>3</w:t>
            </w:r>
          </w:p>
        </w:tc>
        <w:tc>
          <w:tcPr>
            <w:tcW w:type="dxa" w:w="958"/>
            <w:hideMark/>
          </w:tcPr>
          <w:p w:rsidRDefault="00E91480" w:rsidP="007972B6" w:rsidR="00E91480" w:rsidRPr="007813B2">
            <w:r w:rsidRPr="007813B2">
              <w:t>Jelušić Franjo</w:t>
            </w:r>
          </w:p>
        </w:tc>
        <w:tc>
          <w:tcPr>
            <w:tcW w:type="dxa" w:w="1028"/>
            <w:noWrap/>
            <w:hideMark/>
          </w:tcPr>
          <w:p w:rsidRDefault="00E91480" w:rsidP="007972B6" w:rsidR="00E91480" w:rsidRPr="007813B2">
            <w:r w:rsidRPr="007813B2">
              <w:t>19789820446</w:t>
            </w:r>
          </w:p>
        </w:tc>
        <w:tc>
          <w:tcPr>
            <w:tcW w:type="dxa" w:w="969"/>
            <w:hideMark/>
          </w:tcPr>
          <w:p w:rsidRDefault="00E91480" w:rsidP="007972B6" w:rsidR="00E91480" w:rsidRPr="007813B2">
            <w:proofErr w:type="spellStart"/>
            <w:r w:rsidRPr="007813B2">
              <w:t>Strizivojna</w:t>
            </w:r>
            <w:proofErr w:type="spellEnd"/>
            <w:r w:rsidRPr="007813B2">
              <w:t xml:space="preserve">, </w:t>
            </w:r>
            <w:proofErr w:type="spellStart"/>
            <w:r w:rsidRPr="007813B2">
              <w:t>Soljak</w:t>
            </w:r>
            <w:proofErr w:type="spellEnd"/>
            <w:r w:rsidRPr="007813B2">
              <w:t xml:space="preserve"> 33</w:t>
            </w:r>
          </w:p>
        </w:tc>
        <w:tc>
          <w:tcPr>
            <w:tcW w:type="dxa" w:w="883"/>
            <w:hideMark/>
          </w:tcPr>
          <w:p w:rsidRDefault="00E91480" w:rsidP="007972B6" w:rsidR="00E91480" w:rsidRPr="007813B2">
            <w:pPr>
              <w:jc w:val="right"/>
            </w:pPr>
            <w:r w:rsidRPr="007813B2">
              <w:t xml:space="preserve">3.750,00   </w:t>
            </w:r>
          </w:p>
        </w:tc>
        <w:tc>
          <w:tcPr>
            <w:tcW w:type="dxa" w:w="1194"/>
            <w:hideMark/>
          </w:tcPr>
          <w:p w:rsidRDefault="00E91480" w:rsidP="007972B6" w:rsidR="00E91480" w:rsidRPr="007813B2">
            <w:r w:rsidRPr="007813B2">
              <w:t>radni odnos</w:t>
            </w:r>
          </w:p>
        </w:tc>
        <w:tc>
          <w:tcPr>
            <w:tcW w:type="dxa" w:w="888"/>
            <w:hideMark/>
          </w:tcPr>
          <w:p w:rsidRDefault="00E91480" w:rsidP="007972B6" w:rsidR="00E91480" w:rsidRPr="007813B2">
            <w:pPr>
              <w:jc w:val="right"/>
            </w:pPr>
            <w:r w:rsidRPr="007813B2">
              <w:t>3.000,00</w:t>
            </w:r>
          </w:p>
        </w:tc>
        <w:tc>
          <w:tcPr>
            <w:tcW w:type="dxa" w:w="2136"/>
            <w:hideMark/>
          </w:tcPr>
          <w:p w:rsidRDefault="00E91480" w:rsidP="007972B6" w:rsidR="00E91480" w:rsidRPr="007813B2">
            <w:r w:rsidRPr="007813B2">
              <w:t>računovodstvena evidencija</w:t>
            </w:r>
          </w:p>
        </w:tc>
      </w:tr>
      <w:tr w:rsidTr="007972B6" w:rsidR="00E91480" w:rsidRPr="007813B2">
        <w:trPr>
          <w:trHeight w:val="292"/>
        </w:trPr>
        <w:tc>
          <w:tcPr>
            <w:tcW w:type="dxa" w:w="498"/>
            <w:noWrap/>
            <w:hideMark/>
          </w:tcPr>
          <w:p w:rsidRDefault="00E91480" w:rsidP="007972B6" w:rsidR="00E91480" w:rsidRPr="007813B2">
            <w:r w:rsidRPr="007813B2">
              <w:t>4</w:t>
            </w:r>
          </w:p>
        </w:tc>
        <w:tc>
          <w:tcPr>
            <w:tcW w:type="dxa" w:w="958"/>
            <w:hideMark/>
          </w:tcPr>
          <w:p w:rsidRDefault="00E91480" w:rsidP="007972B6" w:rsidR="00E91480" w:rsidRPr="007813B2">
            <w:r w:rsidRPr="007813B2">
              <w:t>Jelušić Zlatko</w:t>
            </w:r>
          </w:p>
        </w:tc>
        <w:tc>
          <w:tcPr>
            <w:tcW w:type="dxa" w:w="1028"/>
            <w:noWrap/>
            <w:hideMark/>
          </w:tcPr>
          <w:p w:rsidRDefault="00E91480" w:rsidP="007972B6" w:rsidR="00E91480" w:rsidRPr="007813B2">
            <w:r w:rsidRPr="007813B2">
              <w:t>47758917388</w:t>
            </w:r>
          </w:p>
        </w:tc>
        <w:tc>
          <w:tcPr>
            <w:tcW w:type="dxa" w:w="969"/>
            <w:hideMark/>
          </w:tcPr>
          <w:p w:rsidRDefault="00E91480" w:rsidP="007972B6" w:rsidR="00E91480" w:rsidRPr="007813B2">
            <w:proofErr w:type="spellStart"/>
            <w:r w:rsidRPr="007813B2">
              <w:t>Strizivojna</w:t>
            </w:r>
            <w:proofErr w:type="spellEnd"/>
            <w:r w:rsidRPr="007813B2">
              <w:t xml:space="preserve">, </w:t>
            </w:r>
            <w:proofErr w:type="spellStart"/>
            <w:r w:rsidRPr="007813B2">
              <w:t>Soljak</w:t>
            </w:r>
            <w:proofErr w:type="spellEnd"/>
            <w:r w:rsidRPr="007813B2">
              <w:t xml:space="preserve"> 33</w:t>
            </w:r>
          </w:p>
        </w:tc>
        <w:tc>
          <w:tcPr>
            <w:tcW w:type="dxa" w:w="883"/>
            <w:hideMark/>
          </w:tcPr>
          <w:p w:rsidRDefault="00E91480" w:rsidP="007972B6" w:rsidR="00E91480" w:rsidRPr="007813B2">
            <w:pPr>
              <w:jc w:val="right"/>
            </w:pPr>
            <w:r w:rsidRPr="007813B2">
              <w:t xml:space="preserve">4.410,10   </w:t>
            </w:r>
          </w:p>
        </w:tc>
        <w:tc>
          <w:tcPr>
            <w:tcW w:type="dxa" w:w="1194"/>
            <w:hideMark/>
          </w:tcPr>
          <w:p w:rsidRDefault="00E91480" w:rsidP="007972B6" w:rsidR="00E91480" w:rsidRPr="007813B2">
            <w:r w:rsidRPr="007813B2">
              <w:t>radni odnos</w:t>
            </w:r>
          </w:p>
        </w:tc>
        <w:tc>
          <w:tcPr>
            <w:tcW w:type="dxa" w:w="888"/>
            <w:hideMark/>
          </w:tcPr>
          <w:p w:rsidRDefault="00E91480" w:rsidP="007972B6" w:rsidR="00E91480" w:rsidRPr="007813B2">
            <w:pPr>
              <w:jc w:val="right"/>
            </w:pPr>
            <w:r w:rsidRPr="007813B2">
              <w:t>3.500,00</w:t>
            </w:r>
          </w:p>
        </w:tc>
        <w:tc>
          <w:tcPr>
            <w:tcW w:type="dxa" w:w="2136"/>
            <w:hideMark/>
          </w:tcPr>
          <w:p w:rsidRDefault="00E91480" w:rsidP="007972B6" w:rsidR="00E91480" w:rsidRPr="007813B2">
            <w:r w:rsidRPr="007813B2">
              <w:t>računovodstvena evidencija</w:t>
            </w:r>
          </w:p>
        </w:tc>
      </w:tr>
      <w:tr w:rsidTr="007972B6" w:rsidR="00E91480" w:rsidRPr="007813B2">
        <w:trPr>
          <w:trHeight w:val="292"/>
        </w:trPr>
        <w:tc>
          <w:tcPr>
            <w:tcW w:type="dxa" w:w="498"/>
            <w:noWrap/>
            <w:hideMark/>
          </w:tcPr>
          <w:p w:rsidRDefault="00E91480" w:rsidP="007972B6" w:rsidR="00E91480" w:rsidRPr="007813B2">
            <w:r w:rsidRPr="007813B2">
              <w:t>5</w:t>
            </w:r>
          </w:p>
        </w:tc>
        <w:tc>
          <w:tcPr>
            <w:tcW w:type="dxa" w:w="958"/>
            <w:hideMark/>
          </w:tcPr>
          <w:p w:rsidRDefault="00E91480" w:rsidP="007972B6" w:rsidR="00E91480" w:rsidRPr="007813B2">
            <w:proofErr w:type="spellStart"/>
            <w:r w:rsidRPr="007813B2">
              <w:t>Maslač</w:t>
            </w:r>
            <w:proofErr w:type="spellEnd"/>
            <w:r w:rsidRPr="007813B2">
              <w:t xml:space="preserve"> Mladen</w:t>
            </w:r>
          </w:p>
        </w:tc>
        <w:tc>
          <w:tcPr>
            <w:tcW w:type="dxa" w:w="1028"/>
            <w:noWrap/>
            <w:hideMark/>
          </w:tcPr>
          <w:p w:rsidRDefault="00E91480" w:rsidP="007972B6" w:rsidR="00E91480" w:rsidRPr="007813B2">
            <w:r w:rsidRPr="007813B2">
              <w:t>06742163746</w:t>
            </w:r>
          </w:p>
        </w:tc>
        <w:tc>
          <w:tcPr>
            <w:tcW w:type="dxa" w:w="969"/>
            <w:hideMark/>
          </w:tcPr>
          <w:p w:rsidRDefault="00E91480" w:rsidP="007972B6" w:rsidR="00E91480" w:rsidRPr="007813B2">
            <w:proofErr w:type="spellStart"/>
            <w:r w:rsidRPr="007813B2">
              <w:t>Cerna</w:t>
            </w:r>
            <w:proofErr w:type="spellEnd"/>
            <w:r w:rsidRPr="007813B2">
              <w:t xml:space="preserve">, </w:t>
            </w:r>
            <w:proofErr w:type="spellStart"/>
            <w:r w:rsidRPr="007813B2">
              <w:t>I.Meštrovića</w:t>
            </w:r>
            <w:proofErr w:type="spellEnd"/>
            <w:r w:rsidRPr="007813B2">
              <w:t xml:space="preserve"> 18</w:t>
            </w:r>
          </w:p>
        </w:tc>
        <w:tc>
          <w:tcPr>
            <w:tcW w:type="dxa" w:w="883"/>
            <w:hideMark/>
          </w:tcPr>
          <w:p w:rsidRDefault="00E91480" w:rsidP="007972B6" w:rsidR="00E91480" w:rsidRPr="007813B2">
            <w:pPr>
              <w:jc w:val="right"/>
            </w:pPr>
            <w:r w:rsidRPr="007813B2">
              <w:t xml:space="preserve">4.537,19   </w:t>
            </w:r>
          </w:p>
        </w:tc>
        <w:tc>
          <w:tcPr>
            <w:tcW w:type="dxa" w:w="1194"/>
            <w:hideMark/>
          </w:tcPr>
          <w:p w:rsidRDefault="00E91480" w:rsidP="007972B6" w:rsidR="00E91480" w:rsidRPr="007813B2">
            <w:r w:rsidRPr="007813B2">
              <w:t>radni odnos</w:t>
            </w:r>
          </w:p>
        </w:tc>
        <w:tc>
          <w:tcPr>
            <w:tcW w:type="dxa" w:w="888"/>
            <w:hideMark/>
          </w:tcPr>
          <w:p w:rsidRDefault="00E91480" w:rsidP="007972B6" w:rsidR="00E91480" w:rsidRPr="007813B2">
            <w:pPr>
              <w:jc w:val="right"/>
            </w:pPr>
            <w:r w:rsidRPr="007813B2">
              <w:t>3.500,00</w:t>
            </w:r>
          </w:p>
        </w:tc>
        <w:tc>
          <w:tcPr>
            <w:tcW w:type="dxa" w:w="2136"/>
            <w:hideMark/>
          </w:tcPr>
          <w:p w:rsidRDefault="00E91480" w:rsidP="007972B6" w:rsidR="00E91480" w:rsidRPr="007813B2">
            <w:r w:rsidRPr="007813B2">
              <w:t>računovodstvena evidencija</w:t>
            </w:r>
          </w:p>
        </w:tc>
      </w:tr>
      <w:tr w:rsidTr="007972B6" w:rsidR="00E91480" w:rsidRPr="007813B2">
        <w:trPr>
          <w:trHeight w:val="292"/>
        </w:trPr>
        <w:tc>
          <w:tcPr>
            <w:tcW w:type="dxa" w:w="498"/>
            <w:noWrap/>
            <w:hideMark/>
          </w:tcPr>
          <w:p w:rsidRDefault="00E91480" w:rsidP="007972B6" w:rsidR="00E91480" w:rsidRPr="007813B2">
            <w:r w:rsidRPr="007813B2">
              <w:t>6</w:t>
            </w:r>
          </w:p>
        </w:tc>
        <w:tc>
          <w:tcPr>
            <w:tcW w:type="dxa" w:w="958"/>
            <w:hideMark/>
          </w:tcPr>
          <w:p w:rsidRDefault="00E91480" w:rsidP="007972B6" w:rsidR="00E91480" w:rsidRPr="007813B2">
            <w:r w:rsidRPr="007813B2">
              <w:t>Orban Sanda</w:t>
            </w:r>
          </w:p>
        </w:tc>
        <w:tc>
          <w:tcPr>
            <w:tcW w:type="dxa" w:w="1028"/>
            <w:noWrap/>
            <w:hideMark/>
          </w:tcPr>
          <w:p w:rsidRDefault="00E91480" w:rsidP="007972B6" w:rsidR="00E91480" w:rsidRPr="007813B2">
            <w:r w:rsidRPr="007813B2">
              <w:t>36809280107</w:t>
            </w:r>
          </w:p>
        </w:tc>
        <w:tc>
          <w:tcPr>
            <w:tcW w:type="dxa" w:w="969"/>
            <w:hideMark/>
          </w:tcPr>
          <w:p w:rsidRDefault="00E91480" w:rsidP="007972B6" w:rsidR="00E91480" w:rsidRPr="007813B2">
            <w:r w:rsidRPr="007813B2">
              <w:t>Vinkovci, Zagrebačka 47</w:t>
            </w:r>
          </w:p>
        </w:tc>
        <w:tc>
          <w:tcPr>
            <w:tcW w:type="dxa" w:w="883"/>
            <w:hideMark/>
          </w:tcPr>
          <w:p w:rsidRDefault="00E91480" w:rsidP="007972B6" w:rsidR="00E91480" w:rsidRPr="007813B2">
            <w:pPr>
              <w:jc w:val="right"/>
            </w:pPr>
            <w:r w:rsidRPr="007813B2">
              <w:t xml:space="preserve">5.997,58   </w:t>
            </w:r>
          </w:p>
        </w:tc>
        <w:tc>
          <w:tcPr>
            <w:tcW w:type="dxa" w:w="1194"/>
            <w:hideMark/>
          </w:tcPr>
          <w:p w:rsidRDefault="00E91480" w:rsidP="007972B6" w:rsidR="00E91480" w:rsidRPr="007813B2">
            <w:r w:rsidRPr="007813B2">
              <w:t>radni odnos</w:t>
            </w:r>
          </w:p>
        </w:tc>
        <w:tc>
          <w:tcPr>
            <w:tcW w:type="dxa" w:w="888"/>
            <w:hideMark/>
          </w:tcPr>
          <w:p w:rsidRDefault="00E91480" w:rsidP="007972B6" w:rsidR="00E91480" w:rsidRPr="007813B2">
            <w:pPr>
              <w:jc w:val="right"/>
            </w:pPr>
            <w:r w:rsidRPr="007813B2">
              <w:t>4.500,00</w:t>
            </w:r>
          </w:p>
        </w:tc>
        <w:tc>
          <w:tcPr>
            <w:tcW w:type="dxa" w:w="2136"/>
            <w:hideMark/>
          </w:tcPr>
          <w:p w:rsidRDefault="00E91480" w:rsidP="007972B6" w:rsidR="00E91480" w:rsidRPr="007813B2">
            <w:r w:rsidRPr="007813B2">
              <w:t>računovodstvena evidencija</w:t>
            </w:r>
          </w:p>
        </w:tc>
      </w:tr>
      <w:tr w:rsidTr="007972B6" w:rsidR="00E91480" w:rsidRPr="007813B2">
        <w:trPr>
          <w:trHeight w:val="292"/>
        </w:trPr>
        <w:tc>
          <w:tcPr>
            <w:tcW w:type="dxa" w:w="498"/>
            <w:noWrap/>
            <w:hideMark/>
          </w:tcPr>
          <w:p w:rsidRDefault="00E91480" w:rsidP="007972B6" w:rsidR="00E91480" w:rsidRPr="007813B2">
            <w:r w:rsidRPr="007813B2">
              <w:t>7</w:t>
            </w:r>
          </w:p>
        </w:tc>
        <w:tc>
          <w:tcPr>
            <w:tcW w:type="dxa" w:w="958"/>
            <w:hideMark/>
          </w:tcPr>
          <w:p w:rsidRDefault="00E91480" w:rsidP="007972B6" w:rsidR="00E91480" w:rsidRPr="007813B2">
            <w:r w:rsidRPr="007813B2">
              <w:t>Orban Tibor</w:t>
            </w:r>
          </w:p>
        </w:tc>
        <w:tc>
          <w:tcPr>
            <w:tcW w:type="dxa" w:w="1028"/>
            <w:noWrap/>
            <w:hideMark/>
          </w:tcPr>
          <w:p w:rsidRDefault="00E91480" w:rsidP="007972B6" w:rsidR="00E91480" w:rsidRPr="007813B2">
            <w:r w:rsidRPr="007813B2">
              <w:t>05100319817</w:t>
            </w:r>
          </w:p>
        </w:tc>
        <w:tc>
          <w:tcPr>
            <w:tcW w:type="dxa" w:w="969"/>
            <w:hideMark/>
          </w:tcPr>
          <w:p w:rsidRDefault="00E91480" w:rsidP="007972B6" w:rsidR="00E91480" w:rsidRPr="007813B2">
            <w:r w:rsidRPr="007813B2">
              <w:t>Vinkovci, N.Š.Zrinskog 8</w:t>
            </w:r>
          </w:p>
        </w:tc>
        <w:tc>
          <w:tcPr>
            <w:tcW w:type="dxa" w:w="883"/>
            <w:hideMark/>
          </w:tcPr>
          <w:p w:rsidRDefault="00E91480" w:rsidP="007972B6" w:rsidR="00E91480" w:rsidRPr="007813B2">
            <w:pPr>
              <w:jc w:val="right"/>
            </w:pPr>
            <w:r w:rsidRPr="007813B2">
              <w:t xml:space="preserve">3.120,00   </w:t>
            </w:r>
          </w:p>
        </w:tc>
        <w:tc>
          <w:tcPr>
            <w:tcW w:type="dxa" w:w="1194"/>
            <w:hideMark/>
          </w:tcPr>
          <w:p w:rsidRDefault="00E91480" w:rsidP="007972B6" w:rsidR="00E91480" w:rsidRPr="007813B2">
            <w:r w:rsidRPr="007813B2">
              <w:t>radni odnos</w:t>
            </w:r>
          </w:p>
        </w:tc>
        <w:tc>
          <w:tcPr>
            <w:tcW w:type="dxa" w:w="888"/>
            <w:hideMark/>
          </w:tcPr>
          <w:p w:rsidRDefault="00E91480" w:rsidP="007972B6" w:rsidR="00E91480" w:rsidRPr="007813B2">
            <w:pPr>
              <w:jc w:val="right"/>
            </w:pPr>
            <w:r w:rsidRPr="007813B2">
              <w:t>2.496,00</w:t>
            </w:r>
          </w:p>
        </w:tc>
        <w:tc>
          <w:tcPr>
            <w:tcW w:type="dxa" w:w="2136"/>
            <w:hideMark/>
          </w:tcPr>
          <w:p w:rsidRDefault="00E91480" w:rsidP="007972B6" w:rsidR="00E91480" w:rsidRPr="007813B2">
            <w:r w:rsidRPr="007813B2">
              <w:t>računovodstvena evidencija</w:t>
            </w:r>
          </w:p>
        </w:tc>
      </w:tr>
      <w:tr w:rsidTr="007972B6" w:rsidR="00E91480" w:rsidRPr="007813B2">
        <w:trPr>
          <w:trHeight w:val="292"/>
        </w:trPr>
        <w:tc>
          <w:tcPr>
            <w:tcW w:type="dxa" w:w="498"/>
            <w:noWrap/>
            <w:hideMark/>
          </w:tcPr>
          <w:p w:rsidRDefault="00E91480" w:rsidP="007972B6" w:rsidR="00E91480" w:rsidRPr="007813B2">
            <w:r w:rsidRPr="007813B2">
              <w:t>8</w:t>
            </w:r>
          </w:p>
        </w:tc>
        <w:tc>
          <w:tcPr>
            <w:tcW w:type="dxa" w:w="958"/>
            <w:hideMark/>
          </w:tcPr>
          <w:p w:rsidRDefault="00E91480" w:rsidP="007972B6" w:rsidR="00E91480" w:rsidRPr="007813B2">
            <w:proofErr w:type="spellStart"/>
            <w:r w:rsidRPr="007813B2">
              <w:t>Šuran</w:t>
            </w:r>
            <w:proofErr w:type="spellEnd"/>
            <w:r w:rsidRPr="007813B2">
              <w:t xml:space="preserve"> Mario</w:t>
            </w:r>
          </w:p>
        </w:tc>
        <w:tc>
          <w:tcPr>
            <w:tcW w:type="dxa" w:w="1028"/>
            <w:noWrap/>
            <w:hideMark/>
          </w:tcPr>
          <w:p w:rsidRDefault="00E91480" w:rsidP="007972B6" w:rsidR="00E91480" w:rsidRPr="007813B2">
            <w:r w:rsidRPr="007813B2">
              <w:t>19252346898</w:t>
            </w:r>
          </w:p>
        </w:tc>
        <w:tc>
          <w:tcPr>
            <w:tcW w:type="dxa" w:w="969"/>
            <w:hideMark/>
          </w:tcPr>
          <w:p w:rsidRDefault="00E91480" w:rsidP="007972B6" w:rsidR="00E91480" w:rsidRPr="007813B2">
            <w:proofErr w:type="spellStart"/>
            <w:r w:rsidRPr="007813B2">
              <w:t>Andrijaševci</w:t>
            </w:r>
            <w:proofErr w:type="spellEnd"/>
            <w:r w:rsidRPr="007813B2">
              <w:t>, Kolodvorska 94</w:t>
            </w:r>
          </w:p>
        </w:tc>
        <w:tc>
          <w:tcPr>
            <w:tcW w:type="dxa" w:w="883"/>
            <w:hideMark/>
          </w:tcPr>
          <w:p w:rsidRDefault="00E91480" w:rsidP="007972B6" w:rsidR="00E91480" w:rsidRPr="007813B2">
            <w:pPr>
              <w:jc w:val="right"/>
            </w:pPr>
            <w:r w:rsidRPr="007813B2">
              <w:t xml:space="preserve">4.255,28   </w:t>
            </w:r>
          </w:p>
        </w:tc>
        <w:tc>
          <w:tcPr>
            <w:tcW w:type="dxa" w:w="1194"/>
            <w:hideMark/>
          </w:tcPr>
          <w:p w:rsidRDefault="00E91480" w:rsidP="007972B6" w:rsidR="00E91480" w:rsidRPr="007813B2">
            <w:r w:rsidRPr="007813B2">
              <w:t>radni odnos</w:t>
            </w:r>
          </w:p>
        </w:tc>
        <w:tc>
          <w:tcPr>
            <w:tcW w:type="dxa" w:w="888"/>
            <w:hideMark/>
          </w:tcPr>
          <w:p w:rsidRDefault="00E91480" w:rsidP="007972B6" w:rsidR="00E91480" w:rsidRPr="007813B2">
            <w:pPr>
              <w:jc w:val="right"/>
            </w:pPr>
            <w:r w:rsidRPr="007813B2">
              <w:t>3.300,00</w:t>
            </w:r>
          </w:p>
        </w:tc>
        <w:tc>
          <w:tcPr>
            <w:tcW w:type="dxa" w:w="2136"/>
            <w:hideMark/>
          </w:tcPr>
          <w:p w:rsidRDefault="00E91480" w:rsidP="007972B6" w:rsidR="00E91480" w:rsidRPr="007813B2">
            <w:r w:rsidRPr="007813B2">
              <w:t>računovodstvena evidencija</w:t>
            </w:r>
          </w:p>
        </w:tc>
      </w:tr>
      <w:tr w:rsidTr="007972B6" w:rsidR="00E91480" w:rsidRPr="007813B2">
        <w:trPr>
          <w:trHeight w:val="292"/>
        </w:trPr>
        <w:tc>
          <w:tcPr>
            <w:tcW w:type="dxa" w:w="498"/>
            <w:noWrap/>
            <w:hideMark/>
          </w:tcPr>
          <w:p w:rsidRDefault="00E91480" w:rsidP="007972B6" w:rsidR="00E91480" w:rsidRPr="007813B2">
            <w:r w:rsidRPr="007813B2">
              <w:t>9</w:t>
            </w:r>
          </w:p>
        </w:tc>
        <w:tc>
          <w:tcPr>
            <w:tcW w:type="dxa" w:w="958"/>
            <w:hideMark/>
          </w:tcPr>
          <w:p w:rsidRDefault="00E91480" w:rsidP="007972B6" w:rsidR="00E91480" w:rsidRPr="007813B2">
            <w:proofErr w:type="spellStart"/>
            <w:r w:rsidRPr="007813B2">
              <w:t>Vučevac</w:t>
            </w:r>
            <w:proofErr w:type="spellEnd"/>
            <w:r w:rsidRPr="007813B2">
              <w:t xml:space="preserve"> Stjepan</w:t>
            </w:r>
          </w:p>
        </w:tc>
        <w:tc>
          <w:tcPr>
            <w:tcW w:type="dxa" w:w="1028"/>
            <w:noWrap/>
            <w:hideMark/>
          </w:tcPr>
          <w:p w:rsidRDefault="00E91480" w:rsidP="007972B6" w:rsidR="00E91480" w:rsidRPr="007813B2">
            <w:r w:rsidRPr="007813B2">
              <w:t>15941610674</w:t>
            </w:r>
          </w:p>
        </w:tc>
        <w:tc>
          <w:tcPr>
            <w:tcW w:type="dxa" w:w="969"/>
            <w:hideMark/>
          </w:tcPr>
          <w:p w:rsidRDefault="00E91480" w:rsidP="007972B6" w:rsidR="00E91480" w:rsidRPr="007813B2">
            <w:proofErr w:type="spellStart"/>
            <w:r w:rsidRPr="007813B2">
              <w:t>Prkovci</w:t>
            </w:r>
            <w:proofErr w:type="spellEnd"/>
            <w:r w:rsidRPr="007813B2">
              <w:t>, Glavna 36</w:t>
            </w:r>
          </w:p>
        </w:tc>
        <w:tc>
          <w:tcPr>
            <w:tcW w:type="dxa" w:w="883"/>
            <w:hideMark/>
          </w:tcPr>
          <w:p w:rsidRDefault="00E91480" w:rsidP="007972B6" w:rsidR="00E91480" w:rsidRPr="007813B2">
            <w:pPr>
              <w:jc w:val="right"/>
            </w:pPr>
            <w:r w:rsidRPr="007813B2">
              <w:t xml:space="preserve">4.258,06   </w:t>
            </w:r>
          </w:p>
        </w:tc>
        <w:tc>
          <w:tcPr>
            <w:tcW w:type="dxa" w:w="1194"/>
            <w:hideMark/>
          </w:tcPr>
          <w:p w:rsidRDefault="00E91480" w:rsidP="007972B6" w:rsidR="00E91480" w:rsidRPr="007813B2">
            <w:r w:rsidRPr="007813B2">
              <w:t>radni odnos</w:t>
            </w:r>
          </w:p>
        </w:tc>
        <w:tc>
          <w:tcPr>
            <w:tcW w:type="dxa" w:w="888"/>
            <w:hideMark/>
          </w:tcPr>
          <w:p w:rsidRDefault="00E91480" w:rsidP="007972B6" w:rsidR="00E91480" w:rsidRPr="007813B2">
            <w:pPr>
              <w:jc w:val="right"/>
            </w:pPr>
            <w:r w:rsidRPr="007813B2">
              <w:t>3.300,00</w:t>
            </w:r>
          </w:p>
        </w:tc>
        <w:tc>
          <w:tcPr>
            <w:tcW w:type="dxa" w:w="2136"/>
            <w:hideMark/>
          </w:tcPr>
          <w:p w:rsidRDefault="00E91480" w:rsidP="007972B6" w:rsidR="00E91480" w:rsidRPr="007813B2">
            <w:r w:rsidRPr="007813B2">
              <w:t>računovodstvena evidencija</w:t>
            </w:r>
          </w:p>
        </w:tc>
      </w:tr>
      <w:tr w:rsidTr="007972B6" w:rsidR="00E91480" w:rsidRPr="007813B2">
        <w:trPr>
          <w:trHeight w:val="292"/>
        </w:trPr>
        <w:tc>
          <w:tcPr>
            <w:tcW w:type="dxa" w:w="498"/>
            <w:noWrap/>
            <w:hideMark/>
          </w:tcPr>
          <w:p w:rsidRDefault="00E91480" w:rsidP="007972B6" w:rsidR="00E91480" w:rsidRPr="007813B2">
            <w:r w:rsidRPr="007813B2">
              <w:t> </w:t>
            </w:r>
          </w:p>
        </w:tc>
        <w:tc>
          <w:tcPr>
            <w:tcW w:type="dxa" w:w="958"/>
            <w:hideMark/>
          </w:tcPr>
          <w:p w:rsidRDefault="00E91480" w:rsidP="007972B6" w:rsidR="00E91480" w:rsidRPr="007813B2">
            <w:r w:rsidRPr="007813B2">
              <w:t>Ukupno djelatnici 2-9</w:t>
            </w:r>
          </w:p>
        </w:tc>
        <w:tc>
          <w:tcPr>
            <w:tcW w:type="dxa" w:w="1028"/>
            <w:noWrap/>
            <w:hideMark/>
          </w:tcPr>
          <w:p w:rsidRDefault="00E91480" w:rsidP="007972B6" w:rsidR="00E91480" w:rsidRPr="007813B2">
            <w:r w:rsidRPr="007813B2">
              <w:t> </w:t>
            </w:r>
          </w:p>
        </w:tc>
        <w:tc>
          <w:tcPr>
            <w:tcW w:type="dxa" w:w="969"/>
            <w:hideMark/>
          </w:tcPr>
          <w:p w:rsidRDefault="00E91480" w:rsidP="007972B6" w:rsidR="00E91480" w:rsidRPr="007813B2">
            <w:r w:rsidRPr="007813B2">
              <w:t> </w:t>
            </w:r>
          </w:p>
        </w:tc>
        <w:tc>
          <w:tcPr>
            <w:tcW w:type="dxa" w:w="883"/>
            <w:hideMark/>
          </w:tcPr>
          <w:p w:rsidRDefault="00E91480" w:rsidP="007972B6" w:rsidR="00E91480" w:rsidRPr="007813B2">
            <w:pPr>
              <w:jc w:val="right"/>
              <w:rPr>
                <w:b/>
                <w:bCs/>
              </w:rPr>
            </w:pPr>
            <w:r w:rsidRPr="007813B2">
              <w:rPr>
                <w:b/>
                <w:bCs/>
              </w:rPr>
              <w:t>35.346,82</w:t>
            </w:r>
          </w:p>
        </w:tc>
        <w:tc>
          <w:tcPr>
            <w:tcW w:type="dxa" w:w="1194"/>
            <w:hideMark/>
          </w:tcPr>
          <w:p w:rsidRDefault="00E91480" w:rsidP="007972B6" w:rsidR="00E91480" w:rsidRPr="007813B2">
            <w:pPr>
              <w:rPr>
                <w:b/>
                <w:bCs/>
              </w:rPr>
            </w:pPr>
            <w:r w:rsidRPr="007813B2">
              <w:rPr>
                <w:b/>
                <w:bCs/>
              </w:rPr>
              <w:t> </w:t>
            </w:r>
          </w:p>
        </w:tc>
        <w:tc>
          <w:tcPr>
            <w:tcW w:type="dxa" w:w="888"/>
            <w:hideMark/>
          </w:tcPr>
          <w:p w:rsidRDefault="00E91480" w:rsidP="007972B6" w:rsidR="00E91480" w:rsidRPr="007813B2">
            <w:pPr>
              <w:jc w:val="right"/>
              <w:rPr>
                <w:b/>
                <w:bCs/>
              </w:rPr>
            </w:pPr>
            <w:r w:rsidRPr="007813B2">
              <w:rPr>
                <w:b/>
                <w:bCs/>
              </w:rPr>
              <w:t>27.596,00</w:t>
            </w:r>
          </w:p>
        </w:tc>
        <w:tc>
          <w:tcPr>
            <w:tcW w:type="dxa" w:w="2136"/>
            <w:hideMark/>
          </w:tcPr>
          <w:p w:rsidRDefault="00E91480" w:rsidP="007972B6" w:rsidR="00E91480" w:rsidRPr="007813B2">
            <w:r w:rsidRPr="007813B2">
              <w:t> </w:t>
            </w:r>
          </w:p>
        </w:tc>
      </w:tr>
      <w:tr w:rsidTr="007972B6" w:rsidR="00E91480" w:rsidRPr="007813B2">
        <w:trPr>
          <w:trHeight w:val="292"/>
        </w:trPr>
        <w:tc>
          <w:tcPr>
            <w:tcW w:type="dxa" w:w="498"/>
            <w:noWrap/>
            <w:hideMark/>
          </w:tcPr>
          <w:p w:rsidRDefault="00E91480" w:rsidP="007972B6" w:rsidR="00E91480" w:rsidRPr="007813B2">
            <w:r w:rsidRPr="007813B2">
              <w:t> </w:t>
            </w:r>
          </w:p>
        </w:tc>
        <w:tc>
          <w:tcPr>
            <w:tcW w:type="dxa" w:w="958"/>
            <w:noWrap/>
            <w:hideMark/>
          </w:tcPr>
          <w:p w:rsidRDefault="00E91480" w:rsidP="007972B6" w:rsidR="00E91480" w:rsidRPr="007813B2">
            <w:pPr>
              <w:rPr>
                <w:b/>
                <w:bCs/>
              </w:rPr>
            </w:pPr>
            <w:r w:rsidRPr="007813B2">
              <w:rPr>
                <w:b/>
                <w:bCs/>
              </w:rPr>
              <w:t>UKUPNO</w:t>
            </w:r>
          </w:p>
        </w:tc>
        <w:tc>
          <w:tcPr>
            <w:tcW w:type="dxa" w:w="1028"/>
            <w:noWrap/>
            <w:hideMark/>
          </w:tcPr>
          <w:p w:rsidRDefault="00E91480" w:rsidP="007972B6" w:rsidR="00E91480" w:rsidRPr="007813B2">
            <w:r w:rsidRPr="007813B2">
              <w:t> </w:t>
            </w:r>
          </w:p>
        </w:tc>
        <w:tc>
          <w:tcPr>
            <w:tcW w:type="dxa" w:w="969"/>
            <w:noWrap/>
            <w:hideMark/>
          </w:tcPr>
          <w:p w:rsidRDefault="00E91480" w:rsidP="007972B6" w:rsidR="00E91480" w:rsidRPr="007813B2">
            <w:r w:rsidRPr="007813B2">
              <w:t> </w:t>
            </w:r>
          </w:p>
        </w:tc>
        <w:tc>
          <w:tcPr>
            <w:tcW w:type="dxa" w:w="883"/>
            <w:hideMark/>
          </w:tcPr>
          <w:p w:rsidRDefault="00E91480" w:rsidP="007972B6" w:rsidR="00E91480" w:rsidRPr="007813B2">
            <w:pPr>
              <w:jc w:val="right"/>
              <w:rPr>
                <w:b/>
                <w:bCs/>
              </w:rPr>
            </w:pPr>
            <w:r w:rsidRPr="007813B2">
              <w:rPr>
                <w:b/>
                <w:bCs/>
              </w:rPr>
              <w:t>123.694</w:t>
            </w:r>
            <w:r w:rsidRPr="007813B2">
              <w:rPr>
                <w:b/>
                <w:bCs/>
              </w:rPr>
              <w:lastRenderedPageBreak/>
              <w:t>,04</w:t>
            </w:r>
          </w:p>
        </w:tc>
        <w:tc>
          <w:tcPr>
            <w:tcW w:type="dxa" w:w="1194"/>
            <w:noWrap/>
            <w:hideMark/>
          </w:tcPr>
          <w:p w:rsidRDefault="00E91480" w:rsidP="007972B6" w:rsidR="00E91480" w:rsidRPr="007813B2">
            <w:pPr>
              <w:rPr>
                <w:b/>
                <w:bCs/>
              </w:rPr>
            </w:pPr>
            <w:r w:rsidRPr="007813B2">
              <w:rPr>
                <w:b/>
                <w:bCs/>
              </w:rPr>
              <w:lastRenderedPageBreak/>
              <w:t> </w:t>
            </w:r>
          </w:p>
        </w:tc>
        <w:tc>
          <w:tcPr>
            <w:tcW w:type="dxa" w:w="888"/>
            <w:hideMark/>
          </w:tcPr>
          <w:p w:rsidRDefault="00E91480" w:rsidP="007972B6" w:rsidR="00E91480" w:rsidRPr="007813B2">
            <w:pPr>
              <w:jc w:val="right"/>
              <w:rPr>
                <w:b/>
                <w:bCs/>
              </w:rPr>
            </w:pPr>
            <w:r w:rsidRPr="007813B2">
              <w:rPr>
                <w:b/>
                <w:bCs/>
              </w:rPr>
              <w:t>35.346,</w:t>
            </w:r>
            <w:r w:rsidRPr="007813B2">
              <w:rPr>
                <w:b/>
                <w:bCs/>
              </w:rPr>
              <w:lastRenderedPageBreak/>
              <w:t>82</w:t>
            </w:r>
          </w:p>
        </w:tc>
        <w:tc>
          <w:tcPr>
            <w:tcW w:type="dxa" w:w="2136"/>
            <w:noWrap/>
            <w:hideMark/>
          </w:tcPr>
          <w:p w:rsidRDefault="00E91480" w:rsidP="007972B6" w:rsidR="00E91480" w:rsidRPr="007813B2">
            <w:r w:rsidRPr="007813B2">
              <w:lastRenderedPageBreak/>
              <w:t> </w:t>
            </w:r>
          </w:p>
        </w:tc>
      </w:tr>
      <w:tr w:rsidTr="007972B6" w:rsidR="00E91480" w:rsidRPr="007813B2">
        <w:trPr>
          <w:trHeight w:val="292"/>
        </w:trPr>
        <w:tc>
          <w:tcPr>
            <w:tcW w:type="dxa" w:w="498"/>
            <w:noWrap/>
            <w:hideMark/>
          </w:tcPr>
          <w:p w:rsidRDefault="00E91480" w:rsidP="007972B6" w:rsidR="00E91480" w:rsidRPr="007813B2"/>
        </w:tc>
        <w:tc>
          <w:tcPr>
            <w:tcW w:type="dxa" w:w="958"/>
            <w:noWrap/>
            <w:hideMark/>
          </w:tcPr>
          <w:p w:rsidRDefault="00E91480" w:rsidP="007972B6" w:rsidR="00E91480" w:rsidRPr="007813B2"/>
        </w:tc>
        <w:tc>
          <w:tcPr>
            <w:tcW w:type="dxa" w:w="1028"/>
            <w:noWrap/>
            <w:hideMark/>
          </w:tcPr>
          <w:p w:rsidRDefault="00E91480" w:rsidP="007972B6" w:rsidR="00E91480" w:rsidRPr="007813B2"/>
        </w:tc>
        <w:tc>
          <w:tcPr>
            <w:tcW w:type="dxa" w:w="969"/>
            <w:noWrap/>
            <w:hideMark/>
          </w:tcPr>
          <w:p w:rsidRDefault="00E91480" w:rsidP="007972B6" w:rsidR="00E91480" w:rsidRPr="007813B2"/>
        </w:tc>
        <w:tc>
          <w:tcPr>
            <w:tcW w:type="dxa" w:w="883"/>
            <w:noWrap/>
            <w:hideMark/>
          </w:tcPr>
          <w:p w:rsidRDefault="00E91480" w:rsidP="007972B6" w:rsidR="00E91480" w:rsidRPr="007813B2"/>
        </w:tc>
        <w:tc>
          <w:tcPr>
            <w:tcW w:type="dxa" w:w="1194"/>
            <w:noWrap/>
            <w:hideMark/>
          </w:tcPr>
          <w:p w:rsidRDefault="00E91480" w:rsidP="007972B6" w:rsidR="00E91480" w:rsidRPr="007813B2"/>
        </w:tc>
        <w:tc>
          <w:tcPr>
            <w:tcW w:type="dxa" w:w="888"/>
            <w:noWrap/>
            <w:hideMark/>
          </w:tcPr>
          <w:p w:rsidRDefault="00E91480" w:rsidP="007972B6" w:rsidR="00E91480" w:rsidRPr="007813B2"/>
        </w:tc>
        <w:tc>
          <w:tcPr>
            <w:tcW w:type="dxa" w:w="2136"/>
            <w:noWrap/>
            <w:hideMark/>
          </w:tcPr>
          <w:p w:rsidRDefault="00E91480" w:rsidP="007972B6" w:rsidR="00E91480" w:rsidRPr="007813B2"/>
        </w:tc>
      </w:tr>
    </w:tbl>
    <w:p w:rsidRDefault="00E91480" w:rsidP="00E91480" w:rsidR="00E91480"/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2220"/>
        <w:gridCol w:w="7020"/>
      </w:tblGrid>
      <w:tr w:rsidTr="007972B6" w:rsidR="00E91480" w:rsidRPr="00450156">
        <w:trPr>
          <w:trHeight w:val="583"/>
        </w:trPr>
        <w:tc>
          <w:tcPr>
            <w:tcW w:type="dxa" w:w="2220"/>
            <w:hideMark/>
          </w:tcPr>
          <w:p w:rsidRDefault="00E91480" w:rsidP="007972B6" w:rsidR="00E91480" w:rsidRPr="00450156">
            <w:pPr>
              <w:rPr>
                <w:b/>
                <w:bCs/>
              </w:rPr>
            </w:pPr>
            <w:r w:rsidRPr="00450156">
              <w:rPr>
                <w:b/>
                <w:bCs/>
              </w:rPr>
              <w:t>Iznos osporene tražbine kn</w:t>
            </w:r>
          </w:p>
        </w:tc>
        <w:tc>
          <w:tcPr>
            <w:tcW w:type="dxa" w:w="7020"/>
            <w:hideMark/>
          </w:tcPr>
          <w:p w:rsidRDefault="00E91480" w:rsidP="007972B6" w:rsidR="00E91480" w:rsidRPr="00450156">
            <w:pPr>
              <w:rPr>
                <w:b/>
                <w:bCs/>
              </w:rPr>
            </w:pPr>
            <w:r w:rsidRPr="00450156">
              <w:rPr>
                <w:b/>
                <w:bCs/>
              </w:rPr>
              <w:t>Razlog osporavanja tražbine</w:t>
            </w:r>
          </w:p>
        </w:tc>
      </w:tr>
      <w:tr w:rsidTr="007972B6" w:rsidR="00E91480" w:rsidRPr="00450156">
        <w:trPr>
          <w:trHeight w:val="583"/>
        </w:trPr>
        <w:tc>
          <w:tcPr>
            <w:tcW w:type="dxa" w:w="2220"/>
            <w:noWrap/>
          </w:tcPr>
          <w:p w:rsidRDefault="00E91480" w:rsidP="007972B6" w:rsidR="00E91480"/>
          <w:p w:rsidRDefault="00E91480" w:rsidP="007972B6" w:rsidR="00E91480">
            <w:r>
              <w:t>88.347,22</w:t>
            </w:r>
            <w:r w:rsidRPr="007813B2">
              <w:t xml:space="preserve">   </w:t>
            </w:r>
          </w:p>
          <w:p w:rsidRDefault="00E91480" w:rsidP="007972B6" w:rsidR="00E91480" w:rsidRPr="00450156"/>
        </w:tc>
        <w:tc>
          <w:tcPr>
            <w:tcW w:type="dxa" w:w="7020"/>
            <w:hideMark/>
          </w:tcPr>
          <w:p w:rsidRDefault="00E91480" w:rsidP="007972B6" w:rsidR="00E91480" w:rsidRPr="00450156">
            <w:r w:rsidRPr="00450156">
              <w:t>Porezna uprava Područni ured Vukovar- iznos osporen zato što je priznat kao potraživanje drugog višeg isplatnog reda</w:t>
            </w:r>
          </w:p>
        </w:tc>
      </w:tr>
      <w:tr w:rsidTr="007972B6" w:rsidR="00E91480" w:rsidRPr="00450156">
        <w:trPr>
          <w:trHeight w:val="583"/>
        </w:trPr>
        <w:tc>
          <w:tcPr>
            <w:tcW w:type="dxa" w:w="2220"/>
            <w:noWrap/>
            <w:hideMark/>
          </w:tcPr>
          <w:p w:rsidRDefault="00E91480" w:rsidP="007972B6" w:rsidR="00E91480" w:rsidRPr="00450156">
            <w:r w:rsidRPr="00450156">
              <w:t xml:space="preserve">                      1.018,61    </w:t>
            </w:r>
          </w:p>
        </w:tc>
        <w:tc>
          <w:tcPr>
            <w:tcW w:type="dxa" w:w="7020"/>
            <w:hideMark/>
          </w:tcPr>
          <w:p w:rsidRDefault="00E91480" w:rsidP="007972B6" w:rsidR="00E91480" w:rsidRPr="00450156">
            <w:proofErr w:type="spellStart"/>
            <w:r w:rsidRPr="00450156">
              <w:t>Hodak</w:t>
            </w:r>
            <w:proofErr w:type="spellEnd"/>
            <w:r w:rsidRPr="00450156">
              <w:t xml:space="preserve"> Dragan iznos priznat Poreznoj upravi Područni ured Vukovar kao potraživanje prvog višeg isplatnog reda</w:t>
            </w:r>
          </w:p>
        </w:tc>
      </w:tr>
      <w:tr w:rsidTr="007972B6" w:rsidR="00E91480" w:rsidRPr="00450156">
        <w:trPr>
          <w:trHeight w:val="583"/>
        </w:trPr>
        <w:tc>
          <w:tcPr>
            <w:tcW w:type="dxa" w:w="2220"/>
            <w:noWrap/>
            <w:hideMark/>
          </w:tcPr>
          <w:p w:rsidRDefault="00E91480" w:rsidP="007972B6" w:rsidR="00E91480" w:rsidRPr="00450156">
            <w:r w:rsidRPr="00450156">
              <w:t xml:space="preserve">                         750,00    </w:t>
            </w:r>
          </w:p>
        </w:tc>
        <w:tc>
          <w:tcPr>
            <w:tcW w:type="dxa" w:w="7020"/>
            <w:hideMark/>
          </w:tcPr>
          <w:p w:rsidRDefault="00E91480" w:rsidP="007972B6" w:rsidR="00E91480" w:rsidRPr="00450156">
            <w:r w:rsidRPr="00450156">
              <w:t>Jelušić Franjo iznos priznat Poreznoj upravi Područni ured Vukovar kao potraživanje prvog višeg isplatnog reda</w:t>
            </w:r>
          </w:p>
        </w:tc>
      </w:tr>
      <w:tr w:rsidTr="007972B6" w:rsidR="00E91480" w:rsidRPr="00450156">
        <w:trPr>
          <w:trHeight w:val="583"/>
        </w:trPr>
        <w:tc>
          <w:tcPr>
            <w:tcW w:type="dxa" w:w="2220"/>
            <w:noWrap/>
            <w:hideMark/>
          </w:tcPr>
          <w:p w:rsidRDefault="00E91480" w:rsidP="007972B6" w:rsidR="00E91480" w:rsidRPr="00450156">
            <w:r w:rsidRPr="00450156">
              <w:t xml:space="preserve">                         910,10    </w:t>
            </w:r>
          </w:p>
        </w:tc>
        <w:tc>
          <w:tcPr>
            <w:tcW w:type="dxa" w:w="7020"/>
            <w:hideMark/>
          </w:tcPr>
          <w:p w:rsidRDefault="00E91480" w:rsidP="007972B6" w:rsidR="00E91480" w:rsidRPr="00450156">
            <w:r w:rsidRPr="00450156">
              <w:t>Jelušić Zlatko iznos priznat Poreznoj upravi Područni ured Vukovar kao potraživanje prvog višeg isplatnog reda</w:t>
            </w:r>
          </w:p>
        </w:tc>
      </w:tr>
      <w:tr w:rsidTr="007972B6" w:rsidR="00E91480" w:rsidRPr="00450156">
        <w:trPr>
          <w:trHeight w:val="583"/>
        </w:trPr>
        <w:tc>
          <w:tcPr>
            <w:tcW w:type="dxa" w:w="2220"/>
            <w:noWrap/>
            <w:hideMark/>
          </w:tcPr>
          <w:p w:rsidRDefault="00E91480" w:rsidP="007972B6" w:rsidR="00E91480" w:rsidRPr="00450156">
            <w:r w:rsidRPr="00450156">
              <w:t xml:space="preserve">                      1.037,19    </w:t>
            </w:r>
          </w:p>
        </w:tc>
        <w:tc>
          <w:tcPr>
            <w:tcW w:type="dxa" w:w="7020"/>
            <w:hideMark/>
          </w:tcPr>
          <w:p w:rsidRDefault="00E91480" w:rsidP="007972B6" w:rsidR="00E91480" w:rsidRPr="00450156">
            <w:proofErr w:type="spellStart"/>
            <w:r w:rsidRPr="00450156">
              <w:t>Maslač</w:t>
            </w:r>
            <w:proofErr w:type="spellEnd"/>
            <w:r w:rsidRPr="00450156">
              <w:t xml:space="preserve"> Mladen iznos priznat Poreznoj upravi Područni ured Vukovar kao potraživanje prvog višeg isplatnog reda </w:t>
            </w:r>
          </w:p>
        </w:tc>
      </w:tr>
      <w:tr w:rsidTr="007972B6" w:rsidR="00E91480" w:rsidRPr="00450156">
        <w:trPr>
          <w:trHeight w:val="583"/>
        </w:trPr>
        <w:tc>
          <w:tcPr>
            <w:tcW w:type="dxa" w:w="2220"/>
            <w:noWrap/>
            <w:hideMark/>
          </w:tcPr>
          <w:p w:rsidRDefault="00E91480" w:rsidP="007972B6" w:rsidR="00E91480" w:rsidRPr="00450156">
            <w:r w:rsidRPr="00450156">
              <w:t xml:space="preserve">                      1.497,58    </w:t>
            </w:r>
          </w:p>
        </w:tc>
        <w:tc>
          <w:tcPr>
            <w:tcW w:type="dxa" w:w="7020"/>
            <w:hideMark/>
          </w:tcPr>
          <w:p w:rsidRDefault="00E91480" w:rsidP="007972B6" w:rsidR="00E91480" w:rsidRPr="00450156">
            <w:r w:rsidRPr="00450156">
              <w:t xml:space="preserve">Orban Sanda iznos priznat Poreznoj upravi Područni ured Vukovar kao potraživanje prvog višeg isplatnog reda  </w:t>
            </w:r>
          </w:p>
        </w:tc>
      </w:tr>
      <w:tr w:rsidTr="007972B6" w:rsidR="00E91480" w:rsidRPr="00450156">
        <w:trPr>
          <w:trHeight w:val="583"/>
        </w:trPr>
        <w:tc>
          <w:tcPr>
            <w:tcW w:type="dxa" w:w="2220"/>
            <w:noWrap/>
            <w:hideMark/>
          </w:tcPr>
          <w:p w:rsidRDefault="00E91480" w:rsidP="007972B6" w:rsidR="00E91480" w:rsidRPr="00450156">
            <w:r w:rsidRPr="00450156">
              <w:t xml:space="preserve">                         624,00    </w:t>
            </w:r>
          </w:p>
        </w:tc>
        <w:tc>
          <w:tcPr>
            <w:tcW w:type="dxa" w:w="7020"/>
            <w:hideMark/>
          </w:tcPr>
          <w:p w:rsidRDefault="00E91480" w:rsidP="007972B6" w:rsidR="00E91480" w:rsidRPr="00450156">
            <w:r w:rsidRPr="00450156">
              <w:t>Orban Tibor iznos priznat Poreznoj upravi Područni ured Vukovar kao potraživanje prvog višeg isplatnog reda</w:t>
            </w:r>
          </w:p>
        </w:tc>
      </w:tr>
      <w:tr w:rsidTr="007972B6" w:rsidR="00E91480" w:rsidRPr="00450156">
        <w:trPr>
          <w:trHeight w:val="583"/>
        </w:trPr>
        <w:tc>
          <w:tcPr>
            <w:tcW w:type="dxa" w:w="2220"/>
            <w:noWrap/>
            <w:hideMark/>
          </w:tcPr>
          <w:p w:rsidRDefault="00E91480" w:rsidP="007972B6" w:rsidR="00E91480" w:rsidRPr="00450156">
            <w:r w:rsidRPr="00450156">
              <w:t xml:space="preserve">                         955,28    </w:t>
            </w:r>
          </w:p>
        </w:tc>
        <w:tc>
          <w:tcPr>
            <w:tcW w:type="dxa" w:w="7020"/>
            <w:hideMark/>
          </w:tcPr>
          <w:p w:rsidRDefault="00E91480" w:rsidP="007972B6" w:rsidR="00E91480" w:rsidRPr="00450156">
            <w:proofErr w:type="spellStart"/>
            <w:r w:rsidRPr="00450156">
              <w:t>Šuran</w:t>
            </w:r>
            <w:proofErr w:type="spellEnd"/>
            <w:r w:rsidRPr="00450156">
              <w:t xml:space="preserve"> Mario iznos priznat Poreznoj upravi Područni ured kao potraživanje prvog višeg isplatnog reda  </w:t>
            </w:r>
          </w:p>
        </w:tc>
      </w:tr>
      <w:tr w:rsidTr="007972B6" w:rsidR="00E91480" w:rsidRPr="00450156">
        <w:trPr>
          <w:trHeight w:val="583"/>
        </w:trPr>
        <w:tc>
          <w:tcPr>
            <w:tcW w:type="dxa" w:w="2220"/>
            <w:noWrap/>
            <w:hideMark/>
          </w:tcPr>
          <w:p w:rsidRDefault="00E91480" w:rsidP="007972B6" w:rsidR="00E91480" w:rsidRPr="00450156">
            <w:r w:rsidRPr="00450156">
              <w:t xml:space="preserve">                         958,06    </w:t>
            </w:r>
          </w:p>
        </w:tc>
        <w:tc>
          <w:tcPr>
            <w:tcW w:type="dxa" w:w="7020"/>
            <w:hideMark/>
          </w:tcPr>
          <w:p w:rsidRDefault="00E91480" w:rsidP="007972B6" w:rsidR="00E91480" w:rsidRPr="00450156">
            <w:proofErr w:type="spellStart"/>
            <w:r w:rsidRPr="00450156">
              <w:t>Vučevac</w:t>
            </w:r>
            <w:proofErr w:type="spellEnd"/>
            <w:r w:rsidRPr="00450156">
              <w:t xml:space="preserve"> Stjepan iznos priznat Poreznoj upravi Područni ured Vukovar kao potraživanje prvog višeg isplatnog reda</w:t>
            </w:r>
          </w:p>
        </w:tc>
      </w:tr>
      <w:tr w:rsidTr="007972B6" w:rsidR="00E91480" w:rsidRPr="00450156">
        <w:trPr>
          <w:trHeight w:val="292"/>
        </w:trPr>
        <w:tc>
          <w:tcPr>
            <w:tcW w:type="dxa" w:w="2220"/>
            <w:noWrap/>
            <w:hideMark/>
          </w:tcPr>
          <w:p w:rsidRDefault="00E91480" w:rsidP="007972B6" w:rsidR="00E91480" w:rsidRPr="00450156">
            <w:r>
              <w:t>7.750,82</w:t>
            </w:r>
            <w:r w:rsidRPr="00450156">
              <w:t xml:space="preserve">    </w:t>
            </w:r>
          </w:p>
        </w:tc>
        <w:tc>
          <w:tcPr>
            <w:tcW w:type="dxa" w:w="7020"/>
            <w:hideMark/>
          </w:tcPr>
          <w:p w:rsidRDefault="00E91480" w:rsidP="007972B6" w:rsidR="00E91480" w:rsidRPr="00450156">
            <w:r w:rsidRPr="00450156">
              <w:t>ukupno</w:t>
            </w:r>
          </w:p>
        </w:tc>
      </w:tr>
    </w:tbl>
    <w:p w:rsidRDefault="00E91480" w:rsidP="00E91480" w:rsidR="00E91480">
      <w:pPr>
        <w:rPr>
          <w:rFonts w:hAnsi="Calibri" w:ascii="Calibri"/>
          <w:color w:val="000000"/>
          <w:sz w:val="22"/>
          <w:szCs w:val="22"/>
        </w:rPr>
      </w:pPr>
    </w:p>
    <w:p w:rsidRDefault="00E91480" w:rsidP="00E91480" w:rsidR="00E91480">
      <w:pPr>
        <w:rPr>
          <w:rFonts w:hAnsi="Calibri" w:ascii="Calibri"/>
          <w:color w:val="000000"/>
          <w:sz w:val="22"/>
          <w:szCs w:val="22"/>
        </w:rPr>
      </w:pPr>
    </w:p>
    <w:p w:rsidRDefault="00E91480" w:rsidP="00E91480" w:rsidR="00E91480" w:rsidRPr="004915C7">
      <w:pPr>
        <w:tabs>
          <w:tab w:pos="585" w:val="left"/>
          <w:tab w:pos="3430" w:val="left"/>
          <w:tab w:pos="4873" w:val="left"/>
          <w:tab w:pos="6857" w:val="left"/>
          <w:tab w:pos="8455" w:val="left"/>
          <w:tab w:pos="10149" w:val="left"/>
          <w:tab w:pos="11584" w:val="left"/>
        </w:tabs>
        <w:ind w:right="-1" w:left="113"/>
      </w:pPr>
      <w:r w:rsidRPr="004915C7">
        <w:tab/>
      </w:r>
      <w:r w:rsidRPr="004915C7">
        <w:tab/>
      </w:r>
      <w:r w:rsidRPr="004915C7">
        <w:tab/>
      </w:r>
      <w:r w:rsidRPr="004915C7">
        <w:tab/>
      </w:r>
      <w:r w:rsidRPr="004915C7">
        <w:tab/>
      </w:r>
    </w:p>
    <w:p w:rsidRDefault="00E91480" w:rsidP="00E91480" w:rsidR="00E91480" w:rsidRPr="004915C7">
      <w:pPr>
        <w:ind w:right="-1"/>
        <w:jc w:val="both"/>
        <w:rPr>
          <w:b/>
          <w:bCs/>
        </w:rPr>
      </w:pPr>
      <w:r>
        <w:rPr>
          <w:b/>
          <w:bCs/>
        </w:rPr>
        <w:t>II VIŠI ISPLATNI RED</w:t>
      </w:r>
    </w:p>
    <w:p w:rsidRDefault="00E91480" w:rsidP="00E91480" w:rsidR="00E91480" w:rsidRPr="004915C7">
      <w:pPr>
        <w:tabs>
          <w:tab w:pos="585" w:val="left"/>
        </w:tabs>
        <w:ind w:right="-1" w:left="113"/>
      </w:pPr>
      <w:r w:rsidRPr="004915C7">
        <w:rPr>
          <w:b/>
          <w:bCs/>
        </w:rPr>
        <w:tab/>
      </w:r>
      <w:r w:rsidRPr="004915C7">
        <w:tab/>
      </w:r>
      <w:r w:rsidRPr="004915C7">
        <w:tab/>
      </w:r>
    </w:p>
    <w:tbl>
      <w:tblPr>
        <w:tblStyle w:val="Reetkatablice"/>
        <w:tblW w:type="auto" w:w="0"/>
        <w:jc w:val="center"/>
        <w:tblLook w:val="04A0" w:noVBand="1" w:noHBand="0" w:lastColumn="0" w:firstColumn="1" w:lastRow="0" w:firstRow="1"/>
      </w:tblPr>
      <w:tblGrid>
        <w:gridCol w:w="401"/>
        <w:gridCol w:w="1957"/>
        <w:gridCol w:w="1102"/>
        <w:gridCol w:w="1386"/>
        <w:gridCol w:w="939"/>
        <w:gridCol w:w="1282"/>
        <w:gridCol w:w="939"/>
        <w:gridCol w:w="1282"/>
      </w:tblGrid>
      <w:tr w:rsidTr="007972B6" w:rsidR="00E91480" w:rsidRPr="004915C7">
        <w:trPr>
          <w:trHeight w:val="883"/>
          <w:jc w:val="center"/>
        </w:trPr>
        <w:tc>
          <w:tcPr>
            <w:tcW w:type="dxa" w:w="472"/>
            <w:hideMark/>
          </w:tcPr>
          <w:p w:rsidRDefault="00E91480" w:rsidP="007972B6" w:rsidR="00E91480" w:rsidRPr="004915C7">
            <w:pPr>
              <w:ind w:right="-1"/>
              <w:rPr>
                <w:b/>
                <w:bCs/>
              </w:rPr>
            </w:pPr>
            <w:r w:rsidRPr="004915C7">
              <w:rPr>
                <w:b/>
                <w:bCs/>
              </w:rPr>
              <w:t>R.</w:t>
            </w:r>
            <w:r w:rsidRPr="004915C7">
              <w:rPr>
                <w:b/>
                <w:bCs/>
              </w:rPr>
              <w:br/>
              <w:t>br.</w:t>
            </w:r>
          </w:p>
        </w:tc>
        <w:tc>
          <w:tcPr>
            <w:tcW w:type="dxa" w:w="2845"/>
            <w:noWrap/>
            <w:hideMark/>
          </w:tcPr>
          <w:p w:rsidRDefault="00E91480" w:rsidP="007972B6" w:rsidR="00E91480" w:rsidRPr="004915C7">
            <w:pPr>
              <w:ind w:right="-1"/>
              <w:rPr>
                <w:b/>
                <w:bCs/>
              </w:rPr>
            </w:pPr>
            <w:r w:rsidRPr="004915C7">
              <w:rPr>
                <w:b/>
                <w:bCs/>
              </w:rPr>
              <w:t>Tvrtka ili naziv vjerovnika</w:t>
            </w:r>
          </w:p>
        </w:tc>
        <w:tc>
          <w:tcPr>
            <w:tcW w:type="dxa" w:w="1443"/>
            <w:noWrap/>
            <w:hideMark/>
          </w:tcPr>
          <w:p w:rsidRDefault="00E91480" w:rsidP="007972B6" w:rsidR="00E91480" w:rsidRPr="004915C7">
            <w:pPr>
              <w:ind w:right="-1"/>
              <w:rPr>
                <w:b/>
                <w:bCs/>
              </w:rPr>
            </w:pPr>
            <w:r w:rsidRPr="004915C7">
              <w:rPr>
                <w:b/>
                <w:bCs/>
              </w:rPr>
              <w:t xml:space="preserve">OIB vjerovnika </w:t>
            </w:r>
          </w:p>
        </w:tc>
        <w:tc>
          <w:tcPr>
            <w:tcW w:type="dxa" w:w="1984"/>
            <w:noWrap/>
            <w:hideMark/>
          </w:tcPr>
          <w:p w:rsidRDefault="00E91480" w:rsidP="007972B6" w:rsidR="00E91480" w:rsidRPr="004915C7">
            <w:pPr>
              <w:ind w:right="-1"/>
              <w:rPr>
                <w:b/>
                <w:bCs/>
              </w:rPr>
            </w:pPr>
            <w:r w:rsidRPr="004915C7">
              <w:rPr>
                <w:b/>
                <w:bCs/>
              </w:rPr>
              <w:t xml:space="preserve">Adresa </w:t>
            </w:r>
          </w:p>
        </w:tc>
        <w:tc>
          <w:tcPr>
            <w:tcW w:type="dxa" w:w="1598"/>
            <w:hideMark/>
          </w:tcPr>
          <w:p w:rsidRDefault="00E91480" w:rsidP="007972B6" w:rsidR="00E91480" w:rsidRPr="004915C7">
            <w:pPr>
              <w:ind w:right="-1"/>
              <w:rPr>
                <w:b/>
                <w:bCs/>
              </w:rPr>
            </w:pPr>
            <w:r w:rsidRPr="004915C7">
              <w:rPr>
                <w:b/>
                <w:bCs/>
              </w:rPr>
              <w:t xml:space="preserve">Iznos prijavljene </w:t>
            </w:r>
            <w:r w:rsidRPr="004915C7">
              <w:rPr>
                <w:b/>
                <w:bCs/>
              </w:rPr>
              <w:br/>
              <w:t xml:space="preserve">tražbine </w:t>
            </w:r>
          </w:p>
        </w:tc>
        <w:tc>
          <w:tcPr>
            <w:tcW w:type="dxa" w:w="1694"/>
            <w:hideMark/>
          </w:tcPr>
          <w:p w:rsidRDefault="00E91480" w:rsidP="007972B6" w:rsidR="00E91480" w:rsidRPr="004915C7">
            <w:pPr>
              <w:ind w:right="-1"/>
              <w:rPr>
                <w:b/>
                <w:bCs/>
              </w:rPr>
            </w:pPr>
            <w:r w:rsidRPr="004915C7">
              <w:rPr>
                <w:b/>
                <w:bCs/>
              </w:rPr>
              <w:t xml:space="preserve">Pravna osnova  </w:t>
            </w:r>
            <w:r w:rsidRPr="004915C7">
              <w:rPr>
                <w:b/>
                <w:bCs/>
              </w:rPr>
              <w:br/>
              <w:t>prijavljene tražbine</w:t>
            </w:r>
          </w:p>
        </w:tc>
        <w:tc>
          <w:tcPr>
            <w:tcW w:type="dxa" w:w="1435"/>
            <w:hideMark/>
          </w:tcPr>
          <w:p w:rsidRDefault="00E91480" w:rsidP="007972B6" w:rsidR="00E91480" w:rsidRPr="004915C7">
            <w:pPr>
              <w:ind w:right="-1"/>
              <w:rPr>
                <w:b/>
                <w:bCs/>
              </w:rPr>
            </w:pPr>
            <w:r w:rsidRPr="004915C7">
              <w:rPr>
                <w:b/>
                <w:bCs/>
              </w:rPr>
              <w:t xml:space="preserve">Iznos priznate </w:t>
            </w:r>
            <w:r w:rsidRPr="004915C7">
              <w:rPr>
                <w:b/>
                <w:bCs/>
              </w:rPr>
              <w:br/>
              <w:t>tražbine</w:t>
            </w:r>
          </w:p>
        </w:tc>
        <w:tc>
          <w:tcPr>
            <w:tcW w:type="dxa" w:w="1694"/>
            <w:hideMark/>
          </w:tcPr>
          <w:p w:rsidRDefault="00E91480" w:rsidP="007972B6" w:rsidR="00E91480" w:rsidRPr="004915C7">
            <w:pPr>
              <w:ind w:right="-1"/>
              <w:rPr>
                <w:b/>
                <w:bCs/>
              </w:rPr>
            </w:pPr>
            <w:r w:rsidRPr="004915C7">
              <w:rPr>
                <w:b/>
                <w:bCs/>
              </w:rPr>
              <w:t xml:space="preserve">Pravna osnova </w:t>
            </w:r>
            <w:r w:rsidRPr="004915C7">
              <w:rPr>
                <w:b/>
                <w:bCs/>
              </w:rPr>
              <w:br/>
              <w:t>priznate tražbine</w:t>
            </w:r>
          </w:p>
        </w:tc>
      </w:tr>
      <w:tr w:rsidTr="007972B6" w:rsidR="00E91480" w:rsidRPr="004915C7">
        <w:trPr>
          <w:trHeight w:val="1458"/>
          <w:jc w:val="center"/>
        </w:trPr>
        <w:tc>
          <w:tcPr>
            <w:tcW w:type="dxa" w:w="472"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>1</w:t>
            </w:r>
          </w:p>
        </w:tc>
        <w:tc>
          <w:tcPr>
            <w:tcW w:type="dxa" w:w="2845"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 xml:space="preserve">UGOPLAST d.o.o. po </w:t>
            </w:r>
            <w:proofErr w:type="spellStart"/>
            <w:r w:rsidRPr="004915C7">
              <w:t>punomočniku</w:t>
            </w:r>
            <w:proofErr w:type="spellEnd"/>
            <w:r w:rsidRPr="004915C7">
              <w:t xml:space="preserve"> </w:t>
            </w:r>
            <w:r w:rsidRPr="004915C7">
              <w:br/>
              <w:t xml:space="preserve">Odvjetničko društvo </w:t>
            </w:r>
            <w:r w:rsidRPr="004915C7">
              <w:br/>
            </w:r>
            <w:proofErr w:type="spellStart"/>
            <w:r w:rsidRPr="004915C7">
              <w:t>Zagorščak</w:t>
            </w:r>
            <w:proofErr w:type="spellEnd"/>
            <w:r w:rsidRPr="004915C7">
              <w:t xml:space="preserve"> i partneri d.o.o. </w:t>
            </w:r>
            <w:r w:rsidRPr="004915C7">
              <w:br/>
              <w:t>Radnička cesta 52 Zagreb</w:t>
            </w:r>
          </w:p>
        </w:tc>
        <w:tc>
          <w:tcPr>
            <w:tcW w:type="dxa" w:w="1443"/>
            <w:noWrap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>62259130408</w:t>
            </w:r>
          </w:p>
        </w:tc>
        <w:tc>
          <w:tcPr>
            <w:tcW w:type="dxa" w:w="1984"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 xml:space="preserve">Braće Radića 138, </w:t>
            </w:r>
            <w:r w:rsidRPr="004915C7">
              <w:br/>
            </w:r>
            <w:proofErr w:type="spellStart"/>
            <w:r w:rsidRPr="004915C7">
              <w:t>Vukojevci</w:t>
            </w:r>
            <w:proofErr w:type="spellEnd"/>
          </w:p>
        </w:tc>
        <w:tc>
          <w:tcPr>
            <w:tcW w:type="dxa" w:w="1598"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 xml:space="preserve">4.968,32   </w:t>
            </w:r>
          </w:p>
        </w:tc>
        <w:tc>
          <w:tcPr>
            <w:tcW w:type="dxa" w:w="1694"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>Kartica partnera</w:t>
            </w:r>
          </w:p>
        </w:tc>
        <w:tc>
          <w:tcPr>
            <w:tcW w:type="dxa" w:w="1435"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 xml:space="preserve">4.968,32   </w:t>
            </w:r>
          </w:p>
        </w:tc>
        <w:tc>
          <w:tcPr>
            <w:tcW w:type="dxa" w:w="1694"/>
            <w:hideMark/>
          </w:tcPr>
          <w:p w:rsidRDefault="00E91480" w:rsidP="007972B6" w:rsidR="00E91480" w:rsidRPr="004915C7">
            <w:pPr>
              <w:ind w:right="-1"/>
            </w:pPr>
            <w:proofErr w:type="spellStart"/>
            <w:r w:rsidRPr="004915C7">
              <w:t>Pravomočno</w:t>
            </w:r>
            <w:proofErr w:type="spellEnd"/>
            <w:r w:rsidRPr="004915C7">
              <w:t xml:space="preserve"> ovršno rješenje o ovrsi JB Marijan </w:t>
            </w:r>
            <w:proofErr w:type="spellStart"/>
            <w:r w:rsidRPr="004915C7">
              <w:t>Mendeš</w:t>
            </w:r>
            <w:proofErr w:type="spellEnd"/>
            <w:r w:rsidRPr="004915C7">
              <w:t xml:space="preserve"> br. </w:t>
            </w:r>
            <w:proofErr w:type="spellStart"/>
            <w:r w:rsidRPr="004915C7">
              <w:t>Ovrv</w:t>
            </w:r>
            <w:proofErr w:type="spellEnd"/>
            <w:r w:rsidRPr="004915C7">
              <w:t xml:space="preserve">-444/16  </w:t>
            </w:r>
          </w:p>
        </w:tc>
      </w:tr>
      <w:tr w:rsidTr="007972B6" w:rsidR="00E91480" w:rsidRPr="004915C7">
        <w:trPr>
          <w:trHeight w:val="1458"/>
          <w:jc w:val="center"/>
        </w:trPr>
        <w:tc>
          <w:tcPr>
            <w:tcW w:type="dxa" w:w="472"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lastRenderedPageBreak/>
              <w:t>2</w:t>
            </w:r>
          </w:p>
        </w:tc>
        <w:tc>
          <w:tcPr>
            <w:tcW w:type="dxa" w:w="2845"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>HRVATSKI TELEKOM d.d.</w:t>
            </w:r>
            <w:r w:rsidRPr="004915C7">
              <w:br/>
              <w:t>Roberta Frangeša Mihanovića 9</w:t>
            </w:r>
            <w:r w:rsidRPr="004915C7">
              <w:br/>
              <w:t>Zagreb</w:t>
            </w:r>
          </w:p>
        </w:tc>
        <w:tc>
          <w:tcPr>
            <w:tcW w:type="dxa" w:w="1443"/>
            <w:noWrap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>81793146560</w:t>
            </w:r>
          </w:p>
        </w:tc>
        <w:tc>
          <w:tcPr>
            <w:tcW w:type="dxa" w:w="1984"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 xml:space="preserve">Roberta </w:t>
            </w:r>
            <w:r w:rsidRPr="004915C7">
              <w:br/>
              <w:t>Frangeša Mihanovića 9</w:t>
            </w:r>
            <w:r w:rsidRPr="004915C7">
              <w:br/>
              <w:t>Zagreb</w:t>
            </w:r>
          </w:p>
        </w:tc>
        <w:tc>
          <w:tcPr>
            <w:tcW w:type="dxa" w:w="1598"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 xml:space="preserve">8.789,49   </w:t>
            </w:r>
          </w:p>
        </w:tc>
        <w:tc>
          <w:tcPr>
            <w:tcW w:type="dxa" w:w="1694"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>Specifikacija potraživanja</w:t>
            </w:r>
            <w:r w:rsidRPr="004915C7">
              <w:br/>
              <w:t>Izvod iz poslovnih knjiga</w:t>
            </w:r>
            <w:r w:rsidRPr="004915C7">
              <w:br/>
              <w:t>Obračun kamata</w:t>
            </w:r>
          </w:p>
        </w:tc>
        <w:tc>
          <w:tcPr>
            <w:tcW w:type="dxa" w:w="1435"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 xml:space="preserve">8.789,49   </w:t>
            </w:r>
          </w:p>
        </w:tc>
        <w:tc>
          <w:tcPr>
            <w:tcW w:type="dxa" w:w="1694"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>Rješenje o ovrsi</w:t>
            </w:r>
            <w:r w:rsidRPr="004915C7">
              <w:br/>
            </w:r>
            <w:proofErr w:type="spellStart"/>
            <w:r w:rsidRPr="004915C7">
              <w:t>pravomočno</w:t>
            </w:r>
            <w:proofErr w:type="spellEnd"/>
            <w:r w:rsidRPr="004915C7">
              <w:t xml:space="preserve"> i ovršno</w:t>
            </w:r>
            <w:r w:rsidRPr="004915C7">
              <w:br/>
            </w:r>
            <w:proofErr w:type="spellStart"/>
            <w:r w:rsidRPr="004915C7">
              <w:t>Ovrv</w:t>
            </w:r>
            <w:proofErr w:type="spellEnd"/>
            <w:r w:rsidRPr="004915C7">
              <w:t>-1660/2016,</w:t>
            </w:r>
            <w:r w:rsidRPr="004915C7">
              <w:br/>
            </w:r>
            <w:proofErr w:type="spellStart"/>
            <w:r w:rsidRPr="004915C7">
              <w:t>Ovrv</w:t>
            </w:r>
            <w:proofErr w:type="spellEnd"/>
            <w:r w:rsidRPr="004915C7">
              <w:t>-45/2017</w:t>
            </w:r>
          </w:p>
        </w:tc>
      </w:tr>
      <w:tr w:rsidTr="007972B6" w:rsidR="00E91480" w:rsidRPr="004915C7">
        <w:trPr>
          <w:trHeight w:val="2040"/>
          <w:jc w:val="center"/>
        </w:trPr>
        <w:tc>
          <w:tcPr>
            <w:tcW w:type="dxa" w:w="472"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>3</w:t>
            </w:r>
          </w:p>
        </w:tc>
        <w:tc>
          <w:tcPr>
            <w:tcW w:type="dxa" w:w="2845"/>
            <w:noWrap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>Grad Vinkovci</w:t>
            </w:r>
          </w:p>
        </w:tc>
        <w:tc>
          <w:tcPr>
            <w:tcW w:type="dxa" w:w="1443"/>
            <w:noWrap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>67648791479</w:t>
            </w:r>
          </w:p>
        </w:tc>
        <w:tc>
          <w:tcPr>
            <w:tcW w:type="dxa" w:w="1984"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>Bana Jelačića 1</w:t>
            </w:r>
            <w:r w:rsidRPr="004915C7">
              <w:br/>
              <w:t>Vinkovci</w:t>
            </w:r>
          </w:p>
        </w:tc>
        <w:tc>
          <w:tcPr>
            <w:tcW w:type="dxa" w:w="1598"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 xml:space="preserve">2.081,25   </w:t>
            </w:r>
          </w:p>
        </w:tc>
        <w:tc>
          <w:tcPr>
            <w:tcW w:type="dxa" w:w="1694"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>Analitička kartica obaveza, Rješenje</w:t>
            </w:r>
          </w:p>
        </w:tc>
        <w:tc>
          <w:tcPr>
            <w:tcW w:type="dxa" w:w="1435"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 xml:space="preserve">2.081,25   </w:t>
            </w:r>
          </w:p>
        </w:tc>
        <w:tc>
          <w:tcPr>
            <w:tcW w:type="dxa" w:w="1694"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>Rješenje klasa:UP/I363-03/13-01/374, Ur.br.2188/01-07-1</w:t>
            </w:r>
            <w:r w:rsidRPr="004915C7">
              <w:br/>
              <w:t>od 25. ožujka 2013.g.</w:t>
            </w:r>
          </w:p>
        </w:tc>
      </w:tr>
      <w:tr w:rsidTr="007972B6" w:rsidR="00E91480" w:rsidRPr="004915C7">
        <w:trPr>
          <w:trHeight w:val="1749"/>
          <w:jc w:val="center"/>
        </w:trPr>
        <w:tc>
          <w:tcPr>
            <w:tcW w:type="dxa" w:w="472"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>4</w:t>
            </w:r>
          </w:p>
        </w:tc>
        <w:tc>
          <w:tcPr>
            <w:tcW w:type="dxa" w:w="2845"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>Hrvatske vode, pravna osoba</w:t>
            </w:r>
            <w:r w:rsidRPr="004915C7">
              <w:br/>
              <w:t xml:space="preserve"> za upravljanje vodama</w:t>
            </w:r>
          </w:p>
        </w:tc>
        <w:tc>
          <w:tcPr>
            <w:tcW w:type="dxa" w:w="1443"/>
            <w:noWrap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>28921383001</w:t>
            </w:r>
          </w:p>
        </w:tc>
        <w:tc>
          <w:tcPr>
            <w:tcW w:type="dxa" w:w="1984"/>
            <w:noWrap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>Ulica grada Vukovara 220</w:t>
            </w:r>
          </w:p>
        </w:tc>
        <w:tc>
          <w:tcPr>
            <w:tcW w:type="dxa" w:w="1598"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 xml:space="preserve">2.432,25   </w:t>
            </w:r>
          </w:p>
        </w:tc>
        <w:tc>
          <w:tcPr>
            <w:tcW w:type="dxa" w:w="1694"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>Financijska kartica obveznika</w:t>
            </w:r>
            <w:r w:rsidRPr="004915C7">
              <w:br/>
              <w:t>obračun kamata</w:t>
            </w:r>
          </w:p>
        </w:tc>
        <w:tc>
          <w:tcPr>
            <w:tcW w:type="dxa" w:w="1435"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 xml:space="preserve">2.432,25   </w:t>
            </w:r>
          </w:p>
        </w:tc>
        <w:tc>
          <w:tcPr>
            <w:tcW w:type="dxa" w:w="1694"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 xml:space="preserve">Izvršna rješenja </w:t>
            </w:r>
            <w:r w:rsidRPr="004915C7">
              <w:br/>
              <w:t>Klasa:-325-08/13-07/0020850</w:t>
            </w:r>
            <w:r w:rsidRPr="004915C7">
              <w:br/>
            </w:r>
            <w:proofErr w:type="spellStart"/>
            <w:r w:rsidRPr="004915C7">
              <w:t>Urbroj</w:t>
            </w:r>
            <w:proofErr w:type="spellEnd"/>
            <w:r w:rsidRPr="004915C7">
              <w:t>:374-3101-2-13-1 od 06.06.2013.</w:t>
            </w:r>
          </w:p>
        </w:tc>
      </w:tr>
      <w:tr w:rsidTr="007972B6" w:rsidR="00E91480" w:rsidRPr="004915C7">
        <w:trPr>
          <w:trHeight w:val="1458"/>
          <w:jc w:val="center"/>
        </w:trPr>
        <w:tc>
          <w:tcPr>
            <w:tcW w:type="dxa" w:w="472"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>5</w:t>
            </w:r>
          </w:p>
        </w:tc>
        <w:tc>
          <w:tcPr>
            <w:tcW w:type="dxa" w:w="2845"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 xml:space="preserve">Allianz Zagreb d.d. po </w:t>
            </w:r>
            <w:proofErr w:type="spellStart"/>
            <w:r w:rsidRPr="004915C7">
              <w:t>punomočniku</w:t>
            </w:r>
            <w:proofErr w:type="spellEnd"/>
            <w:r w:rsidRPr="004915C7">
              <w:t xml:space="preserve"> </w:t>
            </w:r>
            <w:r w:rsidRPr="004915C7">
              <w:br/>
              <w:t xml:space="preserve">odvjetničko društvo "Mađarić &amp; </w:t>
            </w:r>
            <w:proofErr w:type="spellStart"/>
            <w:r w:rsidRPr="004915C7">
              <w:t>Lui</w:t>
            </w:r>
            <w:proofErr w:type="spellEnd"/>
            <w:r w:rsidRPr="004915C7">
              <w:t>" Ilica 191f</w:t>
            </w:r>
          </w:p>
        </w:tc>
        <w:tc>
          <w:tcPr>
            <w:tcW w:type="dxa" w:w="1443"/>
            <w:noWrap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>23759810849</w:t>
            </w:r>
          </w:p>
        </w:tc>
        <w:tc>
          <w:tcPr>
            <w:tcW w:type="dxa" w:w="1984"/>
            <w:noWrap/>
            <w:hideMark/>
          </w:tcPr>
          <w:p w:rsidRDefault="00E91480" w:rsidP="007972B6" w:rsidR="00E91480" w:rsidRPr="004915C7">
            <w:pPr>
              <w:ind w:right="-1"/>
            </w:pPr>
            <w:proofErr w:type="spellStart"/>
            <w:r w:rsidRPr="004915C7">
              <w:t>Heinezelova</w:t>
            </w:r>
            <w:proofErr w:type="spellEnd"/>
            <w:r w:rsidRPr="004915C7">
              <w:t xml:space="preserve"> 70</w:t>
            </w:r>
          </w:p>
        </w:tc>
        <w:tc>
          <w:tcPr>
            <w:tcW w:type="dxa" w:w="1598"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 xml:space="preserve">1.392,00   </w:t>
            </w:r>
          </w:p>
        </w:tc>
        <w:tc>
          <w:tcPr>
            <w:tcW w:type="dxa" w:w="1694"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 xml:space="preserve">Izvod iz poslovnih knjiga </w:t>
            </w:r>
            <w:r w:rsidRPr="004915C7">
              <w:br/>
            </w:r>
            <w:proofErr w:type="spellStart"/>
            <w:r w:rsidRPr="004915C7">
              <w:t>sint</w:t>
            </w:r>
            <w:proofErr w:type="spellEnd"/>
            <w:r w:rsidRPr="004915C7">
              <w:t>. Knj. Kartica,</w:t>
            </w:r>
            <w:r w:rsidRPr="004915C7">
              <w:br/>
              <w:t>Premije po računima,</w:t>
            </w:r>
            <w:r w:rsidRPr="004915C7">
              <w:br/>
              <w:t xml:space="preserve">Polica osiguranja br. </w:t>
            </w:r>
            <w:r w:rsidRPr="004915C7">
              <w:br/>
              <w:t>1750-171544055</w:t>
            </w:r>
          </w:p>
        </w:tc>
        <w:tc>
          <w:tcPr>
            <w:tcW w:type="dxa" w:w="1435"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 xml:space="preserve">1.392,00   </w:t>
            </w:r>
          </w:p>
        </w:tc>
        <w:tc>
          <w:tcPr>
            <w:tcW w:type="dxa" w:w="1694"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>Ugovor o osiguranju,</w:t>
            </w:r>
            <w:r w:rsidRPr="004915C7">
              <w:br/>
              <w:t>broj 1750-171544055</w:t>
            </w:r>
          </w:p>
        </w:tc>
      </w:tr>
      <w:tr w:rsidTr="007972B6" w:rsidR="00E91480" w:rsidRPr="004915C7">
        <w:trPr>
          <w:trHeight w:val="875"/>
          <w:jc w:val="center"/>
        </w:trPr>
        <w:tc>
          <w:tcPr>
            <w:tcW w:type="dxa" w:w="472"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lastRenderedPageBreak/>
              <w:t>6</w:t>
            </w:r>
          </w:p>
        </w:tc>
        <w:tc>
          <w:tcPr>
            <w:tcW w:type="dxa" w:w="2845"/>
            <w:noWrap/>
            <w:hideMark/>
          </w:tcPr>
          <w:p w:rsidRDefault="00E91480" w:rsidP="007972B6" w:rsidR="00E91480" w:rsidRPr="004915C7">
            <w:pPr>
              <w:ind w:right="-1"/>
            </w:pPr>
            <w:proofErr w:type="spellStart"/>
            <w:r w:rsidRPr="004915C7">
              <w:t>Vinkoprom</w:t>
            </w:r>
            <w:proofErr w:type="spellEnd"/>
            <w:r w:rsidRPr="004915C7">
              <w:t xml:space="preserve"> d.o.o. </w:t>
            </w:r>
          </w:p>
        </w:tc>
        <w:tc>
          <w:tcPr>
            <w:tcW w:type="dxa" w:w="1443"/>
            <w:noWrap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>00721719381</w:t>
            </w:r>
          </w:p>
        </w:tc>
        <w:tc>
          <w:tcPr>
            <w:tcW w:type="dxa" w:w="1984"/>
            <w:hideMark/>
          </w:tcPr>
          <w:p w:rsidRDefault="00E91480" w:rsidP="007972B6" w:rsidR="00E91480" w:rsidRPr="004915C7">
            <w:pPr>
              <w:ind w:right="-1"/>
            </w:pPr>
            <w:proofErr w:type="spellStart"/>
            <w:r w:rsidRPr="004915C7">
              <w:t>H.V</w:t>
            </w:r>
            <w:proofErr w:type="spellEnd"/>
            <w:r w:rsidRPr="004915C7">
              <w:t xml:space="preserve">. Horvatinčića 108 </w:t>
            </w:r>
            <w:r w:rsidRPr="004915C7">
              <w:br/>
              <w:t>Vinkovci</w:t>
            </w:r>
          </w:p>
        </w:tc>
        <w:tc>
          <w:tcPr>
            <w:tcW w:type="dxa" w:w="1598"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 xml:space="preserve">5.075,23   </w:t>
            </w:r>
          </w:p>
        </w:tc>
        <w:tc>
          <w:tcPr>
            <w:tcW w:type="dxa" w:w="1694"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>Izvadak iz poslovnih knjiga</w:t>
            </w:r>
          </w:p>
        </w:tc>
        <w:tc>
          <w:tcPr>
            <w:tcW w:type="dxa" w:w="1435"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 xml:space="preserve">5.075,23   </w:t>
            </w:r>
          </w:p>
        </w:tc>
        <w:tc>
          <w:tcPr>
            <w:tcW w:type="dxa" w:w="1694"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 xml:space="preserve">Rješenje o ovrsi </w:t>
            </w:r>
            <w:proofErr w:type="spellStart"/>
            <w:r w:rsidRPr="004915C7">
              <w:t>Ovrv</w:t>
            </w:r>
            <w:proofErr w:type="spellEnd"/>
            <w:r w:rsidRPr="004915C7">
              <w:t>-21/2017 od 27.05.2017.</w:t>
            </w:r>
          </w:p>
        </w:tc>
      </w:tr>
      <w:tr w:rsidTr="007972B6" w:rsidR="00E91480" w:rsidRPr="004915C7">
        <w:trPr>
          <w:trHeight w:val="4372"/>
          <w:jc w:val="center"/>
        </w:trPr>
        <w:tc>
          <w:tcPr>
            <w:tcW w:type="dxa" w:w="472"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>7</w:t>
            </w:r>
          </w:p>
        </w:tc>
        <w:tc>
          <w:tcPr>
            <w:tcW w:type="dxa" w:w="2845"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>Republika Hrvatska Ministarstvo Financija</w:t>
            </w:r>
            <w:r w:rsidRPr="004915C7">
              <w:br/>
              <w:t>Porezna Uprava Područni ured Vukovar</w:t>
            </w:r>
            <w:r w:rsidRPr="004915C7">
              <w:br/>
              <w:t>ŽDO u Vukovaru</w:t>
            </w:r>
          </w:p>
        </w:tc>
        <w:tc>
          <w:tcPr>
            <w:tcW w:type="dxa" w:w="1443"/>
            <w:noWrap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>96098325319</w:t>
            </w:r>
          </w:p>
        </w:tc>
        <w:tc>
          <w:tcPr>
            <w:tcW w:type="dxa" w:w="1984"/>
            <w:noWrap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>Trg Republike Hrvatske 5</w:t>
            </w:r>
          </w:p>
        </w:tc>
        <w:tc>
          <w:tcPr>
            <w:tcW w:type="dxa" w:w="1598"/>
            <w:hideMark/>
          </w:tcPr>
          <w:p w:rsidRDefault="00E91480" w:rsidP="007972B6" w:rsidR="00E91480" w:rsidRPr="004915C7">
            <w:pPr>
              <w:ind w:right="-1"/>
            </w:pPr>
            <w:r>
              <w:t>88.347,22</w:t>
            </w:r>
            <w:r w:rsidRPr="004915C7">
              <w:t xml:space="preserve">  </w:t>
            </w:r>
          </w:p>
        </w:tc>
        <w:tc>
          <w:tcPr>
            <w:tcW w:type="dxa" w:w="1694"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>Knjigovodstvene kartice</w:t>
            </w:r>
            <w:r w:rsidRPr="004915C7">
              <w:br/>
              <w:t>prijava PDV-a</w:t>
            </w:r>
            <w:r w:rsidRPr="004915C7">
              <w:br/>
              <w:t>JOPPD obrasci 16043, 16091</w:t>
            </w:r>
            <w:r w:rsidRPr="004915C7">
              <w:br/>
              <w:t>obračun članarine TZ za 2015.g</w:t>
            </w:r>
            <w:r w:rsidRPr="004915C7">
              <w:br/>
              <w:t>Rješenje Klasa:UP/I-410-12/2016-10/1710, Ur.br.:513-07-27-09/2016-01 od 7. rujna 2016.</w:t>
            </w:r>
          </w:p>
        </w:tc>
        <w:tc>
          <w:tcPr>
            <w:tcW w:type="dxa" w:w="1435"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 xml:space="preserve">  </w:t>
            </w:r>
            <w:r w:rsidRPr="009C3F12">
              <w:t xml:space="preserve">80.596,40   </w:t>
            </w:r>
          </w:p>
        </w:tc>
        <w:tc>
          <w:tcPr>
            <w:tcW w:type="dxa" w:w="1694"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>Knjigovodstvene kartice</w:t>
            </w:r>
            <w:r w:rsidRPr="004915C7">
              <w:br/>
              <w:t>prijava PDV-a</w:t>
            </w:r>
            <w:r w:rsidRPr="004915C7">
              <w:br/>
              <w:t>JOPPD obrasci 16043, 16091</w:t>
            </w:r>
            <w:r w:rsidRPr="004915C7">
              <w:br/>
              <w:t>obračun članarine TZ za 2015.g</w:t>
            </w:r>
            <w:r w:rsidRPr="004915C7">
              <w:br/>
              <w:t>Rješenje Klasa:UP/I-410-12/2016-10/1710, Ur.br.:513-07-27-09/2016-01 od 7. rujna 2016.</w:t>
            </w:r>
          </w:p>
        </w:tc>
      </w:tr>
      <w:tr w:rsidTr="007972B6" w:rsidR="00E91480" w:rsidRPr="004915C7">
        <w:trPr>
          <w:trHeight w:val="2915"/>
          <w:jc w:val="center"/>
        </w:trPr>
        <w:tc>
          <w:tcPr>
            <w:tcW w:type="dxa" w:w="472"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>8</w:t>
            </w:r>
          </w:p>
        </w:tc>
        <w:tc>
          <w:tcPr>
            <w:tcW w:type="dxa" w:w="2845"/>
            <w:noWrap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 xml:space="preserve">HEP- Opskrba d.o.o. </w:t>
            </w:r>
          </w:p>
        </w:tc>
        <w:tc>
          <w:tcPr>
            <w:tcW w:type="dxa" w:w="1443"/>
            <w:noWrap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>63073332379</w:t>
            </w:r>
          </w:p>
        </w:tc>
        <w:tc>
          <w:tcPr>
            <w:tcW w:type="dxa" w:w="1984"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>Ulica Grada Vukovara37</w:t>
            </w:r>
            <w:r w:rsidRPr="004915C7">
              <w:br/>
              <w:t>Zagreb</w:t>
            </w:r>
          </w:p>
        </w:tc>
        <w:tc>
          <w:tcPr>
            <w:tcW w:type="dxa" w:w="1598"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 xml:space="preserve">1.257,40   </w:t>
            </w:r>
          </w:p>
        </w:tc>
        <w:tc>
          <w:tcPr>
            <w:tcW w:type="dxa" w:w="1694"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>Ispis otvorenih stavki</w:t>
            </w:r>
            <w:r w:rsidRPr="004915C7">
              <w:br/>
              <w:t>Kartica analitičkog Knjigovodstva od 02.08.2017</w:t>
            </w:r>
            <w:r w:rsidRPr="004915C7">
              <w:br/>
              <w:t xml:space="preserve">Računi </w:t>
            </w:r>
            <w:proofErr w:type="spellStart"/>
            <w:r w:rsidRPr="004915C7">
              <w:t>br</w:t>
            </w:r>
            <w:proofErr w:type="spellEnd"/>
            <w:r w:rsidRPr="004915C7">
              <w:t xml:space="preserve">: </w:t>
            </w:r>
            <w:r w:rsidRPr="004915C7">
              <w:br/>
              <w:t xml:space="preserve">0010057159-151220-6, </w:t>
            </w:r>
            <w:r w:rsidRPr="004915C7">
              <w:br/>
              <w:t>00110057159-160120-9,</w:t>
            </w:r>
            <w:r w:rsidRPr="004915C7">
              <w:br/>
            </w:r>
            <w:r w:rsidRPr="004915C7">
              <w:lastRenderedPageBreak/>
              <w:t>0010057159-160220-5</w:t>
            </w:r>
            <w:r w:rsidRPr="004915C7">
              <w:br/>
              <w:t>0010057159-170720-1</w:t>
            </w:r>
          </w:p>
        </w:tc>
        <w:tc>
          <w:tcPr>
            <w:tcW w:type="dxa" w:w="1435"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lastRenderedPageBreak/>
              <w:t xml:space="preserve">1.257,40   </w:t>
            </w:r>
          </w:p>
        </w:tc>
        <w:tc>
          <w:tcPr>
            <w:tcW w:type="dxa" w:w="1694"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>Ugovor o opskrbi električnom energijom br.</w:t>
            </w:r>
            <w:r w:rsidRPr="004915C7">
              <w:br/>
              <w:t>0-12204190 od 20.082012.</w:t>
            </w:r>
            <w:r w:rsidRPr="004915C7">
              <w:br/>
              <w:t xml:space="preserve">Ugovor o opskrbi </w:t>
            </w:r>
            <w:r w:rsidRPr="004915C7">
              <w:br/>
              <w:t xml:space="preserve">krajnjeg kupca </w:t>
            </w:r>
            <w:proofErr w:type="spellStart"/>
            <w:r w:rsidRPr="004915C7">
              <w:t>br</w:t>
            </w:r>
            <w:proofErr w:type="spellEnd"/>
            <w:r w:rsidRPr="004915C7">
              <w:t>:</w:t>
            </w:r>
            <w:r w:rsidRPr="004915C7">
              <w:br/>
              <w:t>0-16-</w:t>
            </w:r>
            <w:r w:rsidRPr="004915C7">
              <w:lastRenderedPageBreak/>
              <w:t xml:space="preserve">200174 od 23.12.2016.g. </w:t>
            </w:r>
          </w:p>
        </w:tc>
      </w:tr>
      <w:tr w:rsidTr="007972B6" w:rsidR="00E91480" w:rsidRPr="004915C7">
        <w:trPr>
          <w:trHeight w:val="1466"/>
          <w:jc w:val="center"/>
        </w:trPr>
        <w:tc>
          <w:tcPr>
            <w:tcW w:type="dxa" w:w="472"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lastRenderedPageBreak/>
              <w:t>9</w:t>
            </w:r>
          </w:p>
        </w:tc>
        <w:tc>
          <w:tcPr>
            <w:tcW w:type="dxa" w:w="2845"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>Obrt za trgovinu na veliko i malo,</w:t>
            </w:r>
            <w:r w:rsidRPr="004915C7">
              <w:br/>
              <w:t xml:space="preserve"> </w:t>
            </w:r>
            <w:proofErr w:type="spellStart"/>
            <w:r w:rsidRPr="004915C7">
              <w:t>vl</w:t>
            </w:r>
            <w:proofErr w:type="spellEnd"/>
            <w:r w:rsidRPr="004915C7">
              <w:t xml:space="preserve">. Dalibor Petrović po </w:t>
            </w:r>
            <w:proofErr w:type="spellStart"/>
            <w:r w:rsidRPr="004915C7">
              <w:t>punomočniku</w:t>
            </w:r>
            <w:proofErr w:type="spellEnd"/>
            <w:r w:rsidRPr="004915C7">
              <w:t xml:space="preserve"> odvjetniku Tomislavu </w:t>
            </w:r>
            <w:proofErr w:type="spellStart"/>
            <w:r w:rsidRPr="004915C7">
              <w:t>Dumenčić</w:t>
            </w:r>
            <w:proofErr w:type="spellEnd"/>
            <w:r w:rsidRPr="004915C7">
              <w:t xml:space="preserve"> iz Zagreba Trg Hrvatskih Velikana 4</w:t>
            </w:r>
          </w:p>
        </w:tc>
        <w:tc>
          <w:tcPr>
            <w:tcW w:type="dxa" w:w="1443"/>
            <w:noWrap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>1142135523</w:t>
            </w:r>
          </w:p>
        </w:tc>
        <w:tc>
          <w:tcPr>
            <w:tcW w:type="dxa" w:w="1984"/>
            <w:noWrap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 xml:space="preserve">Rokova 5 </w:t>
            </w:r>
            <w:proofErr w:type="spellStart"/>
            <w:r w:rsidRPr="004915C7">
              <w:t>Vrbje</w:t>
            </w:r>
            <w:proofErr w:type="spellEnd"/>
          </w:p>
        </w:tc>
        <w:tc>
          <w:tcPr>
            <w:tcW w:type="dxa" w:w="1598"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 xml:space="preserve">15.255,84   </w:t>
            </w:r>
          </w:p>
        </w:tc>
        <w:tc>
          <w:tcPr>
            <w:tcW w:type="dxa" w:w="1694"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>Kartica kupca</w:t>
            </w:r>
            <w:r w:rsidRPr="004915C7">
              <w:br/>
              <w:t xml:space="preserve">obračun kamata </w:t>
            </w:r>
            <w:r w:rsidRPr="004915C7">
              <w:br/>
              <w:t xml:space="preserve">rješenje o ovrsi </w:t>
            </w:r>
            <w:proofErr w:type="spellStart"/>
            <w:r w:rsidRPr="004915C7">
              <w:t>Ovrv</w:t>
            </w:r>
            <w:proofErr w:type="spellEnd"/>
            <w:r w:rsidRPr="004915C7">
              <w:t>-1065/16</w:t>
            </w:r>
          </w:p>
        </w:tc>
        <w:tc>
          <w:tcPr>
            <w:tcW w:type="dxa" w:w="1435"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 xml:space="preserve">15.255,84   </w:t>
            </w:r>
          </w:p>
        </w:tc>
        <w:tc>
          <w:tcPr>
            <w:tcW w:type="dxa" w:w="1694"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 xml:space="preserve"> </w:t>
            </w:r>
            <w:r w:rsidRPr="004915C7">
              <w:br/>
              <w:t xml:space="preserve">Rješenje o ovrsi OS u Vukovaru </w:t>
            </w:r>
            <w:proofErr w:type="spellStart"/>
            <w:r w:rsidRPr="004915C7">
              <w:t>posl</w:t>
            </w:r>
            <w:proofErr w:type="spellEnd"/>
            <w:r w:rsidRPr="004915C7">
              <w:t xml:space="preserve">. </w:t>
            </w:r>
            <w:proofErr w:type="spellStart"/>
            <w:r w:rsidRPr="004915C7">
              <w:t>Br.Ovrv</w:t>
            </w:r>
            <w:proofErr w:type="spellEnd"/>
            <w:r w:rsidRPr="004915C7">
              <w:t>-1065/16</w:t>
            </w:r>
          </w:p>
        </w:tc>
      </w:tr>
      <w:tr w:rsidTr="007972B6" w:rsidR="00E91480" w:rsidRPr="004915C7">
        <w:trPr>
          <w:trHeight w:val="300"/>
          <w:jc w:val="center"/>
        </w:trPr>
        <w:tc>
          <w:tcPr>
            <w:tcW w:type="dxa" w:w="472"/>
            <w:noWrap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> </w:t>
            </w:r>
          </w:p>
        </w:tc>
        <w:tc>
          <w:tcPr>
            <w:tcW w:type="dxa" w:w="2845"/>
            <w:noWrap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>U K U P N O</w:t>
            </w:r>
          </w:p>
        </w:tc>
        <w:tc>
          <w:tcPr>
            <w:tcW w:type="dxa" w:w="1443"/>
            <w:noWrap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> </w:t>
            </w:r>
          </w:p>
        </w:tc>
        <w:tc>
          <w:tcPr>
            <w:tcW w:type="dxa" w:w="1984"/>
            <w:noWrap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> </w:t>
            </w:r>
          </w:p>
        </w:tc>
        <w:tc>
          <w:tcPr>
            <w:tcW w:type="dxa" w:w="1598"/>
            <w:hideMark/>
          </w:tcPr>
          <w:p w:rsidRDefault="00E91480" w:rsidP="007972B6" w:rsidR="00E91480" w:rsidRPr="004915C7">
            <w:pPr>
              <w:ind w:right="-1"/>
            </w:pPr>
            <w:r>
              <w:t>129.599,00</w:t>
            </w:r>
            <w:r w:rsidRPr="004915C7">
              <w:t xml:space="preserve">   </w:t>
            </w:r>
          </w:p>
        </w:tc>
        <w:tc>
          <w:tcPr>
            <w:tcW w:type="dxa" w:w="1694"/>
            <w:noWrap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> </w:t>
            </w:r>
          </w:p>
        </w:tc>
        <w:tc>
          <w:tcPr>
            <w:tcW w:type="dxa" w:w="1435"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 xml:space="preserve">121.848,18   </w:t>
            </w:r>
          </w:p>
        </w:tc>
        <w:tc>
          <w:tcPr>
            <w:tcW w:type="dxa" w:w="1694"/>
            <w:hideMark/>
          </w:tcPr>
          <w:p w:rsidRDefault="00E91480" w:rsidP="007972B6" w:rsidR="00E91480" w:rsidRPr="004915C7">
            <w:pPr>
              <w:ind w:right="-1"/>
            </w:pPr>
            <w:r w:rsidRPr="004915C7">
              <w:t> </w:t>
            </w:r>
          </w:p>
        </w:tc>
      </w:tr>
    </w:tbl>
    <w:tbl>
      <w:tblPr>
        <w:tblStyle w:val="Reetkatablice"/>
        <w:tblpPr w:tblpY="85" w:tblpXSpec="center" w:horzAnchor="margin" w:vertAnchor="text" w:rightFromText="180" w:leftFromText="180"/>
        <w:tblW w:type="auto" w:w="0"/>
        <w:tblLook w:val="04A0" w:noVBand="1" w:noHBand="0" w:lastColumn="0" w:firstColumn="1" w:lastRow="0" w:firstRow="1"/>
      </w:tblPr>
      <w:tblGrid>
        <w:gridCol w:w="2220"/>
        <w:gridCol w:w="4320"/>
      </w:tblGrid>
      <w:tr w:rsidTr="007972B6" w:rsidR="00E91480" w:rsidRPr="009C3F12">
        <w:trPr>
          <w:trHeight w:val="763"/>
        </w:trPr>
        <w:tc>
          <w:tcPr>
            <w:tcW w:type="dxa" w:w="2220"/>
            <w:hideMark/>
          </w:tcPr>
          <w:p w:rsidRDefault="00E91480" w:rsidP="007972B6" w:rsidR="00E91480" w:rsidRPr="009C3F12">
            <w:pPr>
              <w:tabs>
                <w:tab w:pos="537" w:val="left"/>
                <w:tab w:pos="1781" w:val="left"/>
                <w:tab w:pos="7357" w:val="center"/>
                <w:tab w:pos="7788" w:val="left"/>
                <w:tab w:pos="8496" w:val="left"/>
                <w:tab w:pos="9204" w:val="left"/>
                <w:tab w:pos="9912" w:val="left"/>
                <w:tab w:pos="10620" w:val="left"/>
              </w:tabs>
              <w:ind w:right="-1" w:left="113"/>
            </w:pPr>
            <w:r w:rsidRPr="009C3F12">
              <w:t>Iznos osporene tražbine</w:t>
            </w:r>
          </w:p>
        </w:tc>
        <w:tc>
          <w:tcPr>
            <w:tcW w:type="dxa" w:w="4320"/>
            <w:vMerge w:val="restart"/>
            <w:hideMark/>
          </w:tcPr>
          <w:p w:rsidRDefault="00E91480" w:rsidP="007972B6" w:rsidR="00E91480" w:rsidRPr="009C3F12">
            <w:pPr>
              <w:tabs>
                <w:tab w:pos="537" w:val="left"/>
                <w:tab w:pos="1781" w:val="left"/>
                <w:tab w:pos="7357" w:val="center"/>
                <w:tab w:pos="7788" w:val="left"/>
                <w:tab w:pos="8496" w:val="left"/>
                <w:tab w:pos="9204" w:val="left"/>
                <w:tab w:pos="9912" w:val="left"/>
                <w:tab w:pos="10620" w:val="left"/>
              </w:tabs>
              <w:ind w:right="-1" w:left="113"/>
            </w:pPr>
            <w:r w:rsidRPr="009C3F12">
              <w:t>Razlog osporavanja tražbine</w:t>
            </w:r>
          </w:p>
        </w:tc>
      </w:tr>
      <w:tr w:rsidTr="007972B6" w:rsidR="00E91480" w:rsidRPr="009C3F12">
        <w:trPr>
          <w:trHeight w:val="309"/>
        </w:trPr>
        <w:tc>
          <w:tcPr>
            <w:tcW w:type="dxa" w:w="2220"/>
            <w:hideMark/>
          </w:tcPr>
          <w:p w:rsidRDefault="00E91480" w:rsidP="007972B6" w:rsidR="00E91480" w:rsidRPr="009C3F12">
            <w:pPr>
              <w:tabs>
                <w:tab w:pos="537" w:val="left"/>
                <w:tab w:pos="1781" w:val="left"/>
                <w:tab w:pos="7357" w:val="center"/>
                <w:tab w:pos="7788" w:val="left"/>
                <w:tab w:pos="8496" w:val="left"/>
                <w:tab w:pos="9204" w:val="left"/>
                <w:tab w:pos="9912" w:val="left"/>
                <w:tab w:pos="10620" w:val="left"/>
              </w:tabs>
              <w:ind w:right="-1" w:left="113"/>
            </w:pPr>
            <w:r w:rsidRPr="009C3F12">
              <w:t>(kn)</w:t>
            </w:r>
          </w:p>
        </w:tc>
        <w:tc>
          <w:tcPr>
            <w:tcW w:type="dxa" w:w="4320"/>
            <w:vMerge/>
            <w:hideMark/>
          </w:tcPr>
          <w:p w:rsidRDefault="00E91480" w:rsidP="007972B6" w:rsidR="00E91480" w:rsidRPr="009C3F12">
            <w:pPr>
              <w:tabs>
                <w:tab w:pos="537" w:val="left"/>
                <w:tab w:pos="1781" w:val="left"/>
                <w:tab w:pos="7357" w:val="center"/>
                <w:tab w:pos="7788" w:val="left"/>
                <w:tab w:pos="8496" w:val="left"/>
                <w:tab w:pos="9204" w:val="left"/>
                <w:tab w:pos="9912" w:val="left"/>
                <w:tab w:pos="10620" w:val="left"/>
              </w:tabs>
              <w:ind w:right="-1" w:left="113"/>
            </w:pPr>
          </w:p>
        </w:tc>
      </w:tr>
      <w:tr w:rsidTr="007972B6" w:rsidR="00E91480" w:rsidRPr="009C3F12">
        <w:trPr>
          <w:trHeight w:val="1174"/>
        </w:trPr>
        <w:tc>
          <w:tcPr>
            <w:tcW w:type="dxa" w:w="2220"/>
            <w:noWrap/>
            <w:hideMark/>
          </w:tcPr>
          <w:p w:rsidRDefault="00E91480" w:rsidP="007972B6" w:rsidR="00E91480" w:rsidRPr="009C3F12">
            <w:pPr>
              <w:tabs>
                <w:tab w:pos="537" w:val="left"/>
                <w:tab w:pos="1781" w:val="left"/>
                <w:tab w:pos="7357" w:val="center"/>
                <w:tab w:pos="7788" w:val="left"/>
                <w:tab w:pos="8496" w:val="left"/>
                <w:tab w:pos="9204" w:val="left"/>
                <w:tab w:pos="9912" w:val="left"/>
                <w:tab w:pos="10620" w:val="left"/>
              </w:tabs>
              <w:ind w:right="-1" w:left="113"/>
              <w:jc w:val="right"/>
            </w:pPr>
            <w:r w:rsidRPr="009C3F12">
              <w:t>7.750,82</w:t>
            </w:r>
          </w:p>
        </w:tc>
        <w:tc>
          <w:tcPr>
            <w:tcW w:type="dxa" w:w="4320"/>
            <w:hideMark/>
          </w:tcPr>
          <w:p w:rsidRDefault="00E91480" w:rsidP="007972B6" w:rsidR="00E91480" w:rsidRPr="009C3F12">
            <w:pPr>
              <w:tabs>
                <w:tab w:pos="537" w:val="left"/>
                <w:tab w:pos="1781" w:val="left"/>
                <w:tab w:pos="7357" w:val="center"/>
                <w:tab w:pos="7788" w:val="left"/>
                <w:tab w:pos="8496" w:val="left"/>
                <w:tab w:pos="9204" w:val="left"/>
                <w:tab w:pos="9912" w:val="left"/>
                <w:tab w:pos="10620" w:val="left"/>
              </w:tabs>
              <w:ind w:right="-1" w:left="113"/>
            </w:pPr>
            <w:r w:rsidRPr="009C3F12">
              <w:t>Iznos od 7.750,82 osporen je vjerovniku</w:t>
            </w:r>
            <w:r w:rsidRPr="009C3F12">
              <w:br/>
              <w:t xml:space="preserve">Porezna uprava  Područni ured Vukovar iz </w:t>
            </w:r>
            <w:r w:rsidRPr="009C3F12">
              <w:br/>
              <w:t>razloga što je isti priznat kao tražbina prvog isplatnog reda</w:t>
            </w:r>
          </w:p>
        </w:tc>
      </w:tr>
    </w:tbl>
    <w:p w:rsidRDefault="00E91480" w:rsidP="00E91480" w:rsidR="00E91480">
      <w:pPr>
        <w:tabs>
          <w:tab w:pos="537" w:val="left"/>
          <w:tab w:pos="3759" w:val="left"/>
          <w:tab w:pos="5023" w:val="left"/>
          <w:tab w:pos="7005" w:val="left"/>
          <w:tab w:pos="8122" w:val="left"/>
          <w:tab w:pos="10365" w:val="left"/>
          <w:tab w:pos="11580" w:val="left"/>
        </w:tabs>
        <w:ind w:right="-1" w:left="113"/>
      </w:pPr>
      <w:r w:rsidRPr="004915C7">
        <w:tab/>
      </w:r>
      <w:r w:rsidRPr="004915C7">
        <w:tab/>
      </w:r>
      <w:r w:rsidRPr="004915C7">
        <w:tab/>
      </w:r>
      <w:r w:rsidRPr="004915C7">
        <w:tab/>
      </w:r>
      <w:r w:rsidRPr="004915C7">
        <w:tab/>
      </w:r>
      <w:r w:rsidRPr="004915C7">
        <w:tab/>
      </w:r>
      <w:r w:rsidRPr="004915C7">
        <w:tab/>
      </w:r>
      <w:r>
        <w:tab/>
        <w:t xml:space="preserve">  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Default="00E91480" w:rsidP="00E91480" w:rsidR="00E91480">
      <w:pPr>
        <w:tabs>
          <w:tab w:pos="537" w:val="left"/>
          <w:tab w:pos="1781" w:val="left"/>
          <w:tab w:pos="7357" w:val="center"/>
          <w:tab w:pos="7788" w:val="left"/>
          <w:tab w:pos="8496" w:val="left"/>
          <w:tab w:pos="9204" w:val="left"/>
          <w:tab w:pos="9912" w:val="left"/>
          <w:tab w:pos="10620" w:val="left"/>
        </w:tabs>
        <w:ind w:hanging="596" w:right="-1" w:left="709"/>
      </w:pPr>
    </w:p>
    <w:p w:rsidRDefault="00E91480" w:rsidP="00E91480" w:rsidR="00E91480">
      <w:pPr>
        <w:tabs>
          <w:tab w:pos="537" w:val="left"/>
          <w:tab w:pos="3759" w:val="left"/>
          <w:tab w:pos="5023" w:val="left"/>
          <w:tab w:pos="7005" w:val="left"/>
          <w:tab w:pos="8122" w:val="left"/>
          <w:tab w:pos="10365" w:val="left"/>
          <w:tab w:pos="11580" w:val="left"/>
        </w:tabs>
        <w:ind w:right="-1" w:left="113"/>
      </w:pPr>
    </w:p>
    <w:p w:rsidRDefault="00E91480" w:rsidP="00E91480" w:rsidR="00E91480">
      <w:pPr>
        <w:tabs>
          <w:tab w:pos="537" w:val="left"/>
          <w:tab w:pos="3759" w:val="left"/>
          <w:tab w:pos="5023" w:val="left"/>
          <w:tab w:pos="7005" w:val="left"/>
          <w:tab w:pos="8122" w:val="left"/>
          <w:tab w:pos="10365" w:val="left"/>
          <w:tab w:pos="11580" w:val="left"/>
        </w:tabs>
        <w:ind w:right="-1" w:left="113"/>
      </w:pPr>
    </w:p>
    <w:p w:rsidRDefault="00E91480" w:rsidP="00E91480" w:rsidR="00E91480">
      <w:pPr>
        <w:tabs>
          <w:tab w:pos="537" w:val="left"/>
          <w:tab w:pos="3759" w:val="left"/>
          <w:tab w:pos="5023" w:val="left"/>
          <w:tab w:pos="7005" w:val="left"/>
          <w:tab w:pos="8122" w:val="left"/>
          <w:tab w:pos="10365" w:val="left"/>
          <w:tab w:pos="11580" w:val="left"/>
        </w:tabs>
        <w:ind w:right="-1" w:left="113"/>
      </w:pPr>
    </w:p>
    <w:p w:rsidRDefault="00E91480" w:rsidP="006B7107" w:rsidR="00E91480">
      <w:pPr>
        <w:jc w:val="center"/>
      </w:pPr>
    </w:p>
    <w:p w:rsidRDefault="00E91480" w:rsidP="006B7107" w:rsidR="00E91480">
      <w:pPr>
        <w:jc w:val="center"/>
      </w:pPr>
    </w:p>
    <w:p w:rsidRDefault="00E91480" w:rsidP="006B7107" w:rsidR="00E91480">
      <w:pPr>
        <w:jc w:val="center"/>
      </w:pPr>
    </w:p>
    <w:p w:rsidRDefault="00E91480" w:rsidP="006B7107" w:rsidR="00E91480">
      <w:pPr>
        <w:jc w:val="center"/>
      </w:pPr>
    </w:p>
    <w:p w:rsidRDefault="00E91480" w:rsidP="006B7107" w:rsidR="00E91480">
      <w:pPr>
        <w:jc w:val="center"/>
      </w:pPr>
    </w:p>
    <w:p w:rsidRDefault="0067364F" w:rsidP="0067364F" w:rsidR="0067364F">
      <w:pPr>
        <w:jc w:val="both"/>
      </w:pPr>
      <w:r>
        <w:t>Vjerovnici kojima je stečajni upravitelj osporio tražbinu upućuju se da u roku od 8 dana od dana pravomoćnosti ovog rješenja o upućivanju u parnicu, odnosno primitka drugostupanjske odluke, pokrenu parnicu radi utvrđivanja osporene tražbine (čl. 266 i 267 SZ).</w:t>
      </w:r>
    </w:p>
    <w:p w:rsidRDefault="0067364F" w:rsidP="0067364F" w:rsidR="0067364F" w:rsidRPr="00463855">
      <w:pPr>
        <w:jc w:val="both"/>
      </w:pPr>
      <w:r>
        <w:tab/>
        <w:t>Ako osoba koja je upućena na parnicu ne pokrene  parnicu u roku od 8 dana od dana pravomoćnosti ovog rješenja o upućivanju u parnicu, odnosno primitka drugostupanjske odluke, smatrat će se da je osporavanje otklonjeno (čl. 267 st. 1 SZ).</w:t>
      </w:r>
    </w:p>
    <w:p w:rsidRDefault="00E91480" w:rsidP="006B7107" w:rsidR="00E91480">
      <w:pPr>
        <w:jc w:val="center"/>
      </w:pPr>
    </w:p>
    <w:p w:rsidRDefault="00E91480" w:rsidP="006B7107" w:rsidR="00E91480">
      <w:pPr>
        <w:jc w:val="center"/>
      </w:pPr>
    </w:p>
    <w:p w:rsidRDefault="006B7107" w:rsidP="006B7107" w:rsidR="006B7107">
      <w:pPr>
        <w:jc w:val="center"/>
      </w:pPr>
      <w:r w:rsidRPr="00B07079">
        <w:t>Obrazloženje</w:t>
      </w:r>
    </w:p>
    <w:p w:rsidRDefault="006B7107" w:rsidP="00A24167" w:rsidR="006B7107"/>
    <w:p w:rsidRDefault="00E91480" w:rsidP="00A24167" w:rsidR="00E91480"/>
    <w:p w:rsidRDefault="006B7107" w:rsidP="00A24167" w:rsidR="00DE3981">
      <w:pPr>
        <w:ind w:firstLine="708"/>
        <w:jc w:val="both"/>
      </w:pPr>
      <w:r w:rsidRPr="00D83A21">
        <w:t>Na ispitnom ročištu održano</w:t>
      </w:r>
      <w:r w:rsidR="0067364F">
        <w:t>m</w:t>
      </w:r>
      <w:r w:rsidRPr="00D83A21">
        <w:t xml:space="preserve"> dana </w:t>
      </w:r>
      <w:r w:rsidR="00E91480">
        <w:t>14. rujna 2017. g.</w:t>
      </w:r>
      <w:r w:rsidRPr="00D83A21">
        <w:t xml:space="preserve"> u stečajnom predmetu </w:t>
      </w:r>
      <w:r w:rsidR="00E91480">
        <w:rPr>
          <w:b/>
        </w:rPr>
        <w:t>ORBAN NOVA d.o.o za trgovinu i usluge, Vinkovci, Kralja Zvonimira 100, MBS: 030106819, OIB: 96098325319</w:t>
      </w:r>
      <w:r w:rsidRPr="00D83A21">
        <w:t>, stečajn</w:t>
      </w:r>
      <w:r w:rsidR="00A24167">
        <w:t>i</w:t>
      </w:r>
      <w:r w:rsidRPr="00D83A21">
        <w:t xml:space="preserve"> upravitelj je ispita</w:t>
      </w:r>
      <w:r w:rsidR="00A24167">
        <w:t>o</w:t>
      </w:r>
      <w:r w:rsidRPr="00D83A21">
        <w:t xml:space="preserve"> </w:t>
      </w:r>
      <w:r w:rsidR="0067364F">
        <w:t>9</w:t>
      </w:r>
      <w:r>
        <w:t xml:space="preserve"> tražbine </w:t>
      </w:r>
      <w:r w:rsidR="00A24167">
        <w:t xml:space="preserve">vjerovnika </w:t>
      </w:r>
      <w:r w:rsidR="00DE3981">
        <w:t>I</w:t>
      </w:r>
      <w:r w:rsidR="00A24167">
        <w:t xml:space="preserve"> višeg isplatnog reda </w:t>
      </w:r>
      <w:r w:rsidR="00A24167">
        <w:lastRenderedPageBreak/>
        <w:t xml:space="preserve">koje su prijavljene u ukupnom iznosu od </w:t>
      </w:r>
      <w:r w:rsidR="0067364F">
        <w:t>123.694,04 kn a osporene u ukupnom iznosu od 35.346,82 kn. Razlog osporavanja navedenih tražbina detaljno je obrazložen u izreci ovog rješenja. Ujedno stečajni upravitelj ispitao je 9 tražbina vjerovnika II višeg isplatnog reda koje su prijavljene u ukupnom iznosu od 129.599,00 kn a priznate u ukupnom iznosu od 121.848,18 kn. Osporena je tražbina vjerovniku RH MF Porezna uprava Područni ured Vukovar u iznosu od 7.750,82 kn iz razloga što je ista priznata kao tražbina I isplatnog reda.</w:t>
      </w:r>
    </w:p>
    <w:p w:rsidRDefault="00DE3981" w:rsidP="00A24167" w:rsidR="006B7107">
      <w:pPr>
        <w:ind w:firstLine="708"/>
        <w:jc w:val="both"/>
      </w:pPr>
      <w:r w:rsidRPr="00463855">
        <w:t xml:space="preserve"> </w:t>
      </w:r>
      <w:r w:rsidR="006B7107" w:rsidRPr="00463855">
        <w:t xml:space="preserve">Imajući u vidu odredbe čl. </w:t>
      </w:r>
      <w:r w:rsidR="00A24167">
        <w:t xml:space="preserve">138 st. 2 </w:t>
      </w:r>
      <w:r w:rsidR="006B7107" w:rsidRPr="00463855">
        <w:t xml:space="preserve"> u vezi </w:t>
      </w:r>
      <w:r w:rsidR="006B7107">
        <w:t xml:space="preserve">s </w:t>
      </w:r>
      <w:r w:rsidR="006B7107" w:rsidRPr="00463855">
        <w:t xml:space="preserve">čl. </w:t>
      </w:r>
      <w:r w:rsidR="00A24167">
        <w:t>263</w:t>
      </w:r>
      <w:r w:rsidR="006B7107" w:rsidRPr="00463855">
        <w:t xml:space="preserve"> </w:t>
      </w:r>
      <w:r w:rsidR="006B7107">
        <w:t xml:space="preserve">Stečajnog zakona („Narodne </w:t>
      </w:r>
      <w:r w:rsidR="006B7107" w:rsidRPr="009767FB">
        <w:t xml:space="preserve">novine“ broj </w:t>
      </w:r>
      <w:r w:rsidR="00A24167">
        <w:t>71/15</w:t>
      </w:r>
      <w:r w:rsidR="006B7107" w:rsidRPr="009767FB">
        <w:t xml:space="preserve">  u daljnjem tekstu SZ)</w:t>
      </w:r>
      <w:r w:rsidR="006B7107">
        <w:t xml:space="preserve"> </w:t>
      </w:r>
      <w:r w:rsidR="006B7107" w:rsidRPr="00463855">
        <w:t>sud je odlučio kao u izreci ovog rješenja</w:t>
      </w:r>
      <w:r w:rsidR="006B7107">
        <w:t xml:space="preserve"> pod točkom 1</w:t>
      </w:r>
      <w:r w:rsidR="006B7107" w:rsidRPr="00463855">
        <w:t>.</w:t>
      </w:r>
      <w:r w:rsidR="006B7107">
        <w:t xml:space="preserve"> </w:t>
      </w:r>
    </w:p>
    <w:p w:rsidRDefault="0067364F" w:rsidP="00A24167" w:rsidR="0067364F">
      <w:pPr>
        <w:ind w:firstLine="708"/>
        <w:jc w:val="both"/>
      </w:pPr>
    </w:p>
    <w:p w:rsidRDefault="0067364F" w:rsidP="00A24167" w:rsidR="0067364F" w:rsidRPr="00B07079">
      <w:pPr>
        <w:ind w:firstLine="708"/>
        <w:jc w:val="both"/>
      </w:pPr>
    </w:p>
    <w:p w:rsidRDefault="006B7107" w:rsidP="006B7107" w:rsidR="006B7107"/>
    <w:p w:rsidRDefault="00E91480" w:rsidP="006B7107" w:rsidR="006B7107">
      <w:pPr>
        <w:ind w:firstLine="708"/>
      </w:pPr>
      <w:proofErr w:type="spellStart"/>
      <w:r>
        <w:t>Razlučnih</w:t>
      </w:r>
      <w:proofErr w:type="spellEnd"/>
      <w:r>
        <w:t xml:space="preserve"> i i</w:t>
      </w:r>
      <w:r w:rsidR="006B7107">
        <w:t>zlučnih prava nema.</w:t>
      </w:r>
      <w:r w:rsidR="006B7107" w:rsidRPr="00B07079">
        <w:t xml:space="preserve"> </w:t>
      </w:r>
    </w:p>
    <w:p w:rsidRDefault="006B7107" w:rsidP="00A24167" w:rsidR="006B7107"/>
    <w:p w:rsidRDefault="006B7107" w:rsidP="006B7107" w:rsidR="006B7107">
      <w:pPr>
        <w:ind w:firstLine="708"/>
      </w:pPr>
    </w:p>
    <w:p w:rsidRDefault="006B7107" w:rsidP="006B7107" w:rsidR="006B7107">
      <w:pPr>
        <w:ind w:firstLine="708"/>
      </w:pPr>
    </w:p>
    <w:p w:rsidRDefault="006B7107" w:rsidP="006B7107" w:rsidR="006B7107">
      <w:pPr>
        <w:jc w:val="center"/>
      </w:pPr>
      <w:r w:rsidRPr="00BA07CE">
        <w:t xml:space="preserve">U Osijeku </w:t>
      </w:r>
      <w:r w:rsidR="0067364F">
        <w:t>23. listopada</w:t>
      </w:r>
      <w:r w:rsidR="00E91480">
        <w:t xml:space="preserve"> 2017. g.</w:t>
      </w:r>
    </w:p>
    <w:p w:rsidRDefault="006B7107" w:rsidP="00A24167" w:rsidR="006B7107">
      <w:pPr>
        <w:tabs>
          <w:tab w:pos="5280" w:val="left"/>
        </w:tabs>
      </w:pPr>
      <w:r>
        <w:tab/>
      </w:r>
    </w:p>
    <w:p w:rsidRDefault="006B7107" w:rsidP="006B7107" w:rsidR="006B7107" w:rsidRPr="00BA07CE"/>
    <w:p w:rsidRDefault="006B7107" w:rsidP="006B7107" w:rsidR="006B7107" w:rsidRPr="00BA07CE">
      <w:r w:rsidRPr="00BA07CE">
        <w:t>Zapisničar:</w:t>
      </w:r>
      <w:r>
        <w:t xml:space="preserve">                                                                                  </w:t>
      </w:r>
      <w:r w:rsidRPr="00BA07CE">
        <w:t>STEČAJN</w:t>
      </w:r>
      <w:r>
        <w:t>A SUTKINJA</w:t>
      </w:r>
    </w:p>
    <w:p w:rsidRDefault="006B7107" w:rsidP="006B7107" w:rsidR="006B7107">
      <w:r w:rsidRPr="00BA07CE">
        <w:t xml:space="preserve">Danijela Sekulić     </w:t>
      </w:r>
      <w:r>
        <w:t xml:space="preserve">                                                                                 </w:t>
      </w:r>
      <w:r w:rsidRPr="00BA07CE">
        <w:t>Nada Roso</w:t>
      </w:r>
    </w:p>
    <w:p w:rsidRDefault="006B7107" w:rsidP="006B7107" w:rsidR="006B7107"/>
    <w:p w:rsidRDefault="006B7107" w:rsidP="006B7107" w:rsidR="006B7107" w:rsidRPr="00BA07CE"/>
    <w:p w:rsidRDefault="006B7107" w:rsidP="006B7107" w:rsidR="006B7107" w:rsidRPr="00E720E6">
      <w:r w:rsidRPr="00E720E6">
        <w:t>POUKA O PRAVNOM LIJEKU:</w:t>
      </w:r>
    </w:p>
    <w:p w:rsidRDefault="006B7107" w:rsidP="006B7107" w:rsidR="006B7107" w:rsidRPr="00E720E6">
      <w:pPr>
        <w:jc w:val="both"/>
      </w:pPr>
      <w:r w:rsidRPr="00E720E6">
        <w:t>Protiv ovog rješenja nezadovoljna stranka može izjaviti žalbu Visokom trgovačkom sudu Republike Hrvatske u Zagrebu u roku od 8 dana u 3 primjerka putem ovog suda.</w:t>
      </w:r>
    </w:p>
    <w:p w:rsidRDefault="006B7107" w:rsidP="006B7107" w:rsidR="006B7107" w:rsidRPr="00E720E6">
      <w:pPr>
        <w:jc w:val="both"/>
      </w:pPr>
    </w:p>
    <w:p w:rsidRDefault="006B7107" w:rsidP="006B7107" w:rsidR="006B7107" w:rsidRPr="00E720E6"/>
    <w:p w:rsidRDefault="006B7107" w:rsidP="006B7107" w:rsidR="006B7107">
      <w:r w:rsidRPr="00BA07CE">
        <w:t>DNA</w:t>
      </w:r>
      <w:r>
        <w:t>:</w:t>
      </w:r>
    </w:p>
    <w:p w:rsidRDefault="006B7107" w:rsidP="006B7107" w:rsidR="006B7107" w:rsidRPr="00BA07CE"/>
    <w:p w:rsidRDefault="006B7107" w:rsidP="006B7107" w:rsidR="006B7107" w:rsidRPr="00E14E23">
      <w:pPr>
        <w:tabs>
          <w:tab w:pos="3615" w:val="left"/>
          <w:tab w:pos="4185" w:val="left"/>
        </w:tabs>
      </w:pPr>
      <w:r w:rsidRPr="00BA07CE">
        <w:t>1.</w:t>
      </w:r>
      <w:r>
        <w:t xml:space="preserve"> </w:t>
      </w:r>
      <w:r w:rsidRPr="00BA07CE">
        <w:t>St. upravitelj</w:t>
      </w:r>
      <w:r w:rsidR="00E14E23">
        <w:t xml:space="preserve"> Vlado Šokac</w:t>
      </w:r>
      <w:r w:rsidR="00E14E23">
        <w:rPr>
          <w:b/>
        </w:rPr>
        <w:t xml:space="preserve">, </w:t>
      </w:r>
      <w:r w:rsidR="00E14E23" w:rsidRPr="00E14E23">
        <w:t xml:space="preserve">Belišće, </w:t>
      </w:r>
      <w:proofErr w:type="spellStart"/>
      <w:r w:rsidR="00E14E23" w:rsidRPr="00E14E23">
        <w:t>Bistrinci</w:t>
      </w:r>
      <w:proofErr w:type="spellEnd"/>
      <w:r w:rsidR="00E14E23" w:rsidRPr="00E14E23">
        <w:t>, Fiskulturna 12</w:t>
      </w:r>
    </w:p>
    <w:p w:rsidRDefault="006B7107" w:rsidP="00E14E23" w:rsidR="0067364F">
      <w:pPr>
        <w:tabs>
          <w:tab w:pos="5955" w:val="left"/>
        </w:tabs>
      </w:pPr>
      <w:r w:rsidRPr="00BA07CE">
        <w:t>2.</w:t>
      </w:r>
      <w:r w:rsidR="00E14E23">
        <w:t xml:space="preserve"> ŽDO Vukovar</w:t>
      </w:r>
    </w:p>
    <w:p w:rsidRDefault="0067364F" w:rsidP="00E14E23" w:rsidR="0067364F">
      <w:pPr>
        <w:tabs>
          <w:tab w:pos="5955" w:val="left"/>
        </w:tabs>
      </w:pPr>
      <w:r>
        <w:t xml:space="preserve">3. </w:t>
      </w:r>
    </w:p>
    <w:tbl>
      <w:tblPr>
        <w:tblStyle w:val="Reetkatablice"/>
        <w:tblW w:type="dxa" w:w="8554"/>
        <w:tblLook w:val="04A0" w:noVBand="1" w:noHBand="0" w:lastColumn="0" w:firstColumn="1" w:lastRow="0" w:firstRow="1"/>
      </w:tblPr>
      <w:tblGrid>
        <w:gridCol w:w="2498"/>
        <w:gridCol w:w="2505"/>
        <w:gridCol w:w="3551"/>
      </w:tblGrid>
      <w:tr w:rsidTr="0067364F" w:rsidR="0067364F" w:rsidRPr="007813B2">
        <w:trPr>
          <w:trHeight w:val="292"/>
        </w:trPr>
        <w:tc>
          <w:tcPr>
            <w:tcW w:type="dxa" w:w="958"/>
            <w:hideMark/>
          </w:tcPr>
          <w:p w:rsidRDefault="0067364F" w:rsidP="00EF0078" w:rsidR="0067364F" w:rsidRPr="007813B2">
            <w:proofErr w:type="spellStart"/>
            <w:r w:rsidRPr="007813B2">
              <w:t>Hodak</w:t>
            </w:r>
            <w:proofErr w:type="spellEnd"/>
            <w:r w:rsidRPr="007813B2">
              <w:t xml:space="preserve"> Dragan</w:t>
            </w:r>
          </w:p>
        </w:tc>
        <w:tc>
          <w:tcPr>
            <w:tcW w:type="dxa" w:w="1028"/>
            <w:noWrap/>
          </w:tcPr>
          <w:p w:rsidRDefault="0067364F" w:rsidP="00EF0078" w:rsidR="0067364F" w:rsidRPr="007813B2"/>
        </w:tc>
        <w:tc>
          <w:tcPr>
            <w:tcW w:type="dxa" w:w="969"/>
            <w:hideMark/>
          </w:tcPr>
          <w:p w:rsidRDefault="0067364F" w:rsidP="00EF0078" w:rsidR="0067364F" w:rsidRPr="007813B2">
            <w:proofErr w:type="spellStart"/>
            <w:r w:rsidRPr="007813B2">
              <w:t>Rokovci</w:t>
            </w:r>
            <w:proofErr w:type="spellEnd"/>
            <w:r w:rsidRPr="007813B2">
              <w:t>, Vinkovačka 70</w:t>
            </w:r>
          </w:p>
        </w:tc>
      </w:tr>
      <w:tr w:rsidTr="0067364F" w:rsidR="0067364F" w:rsidRPr="007813B2">
        <w:trPr>
          <w:trHeight w:val="292"/>
        </w:trPr>
        <w:tc>
          <w:tcPr>
            <w:tcW w:type="dxa" w:w="958"/>
            <w:hideMark/>
          </w:tcPr>
          <w:p w:rsidRDefault="0067364F" w:rsidP="00EF0078" w:rsidR="0067364F" w:rsidRPr="007813B2">
            <w:r w:rsidRPr="007813B2">
              <w:t>Jelušić Franjo</w:t>
            </w:r>
          </w:p>
        </w:tc>
        <w:tc>
          <w:tcPr>
            <w:tcW w:type="dxa" w:w="1028"/>
            <w:noWrap/>
          </w:tcPr>
          <w:p w:rsidRDefault="0067364F" w:rsidP="00EF0078" w:rsidR="0067364F" w:rsidRPr="007813B2"/>
        </w:tc>
        <w:tc>
          <w:tcPr>
            <w:tcW w:type="dxa" w:w="969"/>
            <w:hideMark/>
          </w:tcPr>
          <w:p w:rsidRDefault="0067364F" w:rsidP="00EF0078" w:rsidR="0067364F" w:rsidRPr="007813B2">
            <w:proofErr w:type="spellStart"/>
            <w:r w:rsidRPr="007813B2">
              <w:t>Strizivojna</w:t>
            </w:r>
            <w:proofErr w:type="spellEnd"/>
            <w:r w:rsidRPr="007813B2">
              <w:t xml:space="preserve">, </w:t>
            </w:r>
            <w:proofErr w:type="spellStart"/>
            <w:r w:rsidRPr="007813B2">
              <w:t>Soljak</w:t>
            </w:r>
            <w:proofErr w:type="spellEnd"/>
            <w:r w:rsidRPr="007813B2">
              <w:t xml:space="preserve"> 33</w:t>
            </w:r>
          </w:p>
        </w:tc>
      </w:tr>
      <w:tr w:rsidTr="0067364F" w:rsidR="0067364F" w:rsidRPr="007813B2">
        <w:trPr>
          <w:trHeight w:val="292"/>
        </w:trPr>
        <w:tc>
          <w:tcPr>
            <w:tcW w:type="dxa" w:w="958"/>
            <w:hideMark/>
          </w:tcPr>
          <w:p w:rsidRDefault="0067364F" w:rsidP="00EF0078" w:rsidR="0067364F" w:rsidRPr="007813B2">
            <w:r w:rsidRPr="007813B2">
              <w:t>Jelušić Zlatko</w:t>
            </w:r>
          </w:p>
        </w:tc>
        <w:tc>
          <w:tcPr>
            <w:tcW w:type="dxa" w:w="1028"/>
            <w:noWrap/>
          </w:tcPr>
          <w:p w:rsidRDefault="0067364F" w:rsidP="00EF0078" w:rsidR="0067364F" w:rsidRPr="007813B2"/>
        </w:tc>
        <w:tc>
          <w:tcPr>
            <w:tcW w:type="dxa" w:w="969"/>
            <w:hideMark/>
          </w:tcPr>
          <w:p w:rsidRDefault="0067364F" w:rsidP="00EF0078" w:rsidR="0067364F" w:rsidRPr="007813B2">
            <w:proofErr w:type="spellStart"/>
            <w:r w:rsidRPr="007813B2">
              <w:t>Strizivojna</w:t>
            </w:r>
            <w:proofErr w:type="spellEnd"/>
            <w:r w:rsidRPr="007813B2">
              <w:t xml:space="preserve">, </w:t>
            </w:r>
            <w:proofErr w:type="spellStart"/>
            <w:r w:rsidRPr="007813B2">
              <w:t>Soljak</w:t>
            </w:r>
            <w:proofErr w:type="spellEnd"/>
            <w:r w:rsidRPr="007813B2">
              <w:t xml:space="preserve"> 33</w:t>
            </w:r>
          </w:p>
        </w:tc>
      </w:tr>
      <w:tr w:rsidTr="0067364F" w:rsidR="0067364F" w:rsidRPr="007813B2">
        <w:trPr>
          <w:trHeight w:val="292"/>
        </w:trPr>
        <w:tc>
          <w:tcPr>
            <w:tcW w:type="dxa" w:w="958"/>
            <w:hideMark/>
          </w:tcPr>
          <w:p w:rsidRDefault="0067364F" w:rsidP="00EF0078" w:rsidR="0067364F" w:rsidRPr="007813B2">
            <w:proofErr w:type="spellStart"/>
            <w:r w:rsidRPr="007813B2">
              <w:t>Maslač</w:t>
            </w:r>
            <w:proofErr w:type="spellEnd"/>
            <w:r w:rsidRPr="007813B2">
              <w:t xml:space="preserve"> Mladen</w:t>
            </w:r>
          </w:p>
        </w:tc>
        <w:tc>
          <w:tcPr>
            <w:tcW w:type="dxa" w:w="1028"/>
            <w:noWrap/>
          </w:tcPr>
          <w:p w:rsidRDefault="0067364F" w:rsidP="00EF0078" w:rsidR="0067364F" w:rsidRPr="007813B2"/>
        </w:tc>
        <w:tc>
          <w:tcPr>
            <w:tcW w:type="dxa" w:w="969"/>
            <w:hideMark/>
          </w:tcPr>
          <w:p w:rsidRDefault="0067364F" w:rsidP="00EF0078" w:rsidR="0067364F" w:rsidRPr="007813B2">
            <w:proofErr w:type="spellStart"/>
            <w:r w:rsidRPr="007813B2">
              <w:t>Cerna</w:t>
            </w:r>
            <w:proofErr w:type="spellEnd"/>
            <w:r w:rsidRPr="007813B2">
              <w:t xml:space="preserve">, </w:t>
            </w:r>
            <w:proofErr w:type="spellStart"/>
            <w:r w:rsidRPr="007813B2">
              <w:t>I.Meštrovića</w:t>
            </w:r>
            <w:proofErr w:type="spellEnd"/>
            <w:r w:rsidRPr="007813B2">
              <w:t xml:space="preserve"> 18</w:t>
            </w:r>
          </w:p>
        </w:tc>
      </w:tr>
      <w:tr w:rsidTr="0067364F" w:rsidR="0067364F" w:rsidRPr="007813B2">
        <w:trPr>
          <w:trHeight w:val="292"/>
        </w:trPr>
        <w:tc>
          <w:tcPr>
            <w:tcW w:type="dxa" w:w="958"/>
            <w:hideMark/>
          </w:tcPr>
          <w:p w:rsidRDefault="0067364F" w:rsidP="00EF0078" w:rsidR="0067364F" w:rsidRPr="007813B2">
            <w:r w:rsidRPr="007813B2">
              <w:t>Orban Sanda</w:t>
            </w:r>
          </w:p>
        </w:tc>
        <w:tc>
          <w:tcPr>
            <w:tcW w:type="dxa" w:w="1028"/>
            <w:noWrap/>
          </w:tcPr>
          <w:p w:rsidRDefault="0067364F" w:rsidP="00EF0078" w:rsidR="0067364F" w:rsidRPr="007813B2"/>
        </w:tc>
        <w:tc>
          <w:tcPr>
            <w:tcW w:type="dxa" w:w="969"/>
            <w:hideMark/>
          </w:tcPr>
          <w:p w:rsidRDefault="0067364F" w:rsidP="00EF0078" w:rsidR="0067364F" w:rsidRPr="007813B2">
            <w:r w:rsidRPr="007813B2">
              <w:t>Vinkovci, Zagrebačka 47</w:t>
            </w:r>
          </w:p>
        </w:tc>
      </w:tr>
      <w:tr w:rsidTr="0067364F" w:rsidR="0067364F" w:rsidRPr="007813B2">
        <w:trPr>
          <w:trHeight w:val="292"/>
        </w:trPr>
        <w:tc>
          <w:tcPr>
            <w:tcW w:type="dxa" w:w="958"/>
            <w:hideMark/>
          </w:tcPr>
          <w:p w:rsidRDefault="0067364F" w:rsidP="00EF0078" w:rsidR="0067364F" w:rsidRPr="007813B2">
            <w:r w:rsidRPr="007813B2">
              <w:t>Orban Tibor</w:t>
            </w:r>
          </w:p>
        </w:tc>
        <w:tc>
          <w:tcPr>
            <w:tcW w:type="dxa" w:w="1028"/>
            <w:noWrap/>
          </w:tcPr>
          <w:p w:rsidRDefault="0067364F" w:rsidP="00EF0078" w:rsidR="0067364F" w:rsidRPr="007813B2"/>
        </w:tc>
        <w:tc>
          <w:tcPr>
            <w:tcW w:type="dxa" w:w="969"/>
            <w:hideMark/>
          </w:tcPr>
          <w:p w:rsidRDefault="0067364F" w:rsidP="00EF0078" w:rsidR="0067364F" w:rsidRPr="007813B2">
            <w:r w:rsidRPr="007813B2">
              <w:t>Vinkovci, N.Š.Zrinskog 8</w:t>
            </w:r>
          </w:p>
        </w:tc>
      </w:tr>
      <w:tr w:rsidTr="0067364F" w:rsidR="0067364F" w:rsidRPr="007813B2">
        <w:trPr>
          <w:trHeight w:val="292"/>
        </w:trPr>
        <w:tc>
          <w:tcPr>
            <w:tcW w:type="dxa" w:w="958"/>
            <w:hideMark/>
          </w:tcPr>
          <w:p w:rsidRDefault="0067364F" w:rsidP="00EF0078" w:rsidR="0067364F" w:rsidRPr="007813B2">
            <w:proofErr w:type="spellStart"/>
            <w:r w:rsidRPr="007813B2">
              <w:t>Šuran</w:t>
            </w:r>
            <w:proofErr w:type="spellEnd"/>
            <w:r w:rsidRPr="007813B2">
              <w:t xml:space="preserve"> Mario</w:t>
            </w:r>
          </w:p>
        </w:tc>
        <w:tc>
          <w:tcPr>
            <w:tcW w:type="dxa" w:w="1028"/>
            <w:noWrap/>
          </w:tcPr>
          <w:p w:rsidRDefault="0067364F" w:rsidP="00EF0078" w:rsidR="0067364F" w:rsidRPr="007813B2"/>
        </w:tc>
        <w:tc>
          <w:tcPr>
            <w:tcW w:type="dxa" w:w="969"/>
            <w:hideMark/>
          </w:tcPr>
          <w:p w:rsidRDefault="0067364F" w:rsidP="00EF0078" w:rsidR="0067364F" w:rsidRPr="007813B2">
            <w:proofErr w:type="spellStart"/>
            <w:r w:rsidRPr="007813B2">
              <w:t>Andrijaševci</w:t>
            </w:r>
            <w:proofErr w:type="spellEnd"/>
            <w:r w:rsidRPr="007813B2">
              <w:t>, Kolodvorska 94</w:t>
            </w:r>
          </w:p>
        </w:tc>
      </w:tr>
      <w:tr w:rsidTr="0067364F" w:rsidR="0067364F" w:rsidRPr="007813B2">
        <w:trPr>
          <w:trHeight w:val="292"/>
        </w:trPr>
        <w:tc>
          <w:tcPr>
            <w:tcW w:type="dxa" w:w="958"/>
            <w:hideMark/>
          </w:tcPr>
          <w:p w:rsidRDefault="0067364F" w:rsidP="00EF0078" w:rsidR="0067364F" w:rsidRPr="007813B2">
            <w:proofErr w:type="spellStart"/>
            <w:r w:rsidRPr="007813B2">
              <w:t>Vučevac</w:t>
            </w:r>
            <w:proofErr w:type="spellEnd"/>
            <w:r w:rsidRPr="007813B2">
              <w:t xml:space="preserve"> Stjepan</w:t>
            </w:r>
          </w:p>
        </w:tc>
        <w:tc>
          <w:tcPr>
            <w:tcW w:type="dxa" w:w="1028"/>
            <w:noWrap/>
          </w:tcPr>
          <w:p w:rsidRDefault="0067364F" w:rsidP="00EF0078" w:rsidR="0067364F" w:rsidRPr="007813B2"/>
        </w:tc>
        <w:tc>
          <w:tcPr>
            <w:tcW w:type="dxa" w:w="969"/>
            <w:hideMark/>
          </w:tcPr>
          <w:p w:rsidRDefault="0067364F" w:rsidP="00EF0078" w:rsidR="0067364F" w:rsidRPr="007813B2">
            <w:proofErr w:type="spellStart"/>
            <w:r w:rsidRPr="007813B2">
              <w:t>Prkovci</w:t>
            </w:r>
            <w:proofErr w:type="spellEnd"/>
            <w:r w:rsidRPr="007813B2">
              <w:t>, Glavna 36</w:t>
            </w:r>
          </w:p>
        </w:tc>
      </w:tr>
      <w:tr w:rsidTr="00EF0078" w:rsidR="0067364F" w:rsidRPr="007813B2">
        <w:trPr>
          <w:trHeight w:val="292"/>
        </w:trPr>
        <w:tc>
          <w:tcPr>
            <w:tcW w:type="dxa" w:w="958"/>
            <w:hideMark/>
          </w:tcPr>
          <w:p w:rsidRDefault="0067364F" w:rsidP="00EF0078" w:rsidR="0067364F" w:rsidRPr="007813B2"/>
        </w:tc>
        <w:tc>
          <w:tcPr>
            <w:tcW w:type="dxa" w:w="1028"/>
            <w:noWrap/>
            <w:hideMark/>
          </w:tcPr>
          <w:p w:rsidRDefault="0067364F" w:rsidP="00EF0078" w:rsidR="0067364F" w:rsidRPr="007813B2">
            <w:r w:rsidRPr="007813B2">
              <w:t> </w:t>
            </w:r>
          </w:p>
        </w:tc>
        <w:tc>
          <w:tcPr>
            <w:tcW w:type="dxa" w:w="969"/>
            <w:hideMark/>
          </w:tcPr>
          <w:p w:rsidRDefault="0067364F" w:rsidP="00EF0078" w:rsidR="0067364F" w:rsidRPr="007813B2">
            <w:r w:rsidRPr="007813B2">
              <w:t> </w:t>
            </w:r>
          </w:p>
        </w:tc>
      </w:tr>
    </w:tbl>
    <w:p w:rsidRDefault="00E14E23" w:rsidP="00E14E23" w:rsidR="006B7107" w:rsidRPr="00BA07CE">
      <w:pPr>
        <w:tabs>
          <w:tab w:pos="5955" w:val="left"/>
        </w:tabs>
      </w:pPr>
      <w:r>
        <w:tab/>
      </w:r>
    </w:p>
    <w:p w:rsidRDefault="0067364F" w:rsidP="006B7107" w:rsidR="006B7107">
      <w:r>
        <w:t>4</w:t>
      </w:r>
      <w:r w:rsidR="006B7107" w:rsidRPr="00BA07CE">
        <w:t>.</w:t>
      </w:r>
      <w:r w:rsidR="006B7107">
        <w:t xml:space="preserve"> </w:t>
      </w:r>
      <w:r w:rsidR="00A24167">
        <w:t>e-</w:t>
      </w:r>
      <w:r w:rsidR="006B7107">
        <w:t>oglasna ploča</w:t>
      </w:r>
    </w:p>
    <w:p w:rsidRDefault="0067364F" w:rsidP="006B7107" w:rsidR="006B7107">
      <w:r>
        <w:t>5</w:t>
      </w:r>
      <w:r w:rsidR="00E14E23">
        <w:t>. k-</w:t>
      </w:r>
      <w:r w:rsidR="00AA0AD1">
        <w:t>23.11.</w:t>
      </w:r>
    </w:p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 w:rsidRPr="009771BE">
      <w:bookmarkStart w:name="_GoBack" w:id="0"/>
      <w:bookmarkEnd w:id="0"/>
    </w:p>
    <w:sectPr w:rsidR="006B7107" w:rsidRPr="009771B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569F" w:rsidP="00F57AB4" w:rsidR="005A569F">
      <w:r>
        <w:separator/>
      </w:r>
    </w:p>
  </w:endnote>
  <w:endnote w:id="0" w:type="continuationSeparator">
    <w:p w:rsidRDefault="005A569F" w:rsidP="00F57AB4" w:rsidR="005A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569F" w:rsidP="00F57AB4" w:rsidR="005A569F">
      <w:r>
        <w:separator/>
      </w:r>
    </w:p>
  </w:footnote>
  <w:footnote w:id="0" w:type="continuationSeparator">
    <w:p w:rsidRDefault="005A569F" w:rsidP="00F57AB4" w:rsidR="005A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581071"/>
      <w:docPartObj>
        <w:docPartGallery w:val="Page Numbers (Top of Page)"/>
        <w:docPartUnique/>
      </w:docPartObj>
    </w:sdtPr>
    <w:sdtEndPr/>
    <w:sdtContent>
      <w:p w:rsidRDefault="00F57AB4" w:rsidR="00D957E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6F3E">
          <w:rPr>
            <w:noProof/>
          </w:rPr>
          <w:t>7</w:t>
        </w:r>
        <w:r>
          <w:fldChar w:fldCharType="end"/>
        </w:r>
      </w:p>
      <w:p w:rsidRDefault="00D957EC" w:rsidP="00D957EC" w:rsidR="00D957EC">
        <w:pPr>
          <w:jc w:val="right"/>
        </w:pPr>
        <w:r>
          <w:t>Broj: St-377/17-18</w:t>
        </w:r>
      </w:p>
      <w:p w:rsidRDefault="005A569F" w:rsidP="00D957EC" w:rsidR="00F57AB4">
        <w:pPr>
          <w:pStyle w:val="Zaglavlje"/>
          <w:jc w:val="right"/>
        </w:pPr>
      </w:p>
    </w:sdtContent>
  </w:sdt>
  <w:p w:rsidRDefault="00A24167" w:rsidP="00A24167" w:rsidR="00F57AB4">
    <w:pPr>
      <w:pStyle w:val="Zaglavlje"/>
      <w:tabs>
        <w:tab w:pos="4536" w:val="clear"/>
        <w:tab w:pos="9072" w:val="clear"/>
        <w:tab w:pos="225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C1AA2"/>
    <w:multiLevelType w:val="hybridMultilevel"/>
    <w:tmpl w:val="CAA0ED6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D6464F"/>
    <w:multiLevelType w:val="hybridMultilevel"/>
    <w:tmpl w:val="1C5AF9A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F4557B5"/>
    <w:multiLevelType w:val="hybridMultilevel"/>
    <w:tmpl w:val="61B2831C"/>
    <w:lvl w:tplc="53BE0666" w:ilvl="0">
      <w:numFmt w:val="bullet"/>
      <w:lvlText w:val="-"/>
      <w:lvlJc w:val="left"/>
      <w:pPr>
        <w:ind w:hanging="360" w:left="214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9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6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3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0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5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2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974"/>
      </w:pPr>
      <w:rPr>
        <w:rFonts w:hAnsi="Wingdings" w:ascii="Wingdings" w:hint="default"/>
      </w:rPr>
    </w:lvl>
  </w:abstractNum>
  <w:abstractNum w:abstractNumId="3">
    <w:nsid w:val="2BDC5705"/>
    <w:multiLevelType w:val="hybridMultilevel"/>
    <w:tmpl w:val="61102FE6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803"/>
    <w:rsid w:val="00042ADB"/>
    <w:rsid w:val="00082B5D"/>
    <w:rsid w:val="000B127F"/>
    <w:rsid w:val="000B407C"/>
    <w:rsid w:val="000D16CF"/>
    <w:rsid w:val="0010684D"/>
    <w:rsid w:val="00165E4E"/>
    <w:rsid w:val="00170F92"/>
    <w:rsid w:val="001916A1"/>
    <w:rsid w:val="00193CDF"/>
    <w:rsid w:val="001F615D"/>
    <w:rsid w:val="002129B7"/>
    <w:rsid w:val="00226F8B"/>
    <w:rsid w:val="00273C7F"/>
    <w:rsid w:val="002D1625"/>
    <w:rsid w:val="002E0AFA"/>
    <w:rsid w:val="002E0C1A"/>
    <w:rsid w:val="002E5F65"/>
    <w:rsid w:val="00313A3B"/>
    <w:rsid w:val="003153F9"/>
    <w:rsid w:val="00342CA8"/>
    <w:rsid w:val="003728D9"/>
    <w:rsid w:val="003A6721"/>
    <w:rsid w:val="003B6E67"/>
    <w:rsid w:val="004013FF"/>
    <w:rsid w:val="00427318"/>
    <w:rsid w:val="004279C4"/>
    <w:rsid w:val="004571B5"/>
    <w:rsid w:val="00497BCF"/>
    <w:rsid w:val="00533068"/>
    <w:rsid w:val="005A569F"/>
    <w:rsid w:val="005D0C32"/>
    <w:rsid w:val="006618B5"/>
    <w:rsid w:val="0067364F"/>
    <w:rsid w:val="006A05D0"/>
    <w:rsid w:val="006B7107"/>
    <w:rsid w:val="006D5BAB"/>
    <w:rsid w:val="006F2277"/>
    <w:rsid w:val="00756F2C"/>
    <w:rsid w:val="00781205"/>
    <w:rsid w:val="00793B3B"/>
    <w:rsid w:val="007F60F2"/>
    <w:rsid w:val="007F6F52"/>
    <w:rsid w:val="008214D8"/>
    <w:rsid w:val="0084173F"/>
    <w:rsid w:val="00892557"/>
    <w:rsid w:val="008A371A"/>
    <w:rsid w:val="008C436D"/>
    <w:rsid w:val="008C452F"/>
    <w:rsid w:val="008C5FC4"/>
    <w:rsid w:val="008F2264"/>
    <w:rsid w:val="0091103C"/>
    <w:rsid w:val="00924F04"/>
    <w:rsid w:val="0094474F"/>
    <w:rsid w:val="00973B7D"/>
    <w:rsid w:val="00A12E21"/>
    <w:rsid w:val="00A235CF"/>
    <w:rsid w:val="00A24167"/>
    <w:rsid w:val="00AA0AD1"/>
    <w:rsid w:val="00AB5069"/>
    <w:rsid w:val="00AE7380"/>
    <w:rsid w:val="00AF72ED"/>
    <w:rsid w:val="00B31AF0"/>
    <w:rsid w:val="00B44EB9"/>
    <w:rsid w:val="00B72803"/>
    <w:rsid w:val="00C01508"/>
    <w:rsid w:val="00C04736"/>
    <w:rsid w:val="00C06C57"/>
    <w:rsid w:val="00C468BB"/>
    <w:rsid w:val="00C46C90"/>
    <w:rsid w:val="00CA38CE"/>
    <w:rsid w:val="00D04E03"/>
    <w:rsid w:val="00D16061"/>
    <w:rsid w:val="00D72E97"/>
    <w:rsid w:val="00D957EC"/>
    <w:rsid w:val="00DB052E"/>
    <w:rsid w:val="00DC1E42"/>
    <w:rsid w:val="00DC2184"/>
    <w:rsid w:val="00DE3981"/>
    <w:rsid w:val="00DE3C0B"/>
    <w:rsid w:val="00DF6734"/>
    <w:rsid w:val="00E07376"/>
    <w:rsid w:val="00E10FCA"/>
    <w:rsid w:val="00E14E23"/>
    <w:rsid w:val="00E45EB0"/>
    <w:rsid w:val="00E5143C"/>
    <w:rsid w:val="00E6057C"/>
    <w:rsid w:val="00E91480"/>
    <w:rsid w:val="00E97308"/>
    <w:rsid w:val="00EB667E"/>
    <w:rsid w:val="00F168F0"/>
    <w:rsid w:val="00F57AB4"/>
    <w:rsid w:val="00F76F3E"/>
    <w:rsid w:val="00FE1335"/>
    <w:rsid w:val="00FE7968"/>
    <w:rsid w:val="00FF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F6F52"/>
    <w:pPr>
      <w:spacing w:after="80"/>
    </w:pPr>
    <w:rPr>
      <w:rFonts w:hAnsi="Calibri" w:asci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eastAsia="Calibri" w:hAnsi="Calibri" w:ascii="Calibri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6F3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76F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6F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6F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6F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F6F52"/>
    <w:pPr>
      <w:spacing w:after="80"/>
    </w:pPr>
    <w:rPr>
      <w:rFonts w:ascii="Calibri" w:hAns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ascii="Calibri" w:eastAsia="Calibri" w:hAnsi="Calibri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6F3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76F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6F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6F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6F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4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798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272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39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6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St-377/2017</izvorni_sadrzaj>
    <derivirana_varijabla naziv="DomainObject.Predmet.OznakaBroj_1">St-377/2017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ORBAN NOVA d.o.o. za trgovinu i usluge</izvorni_sadrzaj>
    <derivirana_varijabla naziv="DomainObject.Predmet.ProtustrankaFormated_1">  ORBAN NOVA d.o.o. za trgovinu i usluge</derivirana_varijabla>
  </DomainObject.Predmet.ProtustrankaFormated>
  <DomainObject.Predmet.ProtustrankaFormatedOIB>
    <izvorni_sadrzaj>  ORBAN NOVA d.o.o. za trgovinu i usluge, OIB 96098325319</izvorni_sadrzaj>
    <derivirana_varijabla naziv="DomainObject.Predmet.ProtustrankaFormatedOIB_1">  ORBAN NOVA d.o.o. za trgovinu i usluge, OIB 96098325319</derivirana_varijabla>
  </DomainObject.Predmet.ProtustrankaFormatedOIB>
  <DomainObject.Predmet.ProtustrankaFormatedWithAdress>
    <izvorni_sadrzaj> ORBAN NOVA d.o.o. za trgovinu i usluge, Kralja Zvonimira 100, 32100 Vinkovci</izvorni_sadrzaj>
    <derivirana_varijabla naziv="DomainObject.Predmet.ProtustrankaFormatedWithAdress_1"> ORBAN NOVA d.o.o. za trgovinu i usluge, Kralja Zvonimira 100, 32100 Vinkovci</derivirana_varijabla>
  </DomainObject.Predmet.ProtustrankaFormatedWithAdress>
  <DomainObject.Predmet.ProtustrankaFormatedWithAdressOIB>
    <izvorni_sadrzaj> ORBAN NOVA d.o.o. za trgovinu i usluge, OIB 96098325319, Kralja Zvonimira 100, 32100 Vinkovci</izvorni_sadrzaj>
    <derivirana_varijabla naziv="DomainObject.Predmet.ProtustrankaFormatedWithAdressOIB_1"> ORBAN NOVA d.o.o. za trgovinu i usluge, OIB 96098325319, Kralja Zvonimira 100, 32100 Vinkovci</derivirana_varijabla>
  </DomainObject.Predmet.ProtustrankaFormatedWithAdressOIB>
  <DomainObject.Predmet.ProtustrankaWithAdress>
    <izvorni_sadrzaj>ORBAN NOVA d.o.o. za trgovinu i usluge Kralja Zvonimira 100, 32100 Vinkovci</izvorni_sadrzaj>
    <derivirana_varijabla naziv="DomainObject.Predmet.ProtustrankaWithAdress_1">ORBAN NOVA d.o.o. za trgovinu i usluge Kralja Zvonimira 100, 32100 Vinkovci</derivirana_varijabla>
  </DomainObject.Predmet.ProtustrankaWithAdress>
  <DomainObject.Predmet.ProtustrankaWithAdressOIB>
    <izvorni_sadrzaj>ORBAN NOVA d.o.o. za trgovinu i usluge, OIB 96098325319, Kralja Zvonimira 100, 32100 Vinkovci</izvorni_sadrzaj>
    <derivirana_varijabla naziv="DomainObject.Predmet.ProtustrankaWithAdressOIB_1">ORBAN NOVA d.o.o. za trgovinu i usluge, OIB 96098325319, Kralja Zvonimira 100, 32100 Vinkovci</derivirana_varijabla>
  </DomainObject.Predmet.ProtustrankaWithAdressOIB>
  <DomainObject.Predmet.ProtustrankaNazivFormated>
    <izvorni_sadrzaj>ORBAN NOVA d.o.o. za trgovinu i usluge</izvorni_sadrzaj>
    <derivirana_varijabla naziv="DomainObject.Predmet.ProtustrankaNazivFormated_1">ORBAN NOVA d.o.o. za trgovinu i usluge</derivirana_varijabla>
  </DomainObject.Predmet.ProtustrankaNazivFormated>
  <DomainObject.Predmet.ProtustrankaNazivFormatedOIB>
    <izvorni_sadrzaj>ORBAN NOVA d.o.o. za trgovinu i usluge, OIB 96098325319</izvorni_sadrzaj>
    <derivirana_varijabla naziv="DomainObject.Predmet.ProtustrankaNazivFormatedOIB_1">ORBAN NOVA d.o.o. za trgovinu i usluge, OIB 96098325319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PODRUČNI URED SLAVONIJE I BARANJE VUKOVAR</izvorni_sadrzaj>
    <derivirana_varijabla naziv="DomainObject.Predmet.StrankaFormated_1">  RH MF POREZNA UPRAVA PODRUČNI URED SLAVONIJE I BARANJE VUKOVAR</derivirana_varijabla>
  </DomainObject.Predmet.StrankaFormated>
  <DomainObject.Predmet.StrankaFormatedOIB>
    <izvorni_sadrzaj>  RH MF POREZNA UPRAVA PODRUČNI URED SLAVONIJE I BARANJE VUKOVAR, OIB 18683136487</izvorni_sadrzaj>
    <derivirana_varijabla naziv="DomainObject.Predmet.StrankaFormatedOIB_1">  RH MF POREZNA UPRAVA PODRUČNI URED SLAVONIJE I BARANJE VUKOVAR, OIB 18683136487</derivirana_varijabla>
  </DomainObject.Predmet.StrankaFormatedOIB>
  <DomainObject.Predmet.StrankaFormatedWithAdress>
    <izvorni_sadrzaj> RH MF POREZNA UPRAVA PODRUČNI URED SLAVONIJE I BARANJE VUKOVAR</izvorni_sadrzaj>
    <derivirana_varijabla naziv="DomainObject.Predmet.StrankaFormatedWithAdress_1"> RH MF POREZNA UPRAVA PODRUČNI URED SLAVONIJE I BARANJE VUKOVAR</derivirana_varijabla>
  </DomainObject.Predmet.StrankaFormatedWithAdress>
  <DomainObject.Predmet.StrankaFormatedWithAdressOIB>
    <izvorni_sadrzaj> RH MF POREZNA UPRAVA PODRUČNI URED SLAVONIJE I BARANJE VUKOVAR, OIB 18683136487</izvorni_sadrzaj>
    <derivirana_varijabla naziv="DomainObject.Predmet.StrankaFormatedWithAdressOIB_1"> RH MF POREZNA UPRAVA PODRUČNI URED SLAVONIJE I BARANJE VUKOVAR, OIB 18683136487</derivirana_varijabla>
  </DomainObject.Predmet.StrankaFormatedWithAdressOIB>
  <DomainObject.Predmet.StrankaWithAdress>
    <izvorni_sadrzaj>RH MF POREZNA UPRAVA PODRUČNI URED SLAVONIJE I BARANJE VUKOVAR </izvorni_sadrzaj>
    <derivirana_varijabla naziv="DomainObject.Predmet.StrankaWithAdress_1">RH MF POREZNA UPRAVA PODRUČNI URED SLAVONIJE I BARANJE VUKOVAR </derivirana_varijabla>
  </DomainObject.Predmet.StrankaWithAdress>
  <DomainObject.Predmet.StrankaWithAdressOIB>
    <izvorni_sadrzaj>RH MF POREZNA UPRAVA PODRUČNI URED SLAVONIJE I BARANJE VUKOVAR, OIB 18683136487</izvorni_sadrzaj>
    <derivirana_varijabla naziv="DomainObject.Predmet.StrankaWithAdressOIB_1">RH MF POREZNA UPRAVA PODRUČNI URED SLAVONIJE I BARANJE VUKOVAR, OIB 18683136487</derivirana_varijabla>
  </DomainObject.Predmet.StrankaWithAdressOIB>
  <DomainObject.Predmet.StrankaNazivFormated>
    <izvorni_sadrzaj>RH MF POREZNA UPRAVA PODRUČNI URED SLAVONIJE I BARANJE VUKOVAR</izvorni_sadrzaj>
    <derivirana_varijabla naziv="DomainObject.Predmet.StrankaNazivFormated_1">RH MF POREZNA UPRAVA PODRUČNI URED SLAVONIJE I BARANJE VUKOVAR</derivirana_varijabla>
  </DomainObject.Predmet.StrankaNazivFormated>
  <DomainObject.Predmet.StrankaNazivFormatedOIB>
    <izvorni_sadrzaj>RH MF POREZNA UPRAVA PODRUČNI URED SLAVONIJE I BARANJE VUKOVAR, OIB 18683136487</izvorni_sadrzaj>
    <derivirana_varijabla naziv="DomainObject.Predmet.StrankaNazivFormatedOIB_1">RH MF POREZNA UPRAVA PODRUČNI URED SLAVONIJE I BARANJE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PODRUČNI URED SLAVONIJE I BARANJE VUKOVAR</item>
    </izvorni_sadrzaj>
    <derivirana_varijabla naziv="DomainObject.Predmet.StrankaListFormated_1">
      <item>RH MF POREZNA UPRAVA PODRUČNI URED SLAVONIJE I BARANJE VUKOVAR</item>
    </derivirana_varijabla>
  </DomainObject.Predmet.StrankaListFormated>
  <DomainObject.Predmet.StrankaListFormatedOIB>
    <izvorni_sadrzaj>
      <item>RH MF POREZNA UPRAVA PODRUČNI URED SLAVONIJE I BARANJE VUKOVAR, OIB 18683136487</item>
    </izvorni_sadrzaj>
    <derivirana_varijabla naziv="DomainObject.Predmet.StrankaListFormatedOIB_1">
      <item>RH MF POREZNA UPRAVA PODRUČNI URED SLAVONIJE I BARANJE VUKOVAR, OIB 18683136487</item>
    </derivirana_varijabla>
  </DomainObject.Predmet.StrankaListFormatedOIB>
  <DomainObject.Predmet.StrankaListFormatedWithAdress>
    <izvorni_sadrzaj>
      <item>RH MF POREZNA UPRAVA PODRUČNI URED SLAVONIJE I BARANJE VUKOVAR</item>
    </izvorni_sadrzaj>
    <derivirana_varijabla naziv="DomainObject.Predmet.StrankaListFormatedWithAdress_1">
      <item>RH MF POREZNA UPRAVA PODRUČNI URED SLAVONIJE I BARANJE VUKOVAR</item>
    </derivirana_varijabla>
  </DomainObject.Predmet.StrankaListFormatedWithAdress>
  <DomainObject.Predmet.StrankaListFormatedWithAdressOIB>
    <izvorni_sadrzaj>
      <item>RH MF POREZNA UPRAVA PODRUČNI URED SLAVONIJE I BARANJE VUKOVAR, OIB 18683136487</item>
    </izvorni_sadrzaj>
    <derivirana_varijabla naziv="DomainObject.Predmet.StrankaListFormatedWithAdressOIB_1">
      <item>RH MF POREZNA UPRAVA PODRUČNI URED SLAVONIJE I BARANJE VUKOVAR, OIB 18683136487</item>
    </derivirana_varijabla>
  </DomainObject.Predmet.StrankaListFormatedWithAdressOIB>
  <DomainObject.Predmet.StrankaListNazivFormated>
    <izvorni_sadrzaj>
      <item>RH MF POREZNA UPRAVA PODRUČNI URED SLAVONIJE I BARANJE VUKOVAR</item>
    </izvorni_sadrzaj>
    <derivirana_varijabla naziv="DomainObject.Predmet.StrankaListNazivFormated_1">
      <item>RH MF POREZNA UPRAVA PODRUČNI URED SLAVONIJE I BARANJE VUKOVAR</item>
    </derivirana_varijabla>
  </DomainObject.Predmet.StrankaListNazivFormated>
  <DomainObject.Predmet.StrankaListNazivFormatedOIB>
    <izvorni_sadrzaj>
      <item>RH MF POREZNA UPRAVA PODRUČNI URED SLAVONIJE I BARANJE VUKOVAR, OIB 18683136487</item>
    </izvorni_sadrzaj>
    <derivirana_varijabla naziv="DomainObject.Predmet.StrankaListNazivFormatedOIB_1">
      <item>RH MF POREZNA UPRAVA PODRUČNI URED SLAVONIJE I BARANJE VUKOVAR, OIB 18683136487</item>
    </derivirana_varijabla>
  </DomainObject.Predmet.StrankaListNazivFormatedOIB>
  <DomainObject.Predmet.ProtuStrankaListFormated>
    <izvorni_sadrzaj>
      <item>ORBAN NOVA d.o.o. za trgovinu i usluge</item>
    </izvorni_sadrzaj>
    <derivirana_varijabla naziv="DomainObject.Predmet.ProtuStrankaListFormated_1">
      <item>ORBAN NOVA d.o.o. za trgovinu i usluge</item>
    </derivirana_varijabla>
  </DomainObject.Predmet.ProtuStrankaListFormated>
  <DomainObject.Predmet.ProtuStrankaListFormatedOIB>
    <izvorni_sadrzaj>
      <item>ORBAN NOVA d.o.o. za trgovinu i usluge, OIB 96098325319</item>
    </izvorni_sadrzaj>
    <derivirana_varijabla naziv="DomainObject.Predmet.ProtuStrankaListFormatedOIB_1">
      <item>ORBAN NOVA d.o.o. za trgovinu i usluge, OIB 96098325319</item>
    </derivirana_varijabla>
  </DomainObject.Predmet.ProtuStrankaListFormatedOIB>
  <DomainObject.Predmet.ProtuStrankaListFormatedWithAdress>
    <izvorni_sadrzaj>
      <item>ORBAN NOVA d.o.o. za trgovinu i usluge, Kralja Zvonimira 100, 32100 Vinkovci</item>
    </izvorni_sadrzaj>
    <derivirana_varijabla naziv="DomainObject.Predmet.ProtuStrankaListFormatedWithAdress_1">
      <item>ORBAN NOVA d.o.o. za trgovinu i usluge, Kralja Zvonimira 100, 32100 Vinkovci</item>
    </derivirana_varijabla>
  </DomainObject.Predmet.ProtuStrankaListFormatedWithAdress>
  <DomainObject.Predmet.ProtuStrankaListFormatedWithAdressOIB>
    <izvorni_sadrzaj>
      <item>ORBAN NOVA d.o.o. za trgovinu i usluge, OIB 96098325319, Kralja Zvonimira 100, 32100 Vinkovci</item>
    </izvorni_sadrzaj>
    <derivirana_varijabla naziv="DomainObject.Predmet.ProtuStrankaListFormatedWithAdressOIB_1">
      <item>ORBAN NOVA d.o.o. za trgovinu i usluge, OIB 96098325319, Kralja Zvonimira 100, 32100 Vinkovci</item>
    </derivirana_varijabla>
  </DomainObject.Predmet.ProtuStrankaListFormatedWithAdressOIB>
  <DomainObject.Predmet.ProtuStrankaListNazivFormated>
    <izvorni_sadrzaj>
      <item>ORBAN NOVA d.o.o. za trgovinu i usluge</item>
    </izvorni_sadrzaj>
    <derivirana_varijabla naziv="DomainObject.Predmet.ProtuStrankaListNazivFormated_1">
      <item>ORBAN NOVA d.o.o. za trgovinu i usluge</item>
    </derivirana_varijabla>
  </DomainObject.Predmet.ProtuStrankaListNazivFormated>
  <DomainObject.Predmet.ProtuStrankaListNazivFormatedOIB>
    <izvorni_sadrzaj>
      <item>ORBAN NOVA d.o.o. za trgovinu i usluge, OIB 96098325319</item>
    </izvorni_sadrzaj>
    <derivirana_varijabla naziv="DomainObject.Predmet.ProtuStrankaListNazivFormatedOIB_1">
      <item>ORBAN NOVA d.o.o. za trgovinu i usluge, OIB 96098325319</item>
    </derivirana_varijabla>
  </DomainObject.Predmet.ProtuStrankaListNazivFormatedOIB>
  <DomainObject.Predmet.OstaliListFormated>
    <izvorni_sadrzaj>
      <item>Igor Orban</item>
      <item>ŽDO GUO VUKOVAR</item>
    </izvorni_sadrzaj>
    <derivirana_varijabla naziv="DomainObject.Predmet.OstaliListFormated_1">
      <item>Igor Orban</item>
      <item>ŽDO GUO VUKOVAR</item>
    </derivirana_varijabla>
  </DomainObject.Predmet.OstaliListFormated>
  <DomainObject.Predmet.OstaliListFormatedOIB>
    <izvorni_sadrzaj>
      <item>Igor Orban, OIB 14063402828</item>
      <item>ŽDO GUO VUKOVAR</item>
    </izvorni_sadrzaj>
    <derivirana_varijabla naziv="DomainObject.Predmet.OstaliListFormatedOIB_1">
      <item>Igor Orban, OIB 14063402828</item>
      <item>ŽDO GUO VUKOVAR</item>
    </derivirana_varijabla>
  </DomainObject.Predmet.OstaliListFormatedOIB>
  <DomainObject.Predmet.OstaliListFormatedWithAdress>
    <izvorni_sadrzaj>
      <item>Igor Orban, Braće Radić 15, 32281 Retkovci</item>
      <item>ŽDO GUO VUKOVAR</item>
    </izvorni_sadrzaj>
    <derivirana_varijabla naziv="DomainObject.Predmet.OstaliListFormatedWithAdress_1">
      <item>Igor Orban, Braće Radić 15, 32281 Retkovci</item>
      <item>ŽDO GUO VUKOVAR</item>
    </derivirana_varijabla>
  </DomainObject.Predmet.OstaliListFormatedWithAdress>
  <DomainObject.Predmet.OstaliListFormatedWithAdressOIB>
    <izvorni_sadrzaj>
      <item>Igor Orban, OIB 14063402828, Braće Radić 15, 32281 Retkovci</item>
      <item>ŽDO GUO VUKOVAR</item>
    </izvorni_sadrzaj>
    <derivirana_varijabla naziv="DomainObject.Predmet.OstaliListFormatedWithAdressOIB_1">
      <item>Igor Orban, OIB 14063402828, Braće Radić 15, 32281 Retkovci</item>
      <item>ŽDO GUO VUKOVAR</item>
    </derivirana_varijabla>
  </DomainObject.Predmet.OstaliListFormatedWithAdressOIB>
  <DomainObject.Predmet.OstaliListNazivFormated>
    <izvorni_sadrzaj>
      <item>Igor Orban</item>
      <item>ŽDO GUO VUKOVAR</item>
    </izvorni_sadrzaj>
    <derivirana_varijabla naziv="DomainObject.Predmet.OstaliListNazivFormated_1">
      <item>Igor Orban</item>
      <item>ŽDO GUO VUKOVAR</item>
    </derivirana_varijabla>
  </DomainObject.Predmet.OstaliListNazivFormated>
  <DomainObject.Predmet.OstaliListNazivFormatedOIB>
    <izvorni_sadrzaj>
      <item>Igor Orban, OIB 14063402828</item>
      <item>ŽDO GUO VUKOVAR</item>
    </izvorni_sadrzaj>
    <derivirana_varijabla naziv="DomainObject.Predmet.OstaliListNazivFormatedOIB_1">
      <item>Igor Orban, OIB 14063402828</item>
      <item>ŽDO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PODRUČNI URED SLAVONIJE I BARANJE VUKOVAR</izvorni_sadrzaj>
    <derivirana_varijabla naziv="DomainObject.Predmet.StrankaIDrugi_1">RH MF POREZNA UPRAVA PODRUČNI URED SLAVONIJE I BARANJE VUKOVAR</derivirana_varijabla>
  </DomainObject.Predmet.StrankaIDrugi>
  <DomainObject.Predmet.ProtustrankaIDrugi>
    <izvorni_sadrzaj>ORBAN NOVA d.o.o. za trgovinu i usluge</izvorni_sadrzaj>
    <derivirana_varijabla naziv="DomainObject.Predmet.ProtustrankaIDrugi_1">ORBAN NOVA d.o.o. za trgovinu i usluge</derivirana_varijabla>
  </DomainObject.Predmet.ProtustrankaIDrugi>
  <DomainObject.Predmet.StrankaIDrugiAdressOIB>
    <izvorni_sadrzaj>RH MF POREZNA UPRAVA PODRUČNI URED SLAVONIJE I BARANJE VUKOVAR, OIB 18683136487</izvorni_sadrzaj>
    <derivirana_varijabla naziv="DomainObject.Predmet.StrankaIDrugiAdressOIB_1">RH MF POREZNA UPRAVA PODRUČNI URED SLAVONIJE I BARANJE VUKOVAR, OIB 18683136487</derivirana_varijabla>
  </DomainObject.Predmet.StrankaIDrugiAdressOIB>
  <DomainObject.Predmet.ProtustrankaIDrugiAdressOIB>
    <izvorni_sadrzaj>ORBAN NOVA d.o.o. za trgovinu i usluge, OIB 96098325319, Kralja Zvonimira 100, 32100 Vinkovci</izvorni_sadrzaj>
    <derivirana_varijabla naziv="DomainObject.Predmet.ProtustrankaIDrugiAdressOIB_1">ORBAN NOVA d.o.o. za trgovinu i usluge, OIB 96098325319, Kralja Zvonimira 100,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ORBAN NOVA d.o.o. za trgovinu i usluge</item>
      <item>RH MF POREZNA UPRAVA PODRUČNI URED SLAVONIJE I BARANJE VUKOVAR</item>
      <item>Igor Orban</item>
      <item>ŽDO GUO VUKOVAR</item>
    </izvorni_sadrzaj>
    <derivirana_varijabla naziv="DomainObject.Predmet.SudioniciListNaziv_1">
      <item>ORBAN NOVA d.o.o. za trgovinu i usluge</item>
      <item>RH MF POREZNA UPRAVA PODRUČNI URED SLAVONIJE I BARANJE VUKOVAR</item>
      <item>Igor Orban</item>
      <item>ŽDO GUO VUKOVAR</item>
    </derivirana_varijabla>
  </DomainObject.Predmet.SudioniciListNaziv>
  <DomainObject.Predmet.SudioniciListAdressOIB>
    <izvorni_sadrzaj>
      <item>ORBAN NOVA d.o.o. za trgovinu i usluge, OIB 96098325319, Kralja Zvonimira 100,32100 Vinkovci</item>
      <item>RH MF POREZNA UPRAVA PODRUČNI URED SLAVONIJE I BARANJE VUKOVAR, OIB 18683136487</item>
      <item>Igor Orban, OIB 14063402828, Braće Radić 15,32281 Retkovci</item>
      <item>ŽDO GUO VUKOVAR</item>
    </izvorni_sadrzaj>
    <derivirana_varijabla naziv="DomainObject.Predmet.SudioniciListAdressOIB_1">
      <item>ORBAN NOVA d.o.o. za trgovinu i usluge, OIB 96098325319, Kralja Zvonimira 100,32100 Vinkovci</item>
      <item>RH MF POREZNA UPRAVA PODRUČNI URED SLAVONIJE I BARANJE VUKOVAR, OIB 18683136487</item>
      <item>Igor Orban, OIB 14063402828, Braće Radić 15,32281 Retkovci</item>
      <item>ŽDO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96098325319</item>
      <item>, OIB 18683136487</item>
      <item>, OIB 14063402828</item>
      <item>, OIB null</item>
    </izvorni_sadrzaj>
    <derivirana_varijabla naziv="DomainObject.Predmet.SudioniciListNazivOIB_1">
      <item>, OIB 96098325319</item>
      <item>, OIB 18683136487</item>
      <item>, OIB 14063402828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56A654-E10A-42E3-B02B-48D6B978A8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1180</properties:Words>
  <properties:Characters>7266</properties:Characters>
  <properties:Lines>831</properties:Lines>
  <properties:Paragraphs>238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2017-09-20T06:50:00Z</dcterms:created>
  <dc:creator>wsadmin</dc:creator>
  <cp:lastModifiedBy>Danijela Sekulić</cp:lastModifiedBy>
  <cp:lastPrinted>2017-10-23T11:03:00Z</cp:lastPrinted>
  <dcterms:modified xmlns:xsi="http://www.w3.org/2001/XMLSchema-instance" xsi:type="dcterms:W3CDTF">2017-10-23T11:04:00Z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8</vt:i4>
  </prop:property>
</prop:Properties>
</file>