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4d46" w14:paraId="9bc4d46" w:rsidRDefault="004A071C" w:rsidP="001940FB" w:rsidR="004A071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4A071C" w:rsidR="001065A0" w:rsidRPr="004A071C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57D03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A071C" w:rsidP="00AA6BCF" w:rsidR="004A071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A071C" w:rsidP="004A071C" w:rsidR="004A071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A071C" w:rsidP="004A071C" w:rsidR="004A071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A071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A071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5130D" w:rsidRPr="0095130D">
        <w:rPr>
          <w:rFonts w:cs="Calibri" w:hAnsi="Calibri" w:ascii="Calibri"/>
        </w:rPr>
        <w:t>POPIĆ JASMINA</w:t>
      </w:r>
      <w:r w:rsidR="0095130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4A071C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95130D" w:rsidRPr="0095130D">
        <w:rPr>
          <w:rFonts w:cs="Calibri" w:hAnsi="Calibri" w:ascii="Calibri"/>
        </w:rPr>
        <w:t>79.501,84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5130D" w:rsidRPr="0095130D">
        <w:rPr>
          <w:rFonts w:cs="Calibri" w:hAnsi="Calibri" w:ascii="Calibri"/>
        </w:rPr>
        <w:t>73.101,84 kn</w:t>
      </w:r>
      <w:r w:rsidR="004A071C">
        <w:rPr>
          <w:rFonts w:cs="Calibri" w:hAnsi="Calibri" w:ascii="Calibri"/>
        </w:rPr>
        <w:t>,</w:t>
      </w:r>
      <w:r w:rsidR="0095130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95130D" w:rsidRPr="0095130D">
        <w:rPr>
          <w:rFonts w:cs="Calibri" w:hAnsi="Calibri" w:ascii="Calibri"/>
        </w:rPr>
        <w:t>6.400,00 kn</w:t>
      </w:r>
      <w:r w:rsidR="0095130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4A071C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A071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A071C" w:rsidRPr="004A071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A071C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95130D" w:rsidP="001D182A" w:rsidR="0095130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A071C" w:rsidP="00AA6BCF" w:rsidR="004A071C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0D" w:rsidP="00F2187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5130D">
              <w:rPr>
                <w:rFonts w:cs="Calibri" w:hAnsi="Calibri" w:ascii="Calibri"/>
              </w:rPr>
              <w:t>POPIĆ JASMINA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95130D">
              <w:rPr>
                <w:rFonts w:cs="Calibri" w:hAnsi="Calibri" w:ascii="Calibri"/>
              </w:rPr>
              <w:t>Vukovarska 171,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95130D">
              <w:rPr>
                <w:rFonts w:cs="Calibri" w:hAnsi="Calibri" w:ascii="Calibri"/>
              </w:rPr>
              <w:t>20339134771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0D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95130D">
              <w:rPr>
                <w:rFonts w:cs="Calibri" w:hAnsi="Calibri" w:ascii="Calibri"/>
              </w:rPr>
              <w:t>Ugovor o štednom depozitu broj 81-70-14117-8, knjigovodstvena kartica članskog uloga, izračun kamata</w:t>
            </w:r>
            <w:r w:rsidRPr="00372EC9">
              <w:rPr>
                <w:rFonts w:cs="Calibri" w:eastAsia="Times New Roman" w:hAnsi="Calibri" w:ascii="Calibri"/>
                <w:color w:val="000000"/>
                <w:lang w:eastAsia="hr-HR" w:val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5130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5130D">
              <w:rPr>
                <w:rFonts w:cs="Calibri" w:hAnsi="Calibri" w:ascii="Calibri"/>
              </w:rPr>
              <w:t>79.501,84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0D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5130D">
              <w:rPr>
                <w:rFonts w:cs="Calibri" w:hAnsi="Calibri" w:ascii="Calibri"/>
              </w:rPr>
              <w:t>73.101,84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0D" w:rsidP="00F2187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5130D">
              <w:rPr>
                <w:rFonts w:cs="Calibri" w:hAnsi="Calibri" w:ascii="Calibri"/>
              </w:rPr>
              <w:t>6.400,00 kn</w:t>
            </w:r>
          </w:p>
        </w:tc>
      </w:tr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A071C" w:rsidP="004A071C" w:rsidR="004A071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44D6B" w:rsidP="00CB3A0D" w:rsidR="00CB3A0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3A0D" w:rsidP="00CB3A0D" w:rsidR="00CB3A0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B3A0D" w:rsidP="00CB3A0D" w:rsidR="00CB3A0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B3A0D" w:rsidP="00CB3A0D" w:rsidR="00CB3A0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C25" w:rsidR="00253C25">
      <w:pPr>
        <w:spacing w:after="0"/>
      </w:pPr>
      <w:r>
        <w:separator/>
      </w:r>
    </w:p>
  </w:endnote>
  <w:endnote w:id="0" w:type="continuationSeparator">
    <w:p w:rsidRDefault="00253C25" w:rsidR="00253C2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35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C25" w:rsidR="00253C25">
      <w:pPr>
        <w:spacing w:after="0"/>
      </w:pPr>
      <w:r>
        <w:separator/>
      </w:r>
    </w:p>
  </w:footnote>
  <w:footnote w:id="0" w:type="continuationSeparator">
    <w:p w:rsidRDefault="00253C25" w:rsidR="00253C2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59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32E21A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3C25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A57C2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2991"/>
    <w:rsid w:val="0048690C"/>
    <w:rsid w:val="00492DFC"/>
    <w:rsid w:val="00497107"/>
    <w:rsid w:val="004A071C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15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4D6B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77353"/>
    <w:rsid w:val="0078275A"/>
    <w:rsid w:val="0078466D"/>
    <w:rsid w:val="00787DE4"/>
    <w:rsid w:val="00790BE3"/>
    <w:rsid w:val="00792C89"/>
    <w:rsid w:val="00793B5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2194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30D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D03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964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B3A0D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6302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45EA"/>
    <w:rsid w:val="00F0775E"/>
    <w:rsid w:val="00F10A8A"/>
    <w:rsid w:val="00F10ECC"/>
    <w:rsid w:val="00F15459"/>
    <w:rsid w:val="00F1559A"/>
    <w:rsid w:val="00F17845"/>
    <w:rsid w:val="00F21873"/>
    <w:rsid w:val="00F275CA"/>
    <w:rsid w:val="00F33640"/>
    <w:rsid w:val="00F34819"/>
    <w:rsid w:val="00F36EE8"/>
    <w:rsid w:val="00F37EAC"/>
    <w:rsid w:val="00F433CF"/>
    <w:rsid w:val="00F4359C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43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59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59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59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59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43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59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59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59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59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FC5D8-4E7D-46C2-BFD3-54F39CC47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1430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St-651/2017-292 / Podnesak - Podnesak (-292.docx)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