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D007F5" w:rsidR="008A516D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A516D" w:rsidP="00D007F5" w:rsidR="008A516D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A516D" w:rsidP="00D007F5" w:rsidR="008A516D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8A516D" w:rsidP="00D007F5" w:rsidR="008A516D" w:rsidRPr="00A67ED0">
            <w:pPr>
              <w:jc w:val="center"/>
            </w:pPr>
            <w:r w:rsidRPr="00A67ED0">
              <w:t>Trgovački sud u Splitu</w:t>
            </w:r>
          </w:p>
          <w:p w:rsidRDefault="008A516D" w:rsidP="00D007F5" w:rsidR="008A516D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d2c5495" w14:paraId="d2c5495" w:rsidRDefault="008A516D" w:rsidP="008A516D" w:rsidR="008A516D" w:rsidRPr="00A67ED0">
      <w:pPr>
        <w:pStyle w:val="Zaglavlje"/>
        <w:jc w:val="right"/>
        <w15:collapsed w:val="false"/>
      </w:pPr>
      <w:r w:rsidRPr="00A67ED0">
        <w:t>Poslovni broj: 4.St-</w:t>
      </w:r>
      <w:r>
        <w:t>179/2018-10</w:t>
      </w:r>
    </w:p>
    <w:p w:rsidRDefault="002A2369" w:rsidP="002A2369" w:rsidR="002A2369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2A2369" w:rsidP="002A2369" w:rsidR="002A2369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8A516D" w:rsidP="008A516D" w:rsidR="008A516D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>
        <w:rPr>
          <w:lang w:val="hr-HR"/>
        </w:rPr>
        <w:t>Katarini Mikulić,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Pr="00CA1515">
        <w:rPr>
          <w:lang w:val="hr-HR"/>
        </w:rPr>
        <w:t>VILCOMERC, d.o.o.</w:t>
      </w:r>
      <w:r>
        <w:rPr>
          <w:lang w:val="hr-HR"/>
        </w:rPr>
        <w:t xml:space="preserve">, </w:t>
      </w:r>
      <w:r w:rsidRPr="00CA1515">
        <w:rPr>
          <w:lang w:val="hr-HR"/>
        </w:rPr>
        <w:t>Lokvičić/00</w:t>
      </w:r>
      <w:r>
        <w:rPr>
          <w:lang w:val="hr-HR"/>
        </w:rPr>
        <w:t xml:space="preserve">, </w:t>
      </w:r>
      <w:r w:rsidRPr="00CA1515">
        <w:rPr>
          <w:lang w:val="hr-HR"/>
        </w:rPr>
        <w:t>Lokvičići</w:t>
      </w:r>
      <w:r w:rsidRPr="002E6A34">
        <w:rPr>
          <w:lang w:val="hr-HR"/>
        </w:rPr>
        <w:t xml:space="preserve">, OIB: </w:t>
      </w:r>
      <w:r w:rsidRPr="00CA1515">
        <w:rPr>
          <w:lang w:val="hr-HR"/>
        </w:rPr>
        <w:t>10385088929</w:t>
      </w:r>
      <w:r>
        <w:rPr>
          <w:lang w:val="hr-HR"/>
        </w:rPr>
        <w:t xml:space="preserve">, </w:t>
      </w:r>
      <w:r w:rsidR="00BF5592">
        <w:rPr>
          <w:lang w:val="hr-HR"/>
        </w:rPr>
        <w:t>23</w:t>
      </w:r>
      <w:r>
        <w:rPr>
          <w:lang w:val="hr-HR"/>
        </w:rPr>
        <w:t xml:space="preserve">. svibnja 2018. </w:t>
      </w:r>
    </w:p>
    <w:p w:rsidRDefault="002A2369" w:rsidP="002A2369" w:rsidR="002A2369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2A2369" w:rsidP="002A2369" w:rsidR="002A2369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8A516D" w:rsidRPr="00CA1515">
        <w:t>VILCOMERC, d.o.o.</w:t>
      </w:r>
      <w:r w:rsidR="008A516D">
        <w:t xml:space="preserve">, </w:t>
      </w:r>
      <w:r w:rsidR="008A516D" w:rsidRPr="00CA1515">
        <w:t>Lokvičić/00</w:t>
      </w:r>
      <w:r w:rsidR="008A516D">
        <w:t xml:space="preserve">, </w:t>
      </w:r>
      <w:r w:rsidR="008A516D" w:rsidRPr="00CA1515">
        <w:t>Lokvičići</w:t>
      </w:r>
      <w:r w:rsidR="008A516D" w:rsidRPr="002E6A34">
        <w:t xml:space="preserve">, OIB: </w:t>
      </w:r>
      <w:r w:rsidR="008A516D" w:rsidRPr="00CA1515">
        <w:t>10385088929</w:t>
      </w:r>
      <w:r>
        <w:t>.</w:t>
      </w:r>
      <w:r w:rsidRPr="009B1727">
        <w:t xml:space="preserve"> </w:t>
      </w:r>
    </w:p>
    <w:p w:rsidRDefault="002A2369" w:rsidP="002A2369" w:rsidR="002A2369" w:rsidRPr="00357160">
      <w:pPr>
        <w:spacing w:after="120" w:before="220"/>
        <w:jc w:val="center"/>
      </w:pPr>
      <w:r w:rsidRPr="00357160">
        <w:t>Obrazloženje</w:t>
      </w:r>
    </w:p>
    <w:p w:rsidRDefault="002A2369" w:rsidP="002A2369" w:rsidR="002A2369">
      <w:pPr>
        <w:spacing w:before="200"/>
        <w:ind w:firstLine="709"/>
        <w:jc w:val="both"/>
      </w:pPr>
      <w:r>
        <w:t xml:space="preserve">Financijska agencija, Regionalni centar Split podnijela je ovom sudu </w:t>
      </w:r>
      <w:r w:rsidR="008A516D">
        <w:t>26. veljače 2018.</w:t>
      </w:r>
      <w:r>
        <w:t xml:space="preserve"> zahtjev za provedbu skraćenog stečajnog postupka nad </w:t>
      </w:r>
      <w:r w:rsidR="008A516D" w:rsidRPr="00CA1515">
        <w:t>VILCOMERC, d.o.o.</w:t>
      </w:r>
      <w:r w:rsidR="008A516D">
        <w:t xml:space="preserve">, </w:t>
      </w:r>
      <w:r w:rsidR="008A516D" w:rsidRPr="00CA1515">
        <w:t>Lokvičić/00</w:t>
      </w:r>
      <w:r w:rsidR="008A516D">
        <w:t xml:space="preserve">, </w:t>
      </w:r>
      <w:r w:rsidR="008A516D" w:rsidRPr="00CA1515">
        <w:t>Lokvičići</w:t>
      </w:r>
      <w:r w:rsidR="008A516D" w:rsidRPr="002E6A34">
        <w:t xml:space="preserve">, OIB: </w:t>
      </w:r>
      <w:r w:rsidR="008A516D" w:rsidRPr="00CA1515">
        <w:t>10385088929</w:t>
      </w:r>
      <w:r>
        <w:t xml:space="preserve">, navodeći da dužnik nema zaposlenih, a da na dan </w:t>
      </w:r>
      <w:r w:rsidR="008A516D">
        <w:t>19. veljače 2018.</w:t>
      </w:r>
      <w:r>
        <w:t xml:space="preserve"> u Očevidniku redoslijeda osnova za plaćanje, ima evidentirane neizvršene osnove za plaćanje u neprekinutom razdoblju od </w:t>
      </w:r>
      <w:r w:rsidR="008A516D">
        <w:t>120</w:t>
      </w:r>
      <w:r>
        <w:t xml:space="preserve"> dana, u ukupnom iznosu od </w:t>
      </w:r>
      <w:r w:rsidR="008A516D">
        <w:t xml:space="preserve">70.275,12 </w:t>
      </w:r>
      <w:r>
        <w:t>kn.</w:t>
      </w:r>
    </w:p>
    <w:p w:rsidRDefault="002A2369" w:rsidP="002A2369" w:rsidR="002A2369">
      <w:pPr>
        <w:spacing w:before="200"/>
        <w:ind w:firstLine="709"/>
        <w:jc w:val="both"/>
      </w:pPr>
      <w:r>
        <w:t>Nakon izvršenog uvida u sudski registar i utvrđenja da nije pokrenut drugi postupak brisanja iz sudskog registra ovaj sud je sukladno odredbi čl</w:t>
      </w:r>
      <w:r w:rsidR="008A516D">
        <w:t>anka</w:t>
      </w:r>
      <w:r>
        <w:t xml:space="preserve"> 430. Stečajnog zakona (˝Narodne novine˝ broj 71/15</w:t>
      </w:r>
      <w:r w:rsidR="008A516D">
        <w:t xml:space="preserve"> i 104/17</w:t>
      </w:r>
      <w:r>
        <w:t xml:space="preserve">; dalje: SZ) na mrežnoj stranici e-Oglasna ploča sudova </w:t>
      </w:r>
      <w:r w:rsidR="008A516D">
        <w:t>21. ožujka 2018.</w:t>
      </w:r>
      <w:r>
        <w:t xml:space="preserve"> objavio oglas koji sadržava:</w:t>
      </w:r>
    </w:p>
    <w:p w:rsidRDefault="002A2369" w:rsidP="002A2369" w:rsidR="002A2369">
      <w:pPr>
        <w:spacing w:before="40"/>
        <w:jc w:val="both"/>
      </w:pPr>
      <w:r>
        <w:tab/>
        <w:t>- podatke za identifikaciju dužnika</w:t>
      </w:r>
    </w:p>
    <w:p w:rsidRDefault="002A2369" w:rsidP="002A2369" w:rsidR="002A2369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2A2369" w:rsidP="002A2369" w:rsidR="002A2369">
      <w:pPr>
        <w:spacing w:before="40"/>
        <w:jc w:val="both"/>
      </w:pPr>
      <w:r>
        <w:tab/>
        <w:t>- podatak o osobama ovlaštenim za zastupanje dužnika po zakonu da u roku od 15 dana od dana objave oglasa podnesu sudu javnobilježnički ovjerovljen popis imovine i obveza dužnika na propisanom obrascu</w:t>
      </w:r>
    </w:p>
    <w:p w:rsidRDefault="002A2369" w:rsidP="002A2369" w:rsidR="002A2369">
      <w:pPr>
        <w:spacing w:before="40"/>
        <w:jc w:val="both"/>
      </w:pPr>
      <w:r>
        <w:tab/>
        <w:t>- poziv vjerovnicima dužnika da najkasnije u roku od 45 dana od objave oglasa predlože otvaranje stečajnog postupka nad dužnikom te uplate predujam za pokriće troškova tog postupka</w:t>
      </w:r>
    </w:p>
    <w:p w:rsidRDefault="002A2369" w:rsidP="002A2369" w:rsidR="002A2369">
      <w:pPr>
        <w:spacing w:before="40"/>
        <w:ind w:firstLine="708"/>
        <w:jc w:val="both"/>
      </w:pPr>
      <w:r>
        <w:t>- upozorenje o pravnim posljedicama nepodnošenja prijedloga za otv</w:t>
      </w:r>
      <w:r w:rsidR="008A516D">
        <w:t>aranje stečajnog postupka iz člankom 431. SZ</w:t>
      </w:r>
      <w:r>
        <w:t>.</w:t>
      </w:r>
    </w:p>
    <w:p w:rsidRDefault="002A2369" w:rsidP="002A2369" w:rsidR="002A2369">
      <w:pPr>
        <w:spacing w:before="200"/>
        <w:ind w:firstLine="708"/>
        <w:jc w:val="both"/>
      </w:pPr>
      <w:r>
        <w:t>Odredbom čl</w:t>
      </w:r>
      <w:r w:rsidR="008A516D">
        <w:t>anka 431. SZ</w:t>
      </w:r>
      <w:r>
        <w:t xml:space="preserve"> propisano je da ako osobe ovlaštene za zastupanje dužnika po zakonu u roku od 15 dana ne podnesu popis imovine i obveza dužnika ili ako iz tog popisa proizlazi da dužnik ima imovinu koja nije dostatna za namirenje predvidivih troškova </w:t>
      </w:r>
      <w:r>
        <w:lastRenderedPageBreak/>
        <w:t>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8A516D" w:rsidP="008A516D" w:rsidR="008A516D">
      <w:pPr>
        <w:spacing w:before="200"/>
        <w:ind w:firstLine="709"/>
        <w:jc w:val="both"/>
      </w:pPr>
      <w:r>
        <w:t xml:space="preserve">Dana 5. travnja 2018. u spis je zaprimljen javnobilježnički ovjerovljeni popis imovine i obveza dužnik na propisanom obrascu iz kojeg je razvidno da dužnik u svom vlasništvu nema nekretnina, pokretnina, te ima novčanu tražbinu u iznosu od 317.055,52 kuna sa zateznom kamatom iz postupka kojeg dužnik vodi protiv Republike Hrvatske. U navedenom postupku dužnik je izjavio reviziju. </w:t>
      </w:r>
    </w:p>
    <w:p w:rsidRDefault="008A516D" w:rsidP="008A516D" w:rsidR="008A516D">
      <w:pPr>
        <w:spacing w:before="200"/>
        <w:ind w:firstLine="709"/>
        <w:jc w:val="both"/>
      </w:pPr>
      <w:r>
        <w:t xml:space="preserve">Dana 2. svibnja 2018. u spis je zaprimljen prijedlog vjerovnika Ante Gadže Lokvičići, Poboji 188, Krivodol, OIB:40283714135 za otvaranje stečajnog postupka nad uvodnom navedenim dužnikom te u tom pravcu dostavlja preslik uplata pozajmica. </w:t>
      </w:r>
    </w:p>
    <w:p w:rsidRDefault="008A516D" w:rsidP="002A2369" w:rsidR="008A516D">
      <w:pPr>
        <w:spacing w:before="200"/>
        <w:ind w:firstLine="708"/>
        <w:jc w:val="both"/>
      </w:pPr>
      <w:r>
        <w:t xml:space="preserve">Zaključkom od 11. svibnja 2018. pozvan je vjerovnik  Ante Gadžo na uplatu iznos od 1.000,00 kuna u Fond za namirenje troškova stečajnog postupka te iznos od 6.000,00 kuna na ime dodatnog predujma za namirenje troškova stečajnog postupka. </w:t>
      </w:r>
    </w:p>
    <w:p w:rsidRDefault="002A2369" w:rsidP="008A516D" w:rsidR="002A2369" w:rsidRPr="009B1727">
      <w:pPr>
        <w:spacing w:before="200"/>
        <w:ind w:firstLine="708"/>
        <w:jc w:val="both"/>
      </w:pPr>
      <w:r>
        <w:t xml:space="preserve">Odredbom </w:t>
      </w:r>
      <w:r w:rsidRPr="009B1727">
        <w:t>čl</w:t>
      </w:r>
      <w:r w:rsidR="008A516D">
        <w:t>anka</w:t>
      </w:r>
      <w:r w:rsidRPr="009B1727">
        <w:t xml:space="preserve"> 433. SZ </w:t>
      </w:r>
      <w:r>
        <w:t xml:space="preserve">propisano je da </w:t>
      </w:r>
      <w:r w:rsidRPr="009B1727">
        <w:t>ako nisu ispunjene pretpostavke za istodobno otvaranje i zaključenje skraćenoga stečajnog postupka prema čl</w:t>
      </w:r>
      <w:r w:rsidR="008A516D">
        <w:t>anku</w:t>
      </w:r>
      <w:r w:rsidRPr="009B1727">
        <w:t xml:space="preserve"> 431. SZ, sud će obustaviti skraćeni stečajni postupak i odgovarajućom primjenom općih odredbi stečajnoga postupka donijeti rješenje o pokretanju prethodnoga postupka odnosno otvaranju stečajnoga postupka.</w:t>
      </w:r>
    </w:p>
    <w:p w:rsidRDefault="002A2369" w:rsidP="002A2369" w:rsidR="002A2369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</w:t>
      </w:r>
      <w:r w:rsidR="008A516D">
        <w:t>anka 433. SZ</w:t>
      </w:r>
      <w:r>
        <w:t>, valjalo odlučiti kao u izreci ovog rješenja.</w:t>
      </w:r>
    </w:p>
    <w:p w:rsidRDefault="008A516D" w:rsidP="002A2369" w:rsidR="002A2369">
      <w:pPr>
        <w:spacing w:before="200"/>
        <w:jc w:val="center"/>
      </w:pPr>
      <w:r>
        <w:t>U Splitu</w:t>
      </w:r>
      <w:r w:rsidR="002A2369">
        <w:t xml:space="preserve"> </w:t>
      </w:r>
      <w:r w:rsidR="00BF5592">
        <w:t>23</w:t>
      </w:r>
      <w:r>
        <w:t xml:space="preserve">. svibnja 2018. </w:t>
      </w:r>
    </w:p>
    <w:p w:rsidRDefault="008A516D" w:rsidP="002A2369" w:rsidR="002A2369">
      <w:pPr>
        <w:spacing w:before="200"/>
        <w:ind w:left="6480"/>
        <w:jc w:val="center"/>
      </w:pPr>
      <w:r>
        <w:t>Sudac</w:t>
      </w:r>
    </w:p>
    <w:p w:rsidRDefault="008A516D" w:rsidP="002A2369" w:rsidR="008A516D">
      <w:pPr>
        <w:spacing w:before="200"/>
        <w:ind w:left="6480"/>
        <w:jc w:val="center"/>
      </w:pPr>
    </w:p>
    <w:p w:rsidRDefault="008A516D" w:rsidP="002A2369" w:rsidR="002A2369">
      <w:pPr>
        <w:ind w:left="6480"/>
        <w:jc w:val="center"/>
      </w:pPr>
      <w:r>
        <w:t>Katarina Mikulić</w:t>
      </w:r>
      <w:r w:rsidR="00D03DAF">
        <w:t>,v.r.</w:t>
      </w:r>
    </w:p>
    <w:p w:rsidRDefault="00D03DAF" w:rsidP="0071700F" w:rsidR="00D03DA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D03DAF" w:rsidP="0071700F" w:rsidR="00D03DAF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D03DAF" w:rsidP="002A2369" w:rsidR="00D03DAF">
      <w:pPr>
        <w:ind w:left="6480"/>
        <w:jc w:val="center"/>
      </w:pPr>
    </w:p>
    <w:p w:rsidRDefault="002A2369" w:rsidP="002A2369" w:rsidR="002A2369" w:rsidRPr="009B1727">
      <w:pPr>
        <w:jc w:val="both"/>
        <w:rPr>
          <w:b/>
        </w:rPr>
      </w:pPr>
    </w:p>
    <w:p w:rsidRDefault="008A516D" w:rsidP="002A2369" w:rsidR="002A2369" w:rsidRPr="00012A8D">
      <w:pPr>
        <w:spacing w:before="160"/>
        <w:jc w:val="both"/>
        <w:rPr>
          <w:lang w:eastAsia="en-US"/>
        </w:rPr>
      </w:pPr>
      <w:r w:rsidRPr="00012A8D">
        <w:rPr>
          <w:lang w:eastAsia="en-US"/>
        </w:rPr>
        <w:t>Pouka o pravnom lijeku</w:t>
      </w:r>
      <w:r w:rsidR="002A2369" w:rsidRPr="00012A8D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2A2369" w:rsidP="002A2369" w:rsidR="002A2369" w:rsidRPr="00012A8D">
      <w:pPr>
        <w:jc w:val="both"/>
      </w:pPr>
    </w:p>
    <w:p w:rsidRDefault="002A2369" w:rsidP="002A2369" w:rsidR="002A2369"/>
    <w:p w:rsidRDefault="00853B3E" w:rsidR="00853B3E"/>
    <w:sectPr w:rsidSect="003E6296" w:rsidR="00853B3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516D" w:rsidP="008A516D" w:rsidR="008A516D">
      <w:r>
        <w:separator/>
      </w:r>
    </w:p>
  </w:endnote>
  <w:endnote w:id="0" w:type="continuationSeparator">
    <w:p w:rsidRDefault="008A516D" w:rsidP="008A516D" w:rsidR="008A5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516D" w:rsidP="008A516D" w:rsidR="008A516D">
      <w:r>
        <w:separator/>
      </w:r>
    </w:p>
  </w:footnote>
  <w:footnote w:id="0" w:type="continuationSeparator">
    <w:p w:rsidRDefault="008A516D" w:rsidP="008A516D" w:rsidR="008A51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8A516D" w:rsidP="008A516D" w:rsidR="008A516D" w:rsidRPr="00A67ED0">
        <w:pPr>
          <w:pStyle w:val="Zaglavlje"/>
          <w:ind w:firstLine="3540"/>
          <w:jc w:val="center"/>
        </w:pPr>
        <w:r>
          <w:t xml:space="preserve">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03DAF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</w:r>
        <w:r w:rsidRPr="00A67ED0">
          <w:t>Poslovni broj: 4.St-</w:t>
        </w:r>
        <w:r>
          <w:t>179/2018-10</w:t>
        </w:r>
      </w:p>
      <w:p w:rsidRDefault="00D03DAF" w:rsidP="008A516D" w:rsidR="006B1865">
        <w:pPr>
          <w:pStyle w:val="Zaglavlje"/>
          <w:ind w:firstLine="4248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DAF" w:rsidP="003E6296" w:rsidR="003E6296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2369"/>
    <w:rsid w:val="00066650"/>
    <w:rsid w:val="00085E7C"/>
    <w:rsid w:val="000B4D96"/>
    <w:rsid w:val="000D5416"/>
    <w:rsid w:val="000E6D83"/>
    <w:rsid w:val="0024181F"/>
    <w:rsid w:val="002A2369"/>
    <w:rsid w:val="002C285B"/>
    <w:rsid w:val="003C2F22"/>
    <w:rsid w:val="00417EA6"/>
    <w:rsid w:val="0071519E"/>
    <w:rsid w:val="007F7A84"/>
    <w:rsid w:val="00814EDB"/>
    <w:rsid w:val="00815142"/>
    <w:rsid w:val="00853B3E"/>
    <w:rsid w:val="008A516D"/>
    <w:rsid w:val="00981D37"/>
    <w:rsid w:val="00A51DE9"/>
    <w:rsid w:val="00B7506F"/>
    <w:rsid w:val="00BF5592"/>
    <w:rsid w:val="00D03DAF"/>
    <w:rsid w:val="00D778AF"/>
    <w:rsid w:val="00D8632A"/>
    <w:rsid w:val="00DC4182"/>
    <w:rsid w:val="00DD0D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236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23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A2369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23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236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51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A516D"/>
    <w:rPr>
      <w:rFonts w:cs="Times New Roman" w:eastAsia="Times New Roman"/>
      <w:szCs w:val="24"/>
      <w:lang w:eastAsia="hr-HR"/>
    </w:rPr>
  </w:style>
  <w:style w:styleId="Tijeloteksta" w:type="paragraph">
    <w:name w:val="Body Text"/>
    <w:aliases w:val=" uvlaka 3,  uvlaka 2,uvlaka 3,uvlaka 2"/>
    <w:basedOn w:val="Normal"/>
    <w:link w:val="TijelotekstaChar"/>
    <w:rsid w:val="008A516D"/>
    <w:pPr>
      <w:jc w:val="both"/>
    </w:pPr>
    <w:rPr>
      <w:szCs w:val="20"/>
      <w:lang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A516D"/>
    <w:rPr>
      <w:rFonts w:cs="Times New Roman" w:eastAsia="Times New Roman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D03D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DA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DA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DA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DA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03DAF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236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23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A2369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23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236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51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A516D"/>
    <w:rPr>
      <w:rFonts w:cs="Times New Roman" w:eastAsia="Times New Roman"/>
      <w:szCs w:val="24"/>
      <w:lang w:eastAsia="hr-HR"/>
    </w:rPr>
  </w:style>
  <w:style w:styleId="Tijeloteksta" w:type="paragraph">
    <w:name w:val="Body Text"/>
    <w:aliases w:val=" uvlaka 3,  uvlaka 2,uvlaka 3,uvlaka 2"/>
    <w:basedOn w:val="Normal"/>
    <w:link w:val="TijelotekstaChar"/>
    <w:rsid w:val="008A516D"/>
    <w:pPr>
      <w:jc w:val="both"/>
    </w:pPr>
    <w:rPr>
      <w:szCs w:val="20"/>
      <w:lang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A516D"/>
    <w:rPr>
      <w:rFonts w:cs="Times New Roman" w:eastAsia="Times New Roman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D03D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DA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DA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DA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DA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03DAF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St-179/2018</izvorni_sadrzaj>
    <derivirana_varijabla naziv="DomainObject.Predmet.OznakaBroj_1">St-179/2018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VILCOMERC, d.o.o. za unutarnju i vanjsku trgovinu</izvorni_sadrzaj>
    <derivirana_varijabla naziv="DomainObject.Predmet.ProtustrankaFormated_1">  VILCOMERC, d.o.o. za unutarnju i vanjsku trgovinu</derivirana_varijabla>
  </DomainObject.Predmet.ProtustrankaFormated>
  <DomainObject.Predmet.ProtustrankaFormatedOIB>
    <izvorni_sadrzaj>  VILCOMERC, d.o.o. za unutarnju i vanjsku trgovinu, OIB 10385088929</izvorni_sadrzaj>
    <derivirana_varijabla naziv="DomainObject.Predmet.ProtustrankaFormatedOIB_1">  VILCOMERC, d.o.o. za unutarnju i vanjsku trgovinu, OIB 10385088929</derivirana_varijabla>
  </DomainObject.Predmet.ProtustrankaFormatedOIB>
  <DomainObject.Predmet.ProtustrankaFormatedWithAdress>
    <izvorni_sadrzaj> VILCOMERC, d.o.o. za unutarnju i vanjsku trgovinu, Lokvičić/00, 21260 Lokvičići</izvorni_sadrzaj>
    <derivirana_varijabla naziv="DomainObject.Predmet.ProtustrankaFormatedWithAdress_1"> VILCOMERC, d.o.o. za unutarnju i vanjsku trgovinu, Lokvičić/00, 21260 Lokvičići</derivirana_varijabla>
  </DomainObject.Predmet.ProtustrankaFormatedWithAdress>
  <DomainObject.Predmet.ProtustrankaFormatedWithAdressOIB>
    <izvorni_sadrzaj> VILCOMERC, d.o.o. za unutarnju i vanjsku trgovinu, OIB 10385088929, Lokvičić/00, 21260 Lokvičići</izvorni_sadrzaj>
    <derivirana_varijabla naziv="DomainObject.Predmet.ProtustrankaFormatedWithAdressOIB_1"> VILCOMERC, d.o.o. za unutarnju i vanjsku trgovinu, OIB 10385088929, Lokvičić/00, 21260 Lokvičići</derivirana_varijabla>
  </DomainObject.Predmet.ProtustrankaFormatedWithAdressOIB>
  <DomainObject.Predmet.ProtustrankaWithAdress>
    <izvorni_sadrzaj>VILCOMERC, d.o.o. za unutarnju i vanjsku trgovinu Lokvičić/00, 21260 Lokvičići</izvorni_sadrzaj>
    <derivirana_varijabla naziv="DomainObject.Predmet.ProtustrankaWithAdress_1">VILCOMERC, d.o.o. za unutarnju i vanjsku trgovinu Lokvičić/00, 21260 Lokvičići</derivirana_varijabla>
  </DomainObject.Predmet.ProtustrankaWithAdress>
  <DomainObject.Predmet.ProtustrankaWithAdressOIB>
    <izvorni_sadrzaj>VILCOMERC, d.o.o. za unutarnju i vanjsku trgovinu, OIB 10385088929, Lokvičić/00, 21260 Lokvičići</izvorni_sadrzaj>
    <derivirana_varijabla naziv="DomainObject.Predmet.ProtustrankaWithAdressOIB_1">VILCOMERC, d.o.o. za unutarnju i vanjsku trgovinu, OIB 10385088929, Lokvičić/00, 21260 Lokvičići</derivirana_varijabla>
  </DomainObject.Predmet.ProtustrankaWithAdressOIB>
  <DomainObject.Predmet.ProtustrankaNazivFormated>
    <izvorni_sadrzaj>VILCOMERC, d.o.o. za unutarnju i vanjsku trgovinu</izvorni_sadrzaj>
    <derivirana_varijabla naziv="DomainObject.Predmet.ProtustrankaNazivFormated_1">VILCOMERC, d.o.o. za unutarnju i vanjsku trgovinu</derivirana_varijabla>
  </DomainObject.Predmet.ProtustrankaNazivFormated>
  <DomainObject.Predmet.ProtustrankaNazivFormatedOIB>
    <izvorni_sadrzaj>VILCOMERC, d.o.o. za unutarnju i vanjsku trgovinu, OIB 10385088929</izvorni_sadrzaj>
    <derivirana_varijabla naziv="DomainObject.Predmet.ProtustrankaNazivFormatedOIB_1">VILCOMERC, d.o.o. za unutarnju i vanjsku trgovinu, OIB 10385088929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70275.12</izvorni_sadrzaj>
    <derivirana_varijabla naziv="DomainObject.Predmet.TrenutnaVrijednost_1">70275.12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VILCOMERC, d.o.o. za unutarnju i vanjsku trgovinu</item>
    </izvorni_sadrzaj>
    <derivirana_varijabla naziv="DomainObject.Predmet.ProtuStrankaListFormated_1">
      <item>VILCOMERC, d.o.o. za unutarnju i vanjsku trgovinu</item>
    </derivirana_varijabla>
  </DomainObject.Predmet.ProtuStrankaListFormated>
  <DomainObject.Predmet.ProtuStrankaListFormatedOIB>
    <izvorni_sadrzaj>
      <item>VILCOMERC, d.o.o. za unutarnju i vanjsku trgovinu, OIB 10385088929</item>
    </izvorni_sadrzaj>
    <derivirana_varijabla naziv="DomainObject.Predmet.ProtuStrankaListFormatedOIB_1">
      <item>VILCOMERC, d.o.o. za unutarnju i vanjsku trgovinu, OIB 10385088929</item>
    </derivirana_varijabla>
  </DomainObject.Predmet.ProtuStrankaListFormatedOIB>
  <DomainObject.Predmet.ProtuStrankaListFormatedWithAdress>
    <izvorni_sadrzaj>
      <item>VILCOMERC, d.o.o. za unutarnju i vanjsku trgovinu, Lokvičić/00, 21260 Lokvičići</item>
    </izvorni_sadrzaj>
    <derivirana_varijabla naziv="DomainObject.Predmet.ProtuStrankaListFormatedWithAdress_1">
      <item>VILCOMERC, d.o.o. za unutarnju i vanjsku trgovinu, Lokvičić/00, 21260 Lokvičići</item>
    </derivirana_varijabla>
  </DomainObject.Predmet.ProtuStrankaListFormatedWithAdress>
  <DomainObject.Predmet.ProtuStrankaListFormatedWithAdressOIB>
    <izvorni_sadrzaj>
      <item>VILCOMERC, d.o.o. za unutarnju i vanjsku trgovinu, OIB 10385088929, Lokvičić/00, 21260 Lokvičići</item>
    </izvorni_sadrzaj>
    <derivirana_varijabla naziv="DomainObject.Predmet.ProtuStrankaListFormatedWithAdressOIB_1">
      <item>VILCOMERC, d.o.o. za unutarnju i vanjsku trgovinu, OIB 10385088929, Lokvičić/00, 21260 Lokvičići</item>
    </derivirana_varijabla>
  </DomainObject.Predmet.ProtuStrankaListFormatedWithAdressOIB>
  <DomainObject.Predmet.ProtuStrankaListNazivFormated>
    <izvorni_sadrzaj>
      <item>VILCOMERC, d.o.o. za unutarnju i vanjsku trgovinu</item>
    </izvorni_sadrzaj>
    <derivirana_varijabla naziv="DomainObject.Predmet.ProtuStrankaListNazivFormated_1">
      <item>VILCOMERC, d.o.o. za unutarnju i vanjsku trgovinu</item>
    </derivirana_varijabla>
  </DomainObject.Predmet.ProtuStrankaListNazivFormated>
  <DomainObject.Predmet.ProtuStrankaListNazivFormatedOIB>
    <izvorni_sadrzaj>
      <item>VILCOMERC, d.o.o. za unutarnju i vanjsku trgovinu, OIB 10385088929</item>
    </izvorni_sadrzaj>
    <derivirana_varijabla naziv="DomainObject.Predmet.ProtuStrankaListNazivFormatedOIB_1">
      <item>VILCOMERC, d.o.o. za unutarnju i vanjsku trgovinu, OIB 10385088929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VILCOMERC, d.o.o. za unutarnju i vanjsku trgovinu</izvorni_sadrzaj>
    <derivirana_varijabla naziv="DomainObject.Predmet.ProtustrankaIDrugi_1">VILCOMERC, d.o.o. za unutarnju i vanjsku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VILCOMERC, d.o.o. za unutarnju i vanjsku trgovinu, OIB 10385088929, Lokvičić/00, 21260 Lokvičići</izvorni_sadrzaj>
    <derivirana_varijabla naziv="DomainObject.Predmet.ProtustrankaIDrugiAdressOIB_1">VILCOMERC, d.o.o. za unutarnju i vanjsku trgovinu, OIB 10385088929, Lokvičić/00, 21260 Lokvičići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VILCOMERC, d.o.o. za unutarnju i vanjsku trgovinu</item>
      <item>FINANCIJSKA AGENCIJA, RC SPLIT</item>
    </izvorni_sadrzaj>
    <derivirana_varijabla naziv="DomainObject.Predmet.SudioniciListNaziv_1">
      <item>VILCOMERC, d.o.o. za unutarnju i vanjsku trgovinu</item>
      <item>FINANCIJSKA AGENCIJA, RC SPLIT</item>
    </derivirana_varijabla>
  </DomainObject.Predmet.SudioniciListNaziv>
  <DomainObject.Predmet.SudioniciListAdressOIB>
    <izvorni_sadrzaj>
      <item>VILCOMERC, d.o.o. za unutarnju i vanjsku trgovinu, OIB 10385088929, Lokvičić/00,21260 Lokvičići</item>
      <item>FINANCIJSKA AGENCIJA, RC SPLIT, OIB 85821130368, Mažuranićevo šetalište 24 b,21000 Split</item>
    </izvorni_sadrzaj>
    <derivirana_varijabla naziv="DomainObject.Predmet.SudioniciListAdressOIB_1">
      <item>VILCOMERC, d.o.o. za unutarnju i vanjsku trgovinu, OIB 10385088929, Lokvičić/00,21260 Lokvičići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10385088929</item>
      <item>, OIB 85821130368</item>
    </izvorni_sadrzaj>
    <derivirana_varijabla naziv="DomainObject.Predmet.SudioniciListNazivOIB_1">
      <item>, OIB 10385088929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656</properties:Words>
  <properties:Characters>3853</properties:Characters>
  <properties:Lines>77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2018-05-17T07:17:00Z</dcterms:created>
  <dc:creator>Katarina Mikulić</dc:creator>
  <cp:lastModifiedBy>Katarina Mikulić</cp:lastModifiedBy>
  <cp:lastPrinted>2018-05-23T08:23:00Z</cp:lastPrinted>
  <dcterms:modified xmlns:xsi="http://www.w3.org/2001/XMLSchema-instance" xsi:type="dcterms:W3CDTF">2018-05-23T08:23:00Z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(RJEŠENJE O OBUSTAVI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