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5339" w14:paraId="0a25339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197EF2">
        <w:rPr>
          <w:rFonts w:eastAsia="Questrial" w:hAnsi="Times New Roman" w:ascii="Times New Roman"/>
          <w:sz w:val="24"/>
          <w:szCs w:val="24"/>
        </w:rPr>
        <w:t>1066/15-57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197EF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197EF2" w:rsidP="00577752" w:rsidR="00197EF2" w:rsidRPr="00197EF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197EF2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197EF2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197EF2" w:rsidRPr="00197EF2">
        <w:rPr>
          <w:rFonts w:hAnsi="Times New Roman" w:ascii="Times New Roman"/>
          <w:b/>
          <w:sz w:val="24"/>
          <w:szCs w:val="24"/>
        </w:rPr>
        <w:t xml:space="preserve">CVITKOVIĆ d.o.o. u stečaju </w:t>
      </w:r>
      <w:proofErr w:type="spellStart"/>
      <w:r w:rsidR="00197EF2" w:rsidRPr="00197EF2">
        <w:rPr>
          <w:rFonts w:hAnsi="Times New Roman" w:ascii="Times New Roman"/>
          <w:b/>
          <w:sz w:val="24"/>
          <w:szCs w:val="24"/>
        </w:rPr>
        <w:t>Vođinci</w:t>
      </w:r>
      <w:proofErr w:type="spellEnd"/>
      <w:r w:rsidR="00197EF2" w:rsidRPr="00197EF2">
        <w:rPr>
          <w:rFonts w:hAnsi="Times New Roman" w:ascii="Times New Roman"/>
          <w:b/>
          <w:sz w:val="24"/>
          <w:szCs w:val="24"/>
        </w:rPr>
        <w:t>, J. J. Strossmayera 62, OIB: 81016946107, MBS: 030082133</w:t>
      </w:r>
      <w:r w:rsidRPr="00197EF2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197EF2">
        <w:rPr>
          <w:rFonts w:eastAsia="Questrial" w:hAnsi="Times New Roman" w:ascii="Times New Roman"/>
          <w:sz w:val="24"/>
          <w:szCs w:val="24"/>
        </w:rPr>
        <w:t xml:space="preserve">dana </w:t>
      </w:r>
      <w:r w:rsidR="00197EF2">
        <w:rPr>
          <w:rFonts w:eastAsia="Questrial" w:hAnsi="Times New Roman" w:ascii="Times New Roman"/>
          <w:sz w:val="24"/>
          <w:szCs w:val="24"/>
        </w:rPr>
        <w:t>3. studenog</w:t>
      </w:r>
      <w:r w:rsidRPr="00197EF2">
        <w:rPr>
          <w:rFonts w:eastAsia="Questrial" w:hAnsi="Times New Roman" w:ascii="Times New Roman"/>
          <w:sz w:val="24"/>
          <w:szCs w:val="24"/>
        </w:rPr>
        <w:t xml:space="preserve"> 2017. g.,</w:t>
      </w:r>
    </w:p>
    <w:p w:rsidRDefault="00527B64" w:rsidP="00DA7955" w:rsidR="00197EF2" w:rsidRPr="00197EF2">
      <w:pPr>
        <w:tabs>
          <w:tab w:pos="3855" w:val="left"/>
        </w:tabs>
        <w:jc w:val="both"/>
      </w:pPr>
      <w:r w:rsidRPr="00197EF2">
        <w:tab/>
      </w:r>
    </w:p>
    <w:p w:rsidRDefault="00D96782" w:rsidP="00197EF2" w:rsidR="00C94F0A">
      <w:pPr>
        <w:jc w:val="center"/>
      </w:pPr>
      <w:r w:rsidRPr="00197EF2">
        <w:t>r i j e š i o  j e :</w:t>
      </w:r>
    </w:p>
    <w:p w:rsidRDefault="00197EF2" w:rsidP="00C94F0A" w:rsidR="00197EF2" w:rsidRPr="00197EF2">
      <w:pPr>
        <w:jc w:val="both"/>
      </w:pPr>
    </w:p>
    <w:p w:rsidRDefault="00D96782" w:rsidP="00AF1246" w:rsidR="00A84EE3">
      <w:pPr>
        <w:ind w:firstLine="708"/>
        <w:jc w:val="both"/>
      </w:pPr>
      <w:r>
        <w:t>I   Ispravlja se</w:t>
      </w:r>
      <w:r w:rsidR="008A1658">
        <w:t xml:space="preserve"> </w:t>
      </w:r>
      <w:r w:rsidR="00577752">
        <w:t>Rješenje TS Osijek broj 6 St-</w:t>
      </w:r>
      <w:r w:rsidR="00197EF2">
        <w:t xml:space="preserve">1066/15-54 od 24. listopada 2017. g. u točki 1b i u točki 2 izreke navedenog Rješenja tako da </w:t>
      </w:r>
      <w:r w:rsidR="00197EF2" w:rsidRPr="00A84EE3">
        <w:rPr>
          <w:b/>
        </w:rPr>
        <w:t xml:space="preserve">umjesto </w:t>
      </w:r>
      <w:r w:rsidR="00197EF2">
        <w:t xml:space="preserve">broja računa </w:t>
      </w:r>
      <w:proofErr w:type="spellStart"/>
      <w:r w:rsidR="00197EF2">
        <w:t>Raiffeiesenbank</w:t>
      </w:r>
      <w:proofErr w:type="spellEnd"/>
      <w:r w:rsidR="00197EF2">
        <w:t xml:space="preserve"> </w:t>
      </w:r>
      <w:proofErr w:type="spellStart"/>
      <w:r w:rsidR="00197EF2">
        <w:t>Austria</w:t>
      </w:r>
      <w:proofErr w:type="spellEnd"/>
      <w:r w:rsidR="00197EF2">
        <w:t xml:space="preserve"> d.d. Zagreb IBAN: HR0624840081000000013 poziv na broj HR00 198-110-979507 </w:t>
      </w:r>
    </w:p>
    <w:p w:rsidRDefault="00197EF2" w:rsidP="00AF1246" w:rsidR="00473763">
      <w:pPr>
        <w:ind w:firstLine="708"/>
        <w:jc w:val="both"/>
      </w:pPr>
      <w:r>
        <w:t xml:space="preserve">IMA PISATI broj računa </w:t>
      </w:r>
      <w:proofErr w:type="spellStart"/>
      <w:r>
        <w:t>Raiffeiesenbank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</w:t>
      </w:r>
      <w:r w:rsidR="00A84EE3">
        <w:t xml:space="preserve"> IBAN: HR0624840081000000013 poziv na broj </w:t>
      </w:r>
      <w:r>
        <w:t>HR00 198-10010-979507 dok u ostalom dijelu uvod, izreka i obrazloženje navedenog Rješenja ostaju nepromijenjeni.</w:t>
      </w:r>
    </w:p>
    <w:p w:rsidRDefault="002C004C" w:rsidP="00337EA9" w:rsidR="002C004C" w:rsidRPr="00D96782">
      <w:pPr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3763" w:rsidP="00AF1246" w:rsidR="00473763" w:rsidRPr="00D96782">
      <w:pPr>
        <w:jc w:val="center"/>
      </w:pPr>
    </w:p>
    <w:p w:rsidRDefault="00473763" w:rsidP="00337EA9" w:rsidR="00197EF2">
      <w:pPr>
        <w:jc w:val="both"/>
      </w:pPr>
      <w:r>
        <w:tab/>
        <w:t xml:space="preserve">Podneskom od </w:t>
      </w:r>
      <w:r w:rsidR="00197EF2">
        <w:t>30. listopada</w:t>
      </w:r>
      <w:r>
        <w:t xml:space="preserve"> 2017. g. </w:t>
      </w:r>
      <w:r w:rsidR="00197EF2">
        <w:t xml:space="preserve">stečajna upraviteljica zatražila je ispravak broja računa </w:t>
      </w:r>
      <w:proofErr w:type="spellStart"/>
      <w:r w:rsidR="00197EF2">
        <w:t>razlučnog</w:t>
      </w:r>
      <w:proofErr w:type="spellEnd"/>
      <w:r w:rsidR="00197EF2">
        <w:t xml:space="preserve"> vjerovnika </w:t>
      </w:r>
      <w:proofErr w:type="spellStart"/>
      <w:r w:rsidR="00197EF2">
        <w:t>Raiffeiesenbank</w:t>
      </w:r>
      <w:proofErr w:type="spellEnd"/>
      <w:r w:rsidR="00197EF2">
        <w:t xml:space="preserve"> </w:t>
      </w:r>
      <w:proofErr w:type="spellStart"/>
      <w:r w:rsidR="00197EF2">
        <w:t>Austria</w:t>
      </w:r>
      <w:proofErr w:type="spellEnd"/>
      <w:r w:rsidR="00197EF2">
        <w:t xml:space="preserve"> d.d. Zagreb a koji je zaposlenica banke na ročištu za diobu navela kao krivi broj.</w:t>
      </w:r>
    </w:p>
    <w:p w:rsidRDefault="00197EF2" w:rsidP="00337EA9" w:rsidR="00473763">
      <w:pPr>
        <w:jc w:val="both"/>
      </w:pPr>
      <w:r>
        <w:tab/>
        <w:t>Uz zahtjev dostavila je e-mail navedene banke sa ispravnim brojem računa.</w:t>
      </w:r>
    </w:p>
    <w:p w:rsidRDefault="00587000" w:rsidP="00587000" w:rsidR="00674327" w:rsidRPr="00D96782">
      <w:pPr>
        <w:ind w:firstLine="708"/>
        <w:jc w:val="both"/>
      </w:pPr>
      <w:r>
        <w:t>Slijedom navedenog</w:t>
      </w:r>
      <w:r w:rsidR="002C004C">
        <w:t xml:space="preserve">, </w:t>
      </w:r>
      <w:r w:rsidR="00674327">
        <w:t>valjalo</w:t>
      </w:r>
      <w:r w:rsidR="008A1658">
        <w:t xml:space="preserve"> je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</w:t>
      </w:r>
      <w:r>
        <w:t>10</w:t>
      </w:r>
      <w:r w:rsidR="00D727CB">
        <w:t xml:space="preserve"> Stečajnog zakona („Narodne novine“ broj </w:t>
      </w:r>
      <w:r>
        <w:t>71/¸15)</w:t>
      </w:r>
      <w:r w:rsidR="00674327">
        <w:t>.</w:t>
      </w:r>
      <w:r w:rsidR="00674327" w:rsidRPr="00D96782">
        <w:t xml:space="preserve"> </w:t>
      </w:r>
    </w:p>
    <w:p w:rsidRDefault="00337EA9" w:rsidP="00337EA9" w:rsidR="00337EA9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197EF2">
        <w:t>3. studenog</w:t>
      </w:r>
      <w:r w:rsidR="00473763">
        <w:t xml:space="preserve"> 2017. g.</w:t>
      </w: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197EF2" w:rsidP="00473763" w:rsidR="00197EF2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St. uprav. Lidija Balog</w:t>
      </w:r>
      <w:r w:rsidR="00A84EE3">
        <w:t>,</w:t>
      </w:r>
      <w:r w:rsidR="00A84EE3" w:rsidRPr="00A84EE3">
        <w:t xml:space="preserve"> </w:t>
      </w:r>
      <w:r w:rsidR="00A84EE3">
        <w:t>Bilje, Vinogradska 17</w:t>
      </w:r>
    </w:p>
    <w:p w:rsidRDefault="00197EF2" w:rsidP="00473763" w:rsidR="00197EF2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proofErr w:type="spellStart"/>
      <w:r>
        <w:t>Raiffeiesenbank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Petrinjska 29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587000" w:rsidP="00473763" w:rsid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ŽDO Vukovar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</w:t>
      </w:r>
      <w:r w:rsidR="00197EF2">
        <w:t>3.12.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587000" w:rsidP="005F4E4F" w:rsidR="007E6F9C" w:rsidRPr="00587000">
      <w:pPr>
        <w:jc w:val="both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7E6F9C" w:rsidP="007E6F9C" w:rsidR="007E6F9C" w:rsidRPr="00587000"/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4E7" w:rsidP="00E13649" w:rsidR="001124E7">
      <w:r>
        <w:separator/>
      </w:r>
    </w:p>
  </w:endnote>
  <w:endnote w:id="0" w:type="continuationSeparator">
    <w:p w:rsidRDefault="001124E7" w:rsidP="00E13649" w:rsidR="00112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4E7" w:rsidP="00E13649" w:rsidR="001124E7">
      <w:r>
        <w:separator/>
      </w:r>
    </w:p>
  </w:footnote>
  <w:footnote w:id="0" w:type="continuationSeparator">
    <w:p w:rsidRDefault="001124E7" w:rsidP="00E13649" w:rsidR="001124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4E4F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0"/>
  </w:num>
  <w:num w:numId="6">
    <w:abstractNumId w:val="16"/>
  </w:num>
  <w:num w:numId="7">
    <w:abstractNumId w:val="6"/>
  </w:num>
  <w:num w:numId="8">
    <w:abstractNumId w:val="12"/>
  </w:num>
  <w:num w:numId="9">
    <w:abstractNumId w:val="15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9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124E7"/>
    <w:rsid w:val="001437B2"/>
    <w:rsid w:val="001572C3"/>
    <w:rsid w:val="00173F18"/>
    <w:rsid w:val="00197EF2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5F4E4F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93C73"/>
    <w:rsid w:val="009A412B"/>
    <w:rsid w:val="009B40D7"/>
    <w:rsid w:val="009B46D8"/>
    <w:rsid w:val="009C670C"/>
    <w:rsid w:val="00A07CA2"/>
    <w:rsid w:val="00A10C19"/>
    <w:rsid w:val="00A46436"/>
    <w:rsid w:val="00A834B1"/>
    <w:rsid w:val="00A84EE3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E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4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E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E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4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E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78AF9-9A1E-45FE-B133-4CEBC0E97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289</properties:Words>
  <properties:Characters>1530</properties:Characters>
  <properties:Lines>100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2017-11-03T13:06:00Z</dcterms:created>
  <dc:creator>Korisnik</dc:creator>
  <cp:lastModifiedBy>Danijela Sekulić</cp:lastModifiedBy>
  <cp:lastPrinted>2017-11-03T13:05:00Z</cp:lastPrinted>
  <dcterms:modified xmlns:xsi="http://www.w3.org/2001/XMLSchema-instance" xsi:type="dcterms:W3CDTF">2017-11-03T13:06:00Z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