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c3c4" w14:paraId="e0ac3c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9A45A9">
        <w:t>23</w:t>
      </w:r>
      <w:r w:rsidR="004965B2">
        <w:t>70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E7010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3E7010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 NUR CONSULTING j.d.o.o. za poslovno savjetovanje, OIB: 27050747863, Zagreb, I Crikvenička 35 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>
        <w:rPr>
          <w:lang w:val="pt-BR"/>
        </w:rPr>
        <w:t>9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3943BD" w:rsidRPr="003943BD">
        <w:rPr>
          <w:lang w:val="pt-BR"/>
        </w:rPr>
        <w:t>NUR CONSULTING j.d.o.o. za poslovno savjetovanje, OIB: 27050747863, Zagreb, I Crikvenička 35 a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5783">
        <w:t>23</w:t>
      </w:r>
      <w:r w:rsidR="003943BD">
        <w:t>70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3943BD" w:rsidRPr="003943BD">
        <w:rPr>
          <w:lang w:val="pt-BR"/>
        </w:rPr>
        <w:t>NUR CONSULTING j.d.o.o. za poslovno savjetovanje, OIB: 27050747863, Zagreb, I Crikvenička 35 a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943BD">
        <w:t>350</w:t>
      </w:r>
      <w:r w:rsidRPr="00BC2D3A">
        <w:t xml:space="preserve"> dana, u ukupnom iznosu od </w:t>
      </w:r>
      <w:r w:rsidR="003943BD">
        <w:rPr>
          <w:lang w:val="pl-PL"/>
        </w:rPr>
        <w:t>36.608,13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</w:t>
      </w:r>
      <w:r w:rsidR="003943BD">
        <w:t>9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</w:t>
      </w:r>
      <w:r w:rsidR="003943BD">
        <w:t>9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521D3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521D3" w:rsidP="004F5146" w:rsidR="003521D3">
      <w:pPr>
        <w:jc w:val="right"/>
      </w:pPr>
      <w:r>
        <w:t>za točnost otpravka-ovlašteni službenik</w:t>
      </w:r>
    </w:p>
    <w:p w:rsidRDefault="003521D3" w:rsidP="004F5146" w:rsidR="003521D3">
      <w:pPr>
        <w:jc w:val="right"/>
      </w:pPr>
      <w:r>
        <w:t xml:space="preserve">Mirjana Gašparić </w:t>
      </w:r>
    </w:p>
    <w:p w:rsidRDefault="00856259" w:rsidP="003521D3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521D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F6536D">
          <w:rPr>
            <w:sz w:val="24"/>
          </w:rPr>
          <w:t>23</w:t>
        </w:r>
        <w:r w:rsidR="003943BD">
          <w:rPr>
            <w:sz w:val="24"/>
          </w:rPr>
          <w:t>70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21D3"/>
    <w:rsid w:val="003541A8"/>
    <w:rsid w:val="003835F0"/>
    <w:rsid w:val="00384745"/>
    <w:rsid w:val="003943BD"/>
    <w:rsid w:val="00396794"/>
    <w:rsid w:val="003D0115"/>
    <w:rsid w:val="003D1F88"/>
    <w:rsid w:val="003E7010"/>
    <w:rsid w:val="003F3702"/>
    <w:rsid w:val="00404B33"/>
    <w:rsid w:val="00412D47"/>
    <w:rsid w:val="00450643"/>
    <w:rsid w:val="0046518B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A45A9"/>
    <w:rsid w:val="009B1748"/>
    <w:rsid w:val="009B3D51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6536D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1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1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1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1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1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1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1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1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St-2370/2016</izvorni_sadrzaj>
    <derivirana_varijabla naziv="DomainObject.Predmet.OznakaBroj_1">St-2370/2016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NUR Consulting j.d.o.o. za poslovno savjetovanje zastupanog po punomoćniku Senka Krmpotić</izvorni_sadrzaj>
    <derivirana_varijabla naziv="DomainObject.Predmet.ProtustrankaFormated_1">  NUR Consulting j.d.o.o. za poslovno savjetovanje zastupanog po punomoćniku Senka Krmpotić</derivirana_varijabla>
  </DomainObject.Predmet.ProtustrankaFormated>
  <DomainObject.Predmet.ProtustrankaFormatedOIB>
    <izvorni_sadrzaj>  NUR Consulting j.d.o.o. za poslovno savjetovanje, OIB 27050747863 zastupanog po punomoćniku Senka Krmpotić</izvorni_sadrzaj>
    <derivirana_varijabla naziv="DomainObject.Predmet.ProtustrankaFormatedOIB_1">  NUR Consulting j.d.o.o. za poslovno savjetovanje, OIB 27050747863 zastupanog po punomoćniku Senka Krmpotić</derivirana_varijabla>
  </DomainObject.Predmet.ProtustrankaFormatedOIB>
  <DomainObject.Predmet.ProtustrankaFormatedWithAdress>
    <izvorni_sadrzaj> NUR Consulting j.d.o.o. za poslovno savjetovanje, I Crikvenička 35 A, 10000 Zagreb zastupanog po punomoćniku Senka Krmpotić</izvorni_sadrzaj>
    <derivirana_varijabla naziv="DomainObject.Predmet.ProtustrankaFormatedWithAdress_1"> NUR Consulting j.d.o.o. za poslovno savjetovanje, I Crikvenička 35 A, 10000 Zagreb zastupanog po punomoćniku Senka Krmpotić</derivirana_varijabla>
  </DomainObject.Predmet.ProtustrankaFormatedWithAdress>
  <DomainObject.Predmet.ProtustrankaFormatedWithAdressOIB>
    <izvorni_sadrzaj> NUR Consulting j.d.o.o. za poslovno savjetovanje, OIB 27050747863, I Crikvenička 35 A, 10000 Zagreb zastupanog po punomoćniku Senka Krmpotić</izvorni_sadrzaj>
    <derivirana_varijabla naziv="DomainObject.Predmet.ProtustrankaFormatedWithAdressOIB_1"> NUR Consulting j.d.o.o. za poslovno savjetovanje, OIB 27050747863, I Crikvenička 35 A, 10000 Zagreb zastupanog po punomoćniku Senka Krmpotić</derivirana_varijabla>
  </DomainObject.Predmet.ProtustrankaFormatedWithAdressOIB>
  <DomainObject.Predmet.ProtustrankaWithAdress>
    <izvorni_sadrzaj>NUR Consulting j.d.o.o. za poslovno savjetovanje I Crikvenička 35 A, 10000 Zagreb</izvorni_sadrzaj>
    <derivirana_varijabla naziv="DomainObject.Predmet.ProtustrankaWithAdress_1">NUR Consulting j.d.o.o. za poslovno savjetovanje I Crikvenička 35 A, 10000 Zagreb</derivirana_varijabla>
  </DomainObject.Predmet.ProtustrankaWithAdress>
  <DomainObject.Predmet.ProtustrankaWithAdressOIB>
    <izvorni_sadrzaj>NUR Consulting j.d.o.o. za poslovno savjetovanje, OIB 27050747863, I Crikvenička 35 A, 10000 Zagreb</izvorni_sadrzaj>
    <derivirana_varijabla naziv="DomainObject.Predmet.ProtustrankaWithAdressOIB_1">NUR Consulting j.d.o.o. za poslovno savjetovanje, OIB 27050747863, I Crikvenička 35 A, 10000 Zagreb</derivirana_varijabla>
  </DomainObject.Predmet.ProtustrankaWithAdressOIB>
  <DomainObject.Predmet.ProtustrankaNazivFormated>
    <izvorni_sadrzaj>NUR Consulting j.d.o.o. za poslovno savjetovanje</izvorni_sadrzaj>
    <derivirana_varijabla naziv="DomainObject.Predmet.ProtustrankaNazivFormated_1">NUR Consulting j.d.o.o. za poslovno savjetovanje</derivirana_varijabla>
  </DomainObject.Predmet.ProtustrankaNazivFormated>
  <DomainObject.Predmet.ProtustrankaNazivFormatedOIB>
    <izvorni_sadrzaj>NUR Consulting j.d.o.o. za poslovno savjetovanje, OIB 27050747863</izvorni_sadrzaj>
    <derivirana_varijabla naziv="DomainObject.Predmet.ProtustrankaNazivFormatedOIB_1">NUR Consulting j.d.o.o. za poslovno savjetovanje, OIB 27050747863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Krmpotić</izvorni_sadrzaj>
    <derivirana_varijabla naziv="DomainObject.Predmet.StrankaFormated_1">  FINA Regionalni centar Zagreb; Senka Krmpotić</derivirana_varijabla>
  </DomainObject.Predmet.StrankaFormated>
  <DomainObject.Predmet.StrankaFormatedOIB>
    <izvorni_sadrzaj>  FINA Regionalni centar Zagreb, OIB 85821130368; Senka Krmpotić, OIB 21500927269</izvorni_sadrzaj>
    <derivirana_varijabla naziv="DomainObject.Predmet.StrankaFormatedOIB_1">  FINA Regionalni centar Zagreb, OIB 85821130368; Senka Krmpotić, OIB 21500927269</derivirana_varijabla>
  </DomainObject.Predmet.StrankaFormatedOIB>
  <DomainObject.Predmet.StrankaFormatedWithAdress>
    <izvorni_sadrzaj> FINA Regionalni centar Zagreb, Trg svibanjskih žrtava 1995. 1, 10000 Zagreb; Senka Krmpotić, Ivlje 55, 10000 Zagreb</izvorni_sadrzaj>
    <derivirana_varijabla naziv="DomainObject.Predmet.StrankaFormatedWithAdress_1"> FINA Regionalni centar Zagreb, Trg svibanjskih žrtava 1995. 1, 10000 Zagreb; Senka Krmpotić, Ivlje 55, 10000 Zagreb</derivirana_varijabla>
  </DomainObject.Predmet.StrankaFormatedWithAdress>
  <DomainObject.Predmet.StrankaFormatedWithAdressOIB>
    <izvorni_sadrzaj> FINA Regionalni centar Zagreb, OIB 85821130368, Trg svibanjskih žrtava 1995. 1, 10000 Zagreb; Senka Krmpotić, OIB 21500927269, Ivlje 55, 10000 Zagreb</izvorni_sadrzaj>
    <derivirana_varijabla naziv="DomainObject.Predmet.StrankaFormatedWithAdressOIB_1"> FINA Regionalni centar Zagreb, OIB 85821130368, Trg svibanjskih žrtava 1995. 1, 10000 Zagreb; Senka Krmpotić, OIB 21500927269, Ivlje 55, 10000 Zagreb</derivirana_varijabla>
  </DomainObject.Predmet.StrankaFormatedWithAdressOIB>
  <DomainObject.Predmet.StrankaWithAdress>
    <izvorni_sadrzaj>FINA Regionalni centar Zagreb Trg svibanjskih žrtava 1995. 1,10000 Zagreb,Senka Krmpotić Ivlje 55,10000 Zagreb</izvorni_sadrzaj>
    <derivirana_varijabla naziv="DomainObject.Predmet.StrankaWithAdress_1">FINA Regionalni centar Zagreb Trg svibanjskih žrtava 1995. 1,10000 Zagreb,Senka Krmpotić Ivlje 55,10000 Zagreb</derivirana_varijabla>
  </DomainObject.Predmet.StrankaWithAdress>
  <DomainObject.Predmet.StrankaWithAdressOIB>
    <izvorni_sadrzaj>FINA Regionalni centar Zagreb, OIB 85821130368, Trg svibanjskih žrtava 1995. 1,10000 Zagreb,Senka Krmpotić, OIB 21500927269, Ivlje 55,10000 Zagreb</izvorni_sadrzaj>
    <derivirana_varijabla naziv="DomainObject.Predmet.StrankaWithAdressOIB_1">FINA Regionalni centar Zagreb, OIB 85821130368, Trg svibanjskih žrtava 1995. 1,10000 Zagreb,Senka Krmpotić, OIB 21500927269, Ivlje 55,10000 Zagreb</derivirana_varijabla>
  </DomainObject.Predmet.StrankaWithAdressOIB>
  <DomainObject.Predmet.StrankaNazivFormated>
    <izvorni_sadrzaj>FINA Regionalni centar Zagreb,Senka Krmpotić</izvorni_sadrzaj>
    <derivirana_varijabla naziv="DomainObject.Predmet.StrankaNazivFormated_1">FINA Regionalni centar Zagreb,Senka Krmpotić</derivirana_varijabla>
  </DomainObject.Predmet.StrankaNazivFormated>
  <DomainObject.Predmet.StrankaNazivFormatedOIB>
    <izvorni_sadrzaj>FINA Regionalni centar Zagreb, OIB 85821130368,Senka Krmpotić, OIB 21500927269</izvorni_sadrzaj>
    <derivirana_varijabla naziv="DomainObject.Predmet.StrankaNazivFormatedOIB_1">FINA Regionalni centar Zagreb, OIB 85821130368,Senka Krmpotić, OIB 21500927269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Senka Krmpotić</item>
    </izvorni_sadrzaj>
    <derivirana_varijabla naziv="DomainObject.Predmet.StrankaListFormated_1">
      <item>FINA Regionalni centar Zagreb</item>
      <item>Senka Krmpotić</item>
    </derivirana_varijabla>
  </DomainObject.Predmet.StrankaListFormated>
  <DomainObject.Predmet.StrankaListFormatedOIB>
    <izvorni_sadrzaj>
      <item>FINA Regionalni centar Zagreb, OIB 85821130368</item>
      <item>Senka Krmpotić, OIB 21500927269</item>
    </izvorni_sadrzaj>
    <derivirana_varijabla naziv="DomainObject.Predmet.StrankaListFormatedOIB_1">
      <item>FINA Regionalni centar Zagreb, OIB 85821130368</item>
      <item>Senka Krmpotić, OIB 21500927269</item>
    </derivirana_varijabla>
  </DomainObject.Predmet.StrankaListFormatedOIB>
  <DomainObject.Predmet.StrankaListFormatedWithAdress>
    <izvorni_sadrzaj>
      <item>FINA Regionalni centar Zagreb, Trg svibanjskih žrtava 1995. 1, 10000 Zagreb</item>
      <item>Senka Krmpotić, Ivlje 55, 10000 Zagreb</item>
    </izvorni_sadrzaj>
    <derivirana_varijabla naziv="DomainObject.Predmet.StrankaListFormatedWithAdress_1">
      <item>FINA Regionalni centar Zagreb, Trg svibanjskih žrtava 1995. 1, 10000 Zagreb</item>
      <item>Senka Krmpotić, Ivlje 55,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Senka Krmpotić, OIB 21500927269, Ivlje 55, 10000 Zagreb</item>
    </izvorni_sadrzaj>
    <derivirana_varijabla naziv="DomainObject.Predmet.StrankaListFormatedWithAdressOIB_1">
      <item>FINA Regionalni centar Zagreb, OIB 85821130368, Trg svibanjskih žrtava 1995. 1, 10000 Zagreb</item>
      <item>Senka Krmpotić, OIB 21500927269, Ivlje 55, 10000 Zagreb</item>
    </derivirana_varijabla>
  </DomainObject.Predmet.StrankaListFormatedWithAdressOIB>
  <DomainObject.Predmet.StrankaListNazivFormated>
    <izvorni_sadrzaj>
      <item>FINA Regionalni centar Zagreb</item>
      <item>Senka Krmpotić</item>
    </izvorni_sadrzaj>
    <derivirana_varijabla naziv="DomainObject.Predmet.StrankaListNazivFormated_1">
      <item>FINA Regionalni centar Zagreb</item>
      <item>Senka Krmpotić</item>
    </derivirana_varijabla>
  </DomainObject.Predmet.StrankaListNazivFormated>
  <DomainObject.Predmet.StrankaListNazivFormatedOIB>
    <izvorni_sadrzaj>
      <item>FINA Regionalni centar Zagreb, OIB 85821130368</item>
      <item>Senka Krmpotić, OIB 21500927269</item>
    </izvorni_sadrzaj>
    <derivirana_varijabla naziv="DomainObject.Predmet.StrankaListNazivFormatedOIB_1">
      <item>FINA Regionalni centar Zagreb, OIB 85821130368</item>
      <item>Senka Krmpotić, OIB 21500927269</item>
    </derivirana_varijabla>
  </DomainObject.Predmet.StrankaListNazivFormatedOIB>
  <DomainObject.Predmet.ProtuStrankaListFormated>
    <izvorni_sadrzaj>
      <item>NUR Consulting j.d.o.o. za poslovno savjetovanje zastupanog po punomoćniku Senka Krmpotić</item>
    </izvorni_sadrzaj>
    <derivirana_varijabla naziv="DomainObject.Predmet.ProtuStrankaListFormated_1">
      <item>NUR Consulting j.d.o.o. za poslovno savjetovanje zastupanog po punomoćniku Senka Krmpotić</item>
    </derivirana_varijabla>
  </DomainObject.Predmet.ProtuStrankaListFormated>
  <DomainObject.Predmet.ProtuStrankaListFormatedOIB>
    <izvorni_sadrzaj>
      <item>NUR Consulting j.d.o.o. za poslovno savjetovanje, OIB 27050747863 zastupanog po punomoćniku Senka Krmpotić</item>
    </izvorni_sadrzaj>
    <derivirana_varijabla naziv="DomainObject.Predmet.ProtuStrankaListFormatedOIB_1">
      <item>NUR Consulting j.d.o.o. za poslovno savjetovanje, OIB 27050747863 zastupanog po punomoćniku Senka Krmpotić</item>
    </derivirana_varijabla>
  </DomainObject.Predmet.ProtuStrankaListFormatedOIB>
  <DomainObject.Predmet.ProtuStrankaListFormatedWithAdress>
    <izvorni_sadrzaj>
      <item>NUR Consulting j.d.o.o. za poslovno savjetovanje, I Crikvenička 35 A, 10000 Zagreb zastupanog po punomoćniku Senka Krmpotić</item>
    </izvorni_sadrzaj>
    <derivirana_varijabla naziv="DomainObject.Predmet.ProtuStrankaListFormatedWithAdress_1">
      <item>NUR Consulting j.d.o.o. za poslovno savjetovanje, I Crikvenička 35 A, 10000 Zagreb zastupanog po punomoćniku Senka Krmpotić</item>
    </derivirana_varijabla>
  </DomainObject.Predmet.ProtuStrankaListFormatedWithAdress>
  <DomainObject.Predmet.ProtuStrankaListFormatedWithAdressOIB>
    <izvorni_sadrzaj>
      <item>NUR Consulting j.d.o.o. za poslovno savjetovanje, OIB 27050747863, I Crikvenička 35 A, 10000 Zagreb zastupanog po punomoćniku Senka Krmpotić</item>
    </izvorni_sadrzaj>
    <derivirana_varijabla naziv="DomainObject.Predmet.ProtuStrankaListFormatedWithAdressOIB_1">
      <item>NUR Consulting j.d.o.o. za poslovno savjetovanje, OIB 27050747863, I Crikvenička 35 A, 10000 Zagreb zastupanog po punomoćniku Senka Krmpotić</item>
    </derivirana_varijabla>
  </DomainObject.Predmet.ProtuStrankaListFormatedWithAdressOIB>
  <DomainObject.Predmet.ProtuStrankaListNazivFormated>
    <izvorni_sadrzaj>
      <item>NUR Consulting j.d.o.o. za poslovno savjetovanje</item>
    </izvorni_sadrzaj>
    <derivirana_varijabla naziv="DomainObject.Predmet.ProtuStrankaListNazivFormated_1">
      <item>NUR Consulting j.d.o.o. za poslovno savjetovanje</item>
    </derivirana_varijabla>
  </DomainObject.Predmet.ProtuStrankaListNazivFormated>
  <DomainObject.Predmet.ProtuStrankaListNazivFormatedOIB>
    <izvorni_sadrzaj>
      <item>NUR Consulting j.d.o.o. za poslovno savjetovanje, OIB 27050747863</item>
    </izvorni_sadrzaj>
    <derivirana_varijabla naziv="DomainObject.Predmet.ProtuStrankaListNazivFormatedOIB_1">
      <item>NUR Consulting j.d.o.o. za poslovno savjetovanje, OIB 27050747863</item>
    </derivirana_varijabla>
  </DomainObject.Predmet.ProtuStrankaListNazivFormatedOIB>
  <DomainObject.Predmet.OstaliListFormated>
    <izvorni_sadrzaj>
      <item>Senka Krmpotić punomoćnik sudionika u postupku NUR Consulting j.d.o.o. za poslovno savjetovanje</item>
    </izvorni_sadrzaj>
    <derivirana_varijabla naziv="DomainObject.Predmet.OstaliListFormated_1">
      <item>Senka Krmpotić punomoćnik sudionika u postupku NUR Consulting j.d.o.o. za poslovno savjetovanje</item>
    </derivirana_varijabla>
  </DomainObject.Predmet.OstaliListFormated>
  <DomainObject.Predmet.OstaliListFormatedOIB>
    <izvorni_sadrzaj>
      <item>Senka Krmpotić, OIB 21500927269 punomoćnik sudionika u postupku NUR Consulting j.d.o.o. za poslovno savjetovanje</item>
    </izvorni_sadrzaj>
    <derivirana_varijabla naziv="DomainObject.Predmet.OstaliListFormatedOIB_1">
      <item>Senka Krmpotić, OIB 21500927269 punomoćnik sudionika u postupku NUR Consulting j.d.o.o. za poslovno savjetovanje</item>
    </derivirana_varijabla>
  </DomainObject.Predmet.OstaliListFormatedOIB>
  <DomainObject.Predmet.OstaliListFormatedWithAdress>
    <izvorni_sadrzaj>
      <item>Senka Krmpotić, Ivlje 55, 10000 Zagreb punomoćnik sudionika u postupku NUR Consulting j.d.o.o. za poslovno savjetovanje</item>
    </izvorni_sadrzaj>
    <derivirana_varijabla naziv="DomainObject.Predmet.OstaliListFormatedWithAdress_1">
      <item>Senka Krmpotić, Ivlje 55, 10000 Zagreb punomoćnik sudionika u postupku NUR Consulting j.d.o.o. za poslovno savjetovanje</item>
    </derivirana_varijabla>
  </DomainObject.Predmet.OstaliListFormatedWithAdress>
  <DomainObject.Predmet.OstaliListFormatedWithAdressOIB>
    <izvorni_sadrzaj>
      <item>Senka Krmpotić, OIB 21500927269, Ivlje 55, 10000 Zagreb punomoćnik sudionika u postupku NUR Consulting j.d.o.o. za poslovno savjetovanje</item>
    </izvorni_sadrzaj>
    <derivirana_varijabla naziv="DomainObject.Predmet.OstaliListFormatedWithAdressOIB_1">
      <item>Senka Krmpotić, OIB 21500927269, Ivlje 55, 10000 Zagreb punomoćnik sudionika u postupku NUR Consulting j.d.o.o. za poslovno savjetovanje</item>
    </derivirana_varijabla>
  </DomainObject.Predmet.OstaliListFormatedWithAdressOIB>
  <DomainObject.Predmet.OstaliListNazivFormated>
    <izvorni_sadrzaj>
      <item>Senka Krmpotić</item>
    </izvorni_sadrzaj>
    <derivirana_varijabla naziv="DomainObject.Predmet.OstaliListNazivFormated_1">
      <item>Senka Krmpotić</item>
    </derivirana_varijabla>
  </DomainObject.Predmet.OstaliListNazivFormated>
  <DomainObject.Predmet.OstaliListNazivFormatedOIB>
    <izvorni_sadrzaj>
      <item>Senka Krmpotić, OIB 21500927269</item>
    </izvorni_sadrzaj>
    <derivirana_varijabla naziv="DomainObject.Predmet.OstaliListNazivFormatedOIB_1">
      <item>Senka Krmpotić, OIB 21500927269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NUR Consulting j.d.o.o. za poslovno savjetovanje</izvorni_sadrzaj>
    <derivirana_varijabla naziv="DomainObject.Predmet.ProtustrankaIDrugi_1">NUR Consulting j.d.o.o. za poslovno savjetovanje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NUR Consulting j.d.o.o. za poslovno savjetovanje, OIB 27050747863, I Crikvenička 35 A, 10000 Zagreb</izvorni_sadrzaj>
    <derivirana_varijabla naziv="DomainObject.Predmet.ProtustrankaIDrugiAdressOIB_1">NUR Consulting j.d.o.o. za poslovno savjetovanje, OIB 27050747863, I Crikvenička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NUR Consulting j.d.o.o. za poslovno savjetovanje</item>
      <item>Senka Krmpotić</item>
      <item>Senka Krmpotić</item>
    </izvorni_sadrzaj>
    <derivirana_varijabla naziv="DomainObject.Predmet.SudioniciListNaziv_1">
      <item>FINA Regionalni centar Zagreb</item>
      <item>NUR Consulting j.d.o.o. za poslovno savjetovanje</item>
      <item>Senka Krmpotić</item>
      <item>Senka Krmpotić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NUR Consulting j.d.o.o. za poslovno savjetovanje, OIB 27050747863, I Crikvenička 35 A,10000 Zagreb</item>
      <item>Senka Krmpotić, OIB 21500927269, Ivlje 55,10000 Zagreb</item>
      <item>Senka Krmpotić, OIB 21500927269, Ivlje 55,10000 Zagreb</item>
    </izvorni_sadrzaj>
    <derivirana_varijabla naziv="DomainObject.Predmet.SudioniciListAdressOIB_1">
      <item>FINA Regionalni centar Zagreb, OIB 85821130368, Trg svibanjskih žrtava 1995. 1,10000 Zagreb</item>
      <item>NUR Consulting j.d.o.o. za poslovno savjetovanje, OIB 27050747863, I Crikvenička 35 A,10000 Zagreb</item>
      <item>Senka Krmpotić, OIB 21500927269, Ivlje 55,10000 Zagreb</item>
      <item>Senka Krmpotić, OIB 21500927269, Ivlje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27050747863</item>
      <item>, OIB 21500927269</item>
      <item>, OIB 21500927269</item>
    </izvorni_sadrzaj>
    <derivirana_varijabla naziv="DomainObject.Predmet.SudioniciListNazivOIB_1">
      <item>, OIB 85821130368</item>
      <item>, OIB 27050747863</item>
      <item>, OIB 21500927269</item>
      <item>, OIB 21500927269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B167A-59BB-4D9D-97DA-DC5A7BCAD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4074</properties:Characters>
  <properties:Lines>86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2017-09-19T09:04:00Z</dcterms:created>
  <dc:creator>gzubak</dc:creator>
  <cp:lastModifiedBy>Mirjana Gašparić</cp:lastModifiedBy>
  <cp:lastPrinted>2017-09-19T09:07:00Z</cp:lastPrinted>
  <dcterms:modified xmlns:xsi="http://www.w3.org/2001/XMLSchema-instance" xsi:type="dcterms:W3CDTF">2017-09-19T09:08:00Z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