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6862" w14:paraId="9556862" w:rsidRDefault="005E5E41" w:rsidP="005E5E41" w:rsidR="005E5E41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5E5E41" w:rsidP="005E5E41" w:rsidR="005E5E41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42.</w:t>
      </w:r>
    </w:p>
    <w:p w:rsidRDefault="005E5E41" w:rsidP="009928B3" w:rsidR="005E5E41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St-26/2014.</w:t>
      </w:r>
    </w:p>
    <w:p w:rsidRDefault="005E5E41" w:rsidP="005E5E41" w:rsidR="005E5E41">
      <w:pPr>
        <w:rPr>
          <w:rFonts w:cs="Arial" w:hAnsi="Arial" w:ascii="Arial"/>
        </w:rPr>
      </w:pPr>
    </w:p>
    <w:p w:rsidRDefault="005E5E41" w:rsidP="005E5E41" w:rsidR="005E5E41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METALPRODUKT d.d. u stečaju iz Šandrovca   </w:t>
      </w:r>
    </w:p>
    <w:p w:rsidRDefault="005E5E41" w:rsidP="005E5E41" w:rsidR="005E5E41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5E5E41" w:rsidP="005E5E41" w:rsidR="005E5E41">
      <w:pPr>
        <w:rPr>
          <w:rFonts w:cs="Arial" w:hAnsi="Arial" w:ascii="Arial"/>
        </w:rPr>
      </w:pPr>
    </w:p>
    <w:p w:rsidRDefault="005E5E41" w:rsidP="005E5E41" w:rsidR="005E5E41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5E5E41" w:rsidP="005E5E41" w:rsidR="005E5E4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5E5E41" w:rsidP="005E5E41" w:rsidR="005E5E41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ERSTE CARD CLUB d.o.o. iz Zagreba, Praška 5, po punomoćnicima iz OD </w:t>
      </w:r>
      <w:proofErr w:type="spellStart"/>
      <w:r>
        <w:rPr>
          <w:rFonts w:cs="Arial" w:hAnsi="Arial" w:ascii="Arial"/>
          <w:b/>
        </w:rPr>
        <w:t>Hanžeković</w:t>
      </w:r>
      <w:proofErr w:type="spellEnd"/>
      <w:r>
        <w:rPr>
          <w:rFonts w:cs="Arial" w:hAnsi="Arial" w:ascii="Arial"/>
          <w:b/>
        </w:rPr>
        <w:t xml:space="preserve"> i partneri iz Zagreba, Radnička cesta 22.</w:t>
      </w:r>
    </w:p>
    <w:p w:rsidRDefault="005E5E41" w:rsidP="005E5E41" w:rsidR="005E5E4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5E5E41" w:rsidP="009928B3" w:rsidR="005E5E41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5E5E41" w:rsidP="005E5E41" w:rsidR="005E5E4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studenog 2015. godine u 09,00 sati,</w:t>
      </w:r>
    </w:p>
    <w:p w:rsidRDefault="005E5E41" w:rsidP="005E5E41" w:rsidR="005E5E41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5E5E41" w:rsidP="005E5E41" w:rsidR="005E5E41">
      <w:pPr>
        <w:jc w:val="both"/>
        <w:rPr>
          <w:rFonts w:cs="Arial" w:hAnsi="Arial" w:ascii="Arial"/>
        </w:rPr>
      </w:pPr>
    </w:p>
    <w:p w:rsidRDefault="005E5E41" w:rsidP="005E5E41" w:rsidR="005E5E4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5E5E41" w:rsidP="005E5E41" w:rsidR="005E5E4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5E5E41" w:rsidP="005E5E41" w:rsidR="005E5E4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</w:p>
    <w:p w:rsidRDefault="005E5E41" w:rsidP="005E5E41" w:rsidR="005E5E4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  <w:r w:rsidR="00F1467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5E5E41" w:rsidP="005E5E41" w:rsidR="005E5E4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  <w:r w:rsidR="00F1467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ovlašteni službenik</w:t>
      </w:r>
    </w:p>
    <w:p w:rsidRDefault="005E5E41" w:rsidP="005E5E41" w:rsidR="005E5E4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</w:t>
      </w:r>
      <w:r w:rsidR="00F1467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Jasmina </w:t>
      </w:r>
      <w:proofErr w:type="spellStart"/>
      <w:r>
        <w:rPr>
          <w:rFonts w:cs="Arial" w:hAnsi="Arial" w:ascii="Arial"/>
        </w:rPr>
        <w:t>Tubić</w:t>
      </w:r>
      <w:proofErr w:type="spellEnd"/>
    </w:p>
    <w:p w:rsidRDefault="009928B3" w:rsidP="005E5E41" w:rsidR="009928B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928B3" w:rsidP="005E5E41" w:rsidR="009928B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 suda</w:t>
      </w:r>
    </w:p>
    <w:p w:rsidRDefault="009928B3" w:rsidP="005E5E41" w:rsidR="009928B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9928B3" w:rsidP="005E5E41" w:rsidR="009928B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  <w:bookmarkStart w:name="_GoBack" w:id="0"/>
      <w:bookmarkEnd w:id="0"/>
    </w:p>
    <w:p w:rsidRDefault="005E5E41" w:rsidP="005E5E41" w:rsidR="005E5E41">
      <w:pPr>
        <w:jc w:val="both"/>
        <w:rPr>
          <w:rFonts w:cs="Times New Roman" w:hAnsi="Courier New" w:ascii="Courier New"/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E649C" w:rsidP="00E67D40" w:rsidR="00AE649C" w:rsidRPr="00B76F3C">
      <w:pPr>
        <w:pStyle w:val="FiksniRH"/>
      </w:pPr>
    </w:p>
    <w:p w:rsidRDefault="00F146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E4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8B3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67E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Praška 5.</izvorni_sadrzaj>
    <derivirana_varijabla naziv="DomainObject.UcesnikSudskeRadnje.Adresa.UlicaIKBR_1">Praška 5.</derivirana_varijabla>
  </DomainObject.UcesnikSudskeRadnje.Adresa.UlicaIKBR>
  <DomainObject.UcesnikSudskeRadnje.Naziv>
    <izvorni_sadrzaj>ERSTE CARD CLUB d.o.o.</izvorni_sadrzaj>
    <derivirana_varijabla naziv="DomainObject.UcesnikSudskeRadnje.Naziv_1">ERSTE CARD CLUB d.o.o.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studenog 2015.</izvorni_sadrzaj>
    <derivirana_varijabla naziv="DomainObject.UcesnikSudskeRadnje.SudskaRadnja.PlaniraniZavrsetakDatum_1">17. studenog 2015.</derivirana_varijabla>
  </DomainObject.UcesnikSudskeRadnje.SudskaRadnja.PlaniraniZavrsetakDatum>
  <DomainObject.UcesnikSudskeRadnje.SudskaRadnja.PlaniraniPocetakDatum>
    <izvorni_sadrzaj>17. studenog 2015.</izvorni_sadrzaj>
    <derivirana_varijabla naziv="DomainObject.UcesnikSudskeRadnje.SudskaRadnja.PlaniraniPocetakDatum_1">17. studenog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</derivirana_varijabla>
  </DomainObject.Predmet.SudioniciListAdressOIB>
  <DomainObject.UcesnikSudskeRadnje.NazivFormated>
    <izvorni_sadrzaj>ERSTE CARD CLUB d.o.o., Praška 5.,10000 Zagreb</izvorni_sadrzaj>
    <derivirana_varijabla naziv="DomainObject.UcesnikSudskeRadnje.NazivFormated_1">ERSTE CARD CLUB d.o.o., Praška 5.,10000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642CB-8979-436F-BB42-C2D4A8D9F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584</properties:Characters>
  <properties:Lines>34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2015-11-04T12:20:00Z</cp:lastPrinted>
  <dcterms:modified xmlns:xsi="http://www.w3.org/2001/XMLSchema-instance" xsi:type="dcterms:W3CDTF">2015-11-04T12:21:00Z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ERSTE CARD CLUB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