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93be" w14:paraId="1a393b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961AB">
        <w:t xml:space="preserve">BORG RAZVOJI d.o.o. Split, Put </w:t>
      </w:r>
      <w:proofErr w:type="spellStart"/>
      <w:r w:rsidR="006961AB">
        <w:t>Firula</w:t>
      </w:r>
      <w:proofErr w:type="spellEnd"/>
      <w:r w:rsidR="006961AB">
        <w:t xml:space="preserve"> </w:t>
      </w:r>
      <w:proofErr w:type="spellStart"/>
      <w:r w:rsidR="006961AB">
        <w:t>bb</w:t>
      </w:r>
      <w:proofErr w:type="spellEnd"/>
      <w:r w:rsidR="006961AB">
        <w:t xml:space="preserve">, </w:t>
      </w:r>
      <w:proofErr w:type="spellStart"/>
      <w:r w:rsidR="006961AB">
        <w:t>Bobanovi</w:t>
      </w:r>
      <w:proofErr w:type="spellEnd"/>
      <w:r w:rsidR="006961AB">
        <w:t xml:space="preserve"> dvori, OIB: 38632964484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961AB" w:rsidRPr="006961AB">
        <w:t xml:space="preserve">BORG RAZVOJI d.o.o. Split, Put </w:t>
      </w:r>
      <w:proofErr w:type="spellStart"/>
      <w:r w:rsidR="006961AB" w:rsidRPr="006961AB">
        <w:t>Firula</w:t>
      </w:r>
      <w:proofErr w:type="spellEnd"/>
      <w:r w:rsidR="006961AB" w:rsidRPr="006961AB">
        <w:t xml:space="preserve"> </w:t>
      </w:r>
      <w:proofErr w:type="spellStart"/>
      <w:r w:rsidR="006961AB" w:rsidRPr="006961AB">
        <w:t>bb</w:t>
      </w:r>
      <w:proofErr w:type="spellEnd"/>
      <w:r w:rsidR="006961AB" w:rsidRPr="006961AB">
        <w:t xml:space="preserve">, </w:t>
      </w:r>
      <w:proofErr w:type="spellStart"/>
      <w:r w:rsidR="006961AB" w:rsidRPr="006961AB">
        <w:t>Bobanovi</w:t>
      </w:r>
      <w:proofErr w:type="spellEnd"/>
      <w:r w:rsidR="006961AB" w:rsidRPr="006961AB">
        <w:t xml:space="preserve"> dvori</w:t>
      </w:r>
      <w:r w:rsidRPr="00135B11">
        <w:t>,</w:t>
      </w:r>
      <w:r>
        <w:t xml:space="preserve"> </w:t>
      </w:r>
      <w:r w:rsidR="006961AB" w:rsidRPr="006961AB">
        <w:t xml:space="preserve">OIB: 38632964484, </w:t>
      </w:r>
      <w:r>
        <w:t xml:space="preserve">na dan 1. rujna 2015. godine u Očevidniku redoslijeda osnova za plaćanje ima evidentiran dug na temelju neizvršenih osnova za plaćanje u ukupnom iznosu od </w:t>
      </w:r>
      <w:r w:rsidR="006961AB">
        <w:t>16.079,84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961AB">
      <w:t>1140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80C96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St-1140/2015</izvorni_sadrzaj>
    <derivirana_varijabla naziv="DomainObject.Predmet.OznakaBroj_1">St-1140/2015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BORG RAZVOJI d.o.o. za kupnju i prodaju nekretnina</izvorni_sadrzaj>
    <derivirana_varijabla naziv="DomainObject.Predmet.ProtustrankaFormated_1">  BORG RAZVOJI d.o.o. za kupnju i prodaju nekretnina</derivirana_varijabla>
  </DomainObject.Predmet.ProtustrankaFormated>
  <DomainObject.Predmet.ProtustrankaFormatedOIB>
    <izvorni_sadrzaj>  BORG RAZVOJI d.o.o. za kupnju i prodaju nekretnina, OIB 38632964484</izvorni_sadrzaj>
    <derivirana_varijabla naziv="DomainObject.Predmet.ProtustrankaFormatedOIB_1">  BORG RAZVOJI d.o.o. za kupnju i prodaju nekretnina, OIB 38632964484</derivirana_varijabla>
  </DomainObject.Predmet.ProtustrankaFormatedOIB>
  <DomainObject.Predmet.ProtustrankaFormatedWithAdress>
    <izvorni_sadrzaj> BORG RAZVOJI d.o.o. za kupnju i prodaju nekretnina, Put Firula bb, Bobanovi dvori, 21000 Split</izvorni_sadrzaj>
    <derivirana_varijabla naziv="DomainObject.Predmet.ProtustrankaFormatedWithAdress_1"> BORG RAZVOJI d.o.o. za kupnju i prodaju nekretnina, Put Firula bb, Bobanovi dvori, 21000 Split</derivirana_varijabla>
  </DomainObject.Predmet.ProtustrankaFormatedWithAdress>
  <DomainObject.Predmet.ProtustrankaFormatedWithAdressOIB>
    <izvorni_sadrzaj> BORG RAZVOJI d.o.o. za kupnju i prodaju nekretnina, OIB 38632964484, Put Firula bb, Bobanovi dvori, 21000 Split</izvorni_sadrzaj>
    <derivirana_varijabla naziv="DomainObject.Predmet.ProtustrankaFormatedWithAdressOIB_1"> BORG RAZVOJI d.o.o. za kupnju i prodaju nekretnina, OIB 38632964484, Put Firula bb, Bobanovi dvori, 21000 Split</derivirana_varijabla>
  </DomainObject.Predmet.ProtustrankaFormatedWithAdressOIB>
  <DomainObject.Predmet.ProtustrankaWithAdress>
    <izvorni_sadrzaj>BORG RAZVOJI d.o.o. za kupnju i prodaju nekretnina Put Firula bb, Bobanovi dvori, 21000 Split</izvorni_sadrzaj>
    <derivirana_varijabla naziv="DomainObject.Predmet.ProtustrankaWithAdress_1">BORG RAZVOJI d.o.o. za kupnju i prodaju nekretnina Put Firula bb, Bobanovi dvori, 21000 Split</derivirana_varijabla>
  </DomainObject.Predmet.ProtustrankaWithAdress>
  <DomainObject.Predmet.ProtustrankaWithAdressOIB>
    <izvorni_sadrzaj>BORG RAZVOJI d.o.o. za kupnju i prodaju nekretnina, OIB 38632964484, Put Firula bb, Bobanovi dvori, 21000 Split</izvorni_sadrzaj>
    <derivirana_varijabla naziv="DomainObject.Predmet.ProtustrankaWithAdressOIB_1">BORG RAZVOJI d.o.o. za kupnju i prodaju nekretnina, OIB 38632964484, Put Firula bb, Bobanovi dvori, 21000 Split</derivirana_varijabla>
  </DomainObject.Predmet.ProtustrankaWithAdressOIB>
  <DomainObject.Predmet.ProtustrankaNazivFormated>
    <izvorni_sadrzaj>BORG RAZVOJI d.o.o. za kupnju i prodaju nekretnina</izvorni_sadrzaj>
    <derivirana_varijabla naziv="DomainObject.Predmet.ProtustrankaNazivFormated_1">BORG RAZVOJI d.o.o. za kupnju i prodaju nekretnina</derivirana_varijabla>
  </DomainObject.Predmet.ProtustrankaNazivFormated>
  <DomainObject.Predmet.ProtustrankaNazivFormatedOIB>
    <izvorni_sadrzaj>BORG RAZVOJI d.o.o. za kupnju i prodaju nekretnina, OIB 38632964484</izvorni_sadrzaj>
    <derivirana_varijabla naziv="DomainObject.Predmet.ProtustrankaNazivFormatedOIB_1">BORG RAZVOJI d.o.o. za kupnju i prodaju nekretnina, OIB 38632964484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16079.84</izvorni_sadrzaj>
    <derivirana_varijabla naziv="DomainObject.Predmet.TrenutnaVrijednost_1">16079.84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BORG RAZVOJI d.o.o. za kupnju i prodaju nekretnina</item>
    </izvorni_sadrzaj>
    <derivirana_varijabla naziv="DomainObject.Predmet.ProtuStrankaListFormated_1">
      <item>BORG RAZVOJI d.o.o. za kupnju i prodaju nekretnina</item>
    </derivirana_varijabla>
  </DomainObject.Predmet.ProtuStrankaListFormated>
  <DomainObject.Predmet.ProtuStrankaListFormatedOIB>
    <izvorni_sadrzaj>
      <item>BORG RAZVOJI d.o.o. za kupnju i prodaju nekretnina, OIB 38632964484</item>
    </izvorni_sadrzaj>
    <derivirana_varijabla naziv="DomainObject.Predmet.ProtuStrankaListFormatedOIB_1">
      <item>BORG RAZVOJI d.o.o. za kupnju i prodaju nekretnina, OIB 38632964484</item>
    </derivirana_varijabla>
  </DomainObject.Predmet.ProtuStrankaListFormatedOIB>
  <DomainObject.Predmet.ProtuStrankaListFormatedWithAdress>
    <izvorni_sadrzaj>
      <item>BORG RAZVOJI d.o.o. za kupnju i prodaju nekretnina, Put Firula bb, Bobanovi dvori, 21000 Split</item>
    </izvorni_sadrzaj>
    <derivirana_varijabla naziv="DomainObject.Predmet.ProtuStrankaListFormatedWithAdress_1">
      <item>BORG RAZVOJI d.o.o. za kupnju i prodaju nekretnina, Put Firula bb, Bobanovi dvori, 21000 Split</item>
    </derivirana_varijabla>
  </DomainObject.Predmet.ProtuStrankaListFormatedWithAdress>
  <DomainObject.Predmet.ProtuStrankaListFormatedWithAdressOIB>
    <izvorni_sadrzaj>
      <item>BORG RAZVOJI d.o.o. za kupnju i prodaju nekretnina, OIB 38632964484, Put Firula bb, Bobanovi dvori, 21000 Split</item>
    </izvorni_sadrzaj>
    <derivirana_varijabla naziv="DomainObject.Predmet.ProtuStrankaListFormatedWithAdressOIB_1">
      <item>BORG RAZVOJI d.o.o. za kupnju i prodaju nekretnina, OIB 38632964484, Put Firula bb, Bobanovi dvori, 21000 Split</item>
    </derivirana_varijabla>
  </DomainObject.Predmet.ProtuStrankaListFormatedWithAdressOIB>
  <DomainObject.Predmet.ProtuStrankaListNazivFormated>
    <izvorni_sadrzaj>
      <item>BORG RAZVOJI d.o.o. za kupnju i prodaju nekretnina</item>
    </izvorni_sadrzaj>
    <derivirana_varijabla naziv="DomainObject.Predmet.ProtuStrankaListNazivFormated_1">
      <item>BORG RAZVOJI d.o.o. za kupnju i prodaju nekretnina</item>
    </derivirana_varijabla>
  </DomainObject.Predmet.ProtuStrankaListNazivFormated>
  <DomainObject.Predmet.ProtuStrankaListNazivFormatedOIB>
    <izvorni_sadrzaj>
      <item>BORG RAZVOJI d.o.o. za kupnju i prodaju nekretnina, OIB 38632964484</item>
    </izvorni_sadrzaj>
    <derivirana_varijabla naziv="DomainObject.Predmet.ProtuStrankaListNazivFormatedOIB_1">
      <item>BORG RAZVOJI d.o.o. za kupnju i prodaju nekretnina, OIB 38632964484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BORG RAZVOJI d.o.o. za kupnju i prodaju nekretnina</izvorni_sadrzaj>
    <derivirana_varijabla naziv="DomainObject.Predmet.ProtustrankaIDrugi_1">BORG RAZVOJI d.o.o. za kupnju i prodaju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BORG RAZVOJI d.o.o. za kupnju i prodaju nekretnina, OIB 38632964484, Put Firula bb, Bobanovi dvori, 21000 Split</izvorni_sadrzaj>
    <derivirana_varijabla naziv="DomainObject.Predmet.ProtustrankaIDrugiAdressOIB_1">BORG RAZVOJI d.o.o. za kupnju i prodaju nekretnina, OIB 38632964484,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BORG RAZVOJI d.o.o. za kupnju i prodaju nekretnina</item>
      <item>FINANCIJSKA AGENCIJA, RC SPLIT</item>
    </izvorni_sadrzaj>
    <derivirana_varijabla naziv="DomainObject.Predmet.SudioniciListNaziv_1">
      <item>BORG RAZVOJI d.o.o. za kupnju i prodaju nekretnina</item>
      <item>FINANCIJSKA AGENCIJA, RC SPLIT</item>
    </derivirana_varijabla>
  </DomainObject.Predmet.SudioniciListNaziv>
  <DomainObject.Predmet.SudioniciListAdressOIB>
    <izvorni_sadrzaj>
      <item>BORG RAZVOJI d.o.o. za kupnju i prodaju nekretnina, OIB 38632964484, Put Firula bb, Bobanovi dvori,21000 Split</item>
      <item>FINANCIJSKA AGENCIJA, RC SPLIT, OIB 85821130368, Mažuranićevo šetalište 24 b,21000 Split</item>
    </izvorni_sadrzaj>
    <derivirana_varijabla naziv="DomainObject.Predmet.SudioniciListAdressOIB_1">
      <item>BORG RAZVOJI d.o.o. za kupnju i prodaju nekretnina, OIB 38632964484, Put Firula bb, Bobanovi dvori,21000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38632964484</item>
      <item>, OIB 85821130368</item>
    </izvorni_sadrzaj>
    <derivirana_varijabla naziv="DomainObject.Predmet.SudioniciListNazivOIB_1">
      <item>, OIB 38632964484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924DA-7BDE-4612-8B3A-1305F412E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360</properties:Words>
  <properties:Characters>1990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2016-02-02T08:42:00Z</dcterms:created>
  <dc:creator>nmarkovic</dc:creator>
  <cp:lastModifiedBy>Ana Golub Gruić</cp:lastModifiedBy>
  <cp:lastPrinted>2016-02-02T08:42:00Z</cp:lastPrinted>
  <dcterms:modified xmlns:xsi="http://www.w3.org/2001/XMLSchema-instance" xsi:type="dcterms:W3CDTF">2016-02-02T11:19:00Z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