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4B31" w:rsidR="0009063B" w:rsidP="0009063B" w:rsidRDefault="00FD10DE" w14:paraId="2cb95e4" w14:textId="2cb95e4">
      <w:pPr>
        <w15:collapsed w:val="false"/>
      </w:pPr>
      <w:bookmarkStart w:name="_GoBack" w:id="0"/>
      <w:bookmarkEnd w:id="0"/>
      <w:r w:rsidRPr="00FD4B31">
        <w:t xml:space="preserve">               </w:t>
      </w:r>
      <w:r w:rsidRPr="00FD4B31" w:rsidR="0009063B">
        <w:t xml:space="preserve">   </w:t>
      </w:r>
      <w:r w:rsidRPr="00FD4B31" w:rsidR="0009063B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B31" w:rsidR="0009063B">
        <w:t xml:space="preserve">                                                            </w:t>
      </w:r>
    </w:p>
    <w:p w:rsidRPr="00FD4B31" w:rsidR="0009063B" w:rsidP="0009063B" w:rsidRDefault="0009063B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Pr="00FD4B31" w:rsidR="0009063B" w:rsidP="0009063B" w:rsidRDefault="0009063B">
      <w:r w:rsidRPr="00FD4B31">
        <w:t xml:space="preserve"> TRGOVAČKI SUD U PAZINU</w:t>
      </w:r>
    </w:p>
    <w:p w:rsidRPr="00FD4B31" w:rsidR="0009063B" w:rsidP="0009063B" w:rsidRDefault="0009063B">
      <w:r w:rsidRPr="00FD4B31">
        <w:t xml:space="preserve">     52000 PAZIN, </w:t>
      </w:r>
      <w:proofErr w:type="spellStart"/>
      <w:r w:rsidRPr="00FD4B31">
        <w:t>Dršćevka</w:t>
      </w:r>
      <w:proofErr w:type="spellEnd"/>
      <w:r w:rsidRPr="00FD4B31">
        <w:t xml:space="preserve">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Pr="00FD4B31" w:rsidR="00FD10DE">
        <w:t xml:space="preserve"> </w:t>
      </w:r>
    </w:p>
    <w:p w:rsidRPr="00FD4B31" w:rsidR="0009063B" w:rsidP="0009063B" w:rsidRDefault="0009063B">
      <w:pPr>
        <w:jc w:val="both"/>
      </w:pPr>
      <w:r w:rsidRPr="00FD4B31">
        <w:tab/>
      </w:r>
    </w:p>
    <w:p w:rsidR="00FE460F" w:rsidP="00FE460F" w:rsidRDefault="00FE460F">
      <w:pPr>
        <w:pStyle w:val="Zaglavlje"/>
        <w:jc w:val="right"/>
      </w:pPr>
      <w:proofErr w:type="spellStart"/>
      <w:r>
        <w:t>Posl</w:t>
      </w:r>
      <w:proofErr w:type="spellEnd"/>
      <w:r>
        <w:t>. broj:</w:t>
      </w:r>
      <w:r w:rsidRPr="00FD4B31">
        <w:t xml:space="preserve"> </w:t>
      </w:r>
      <w:r>
        <w:t>4</w:t>
      </w:r>
      <w:r w:rsidRPr="00FD4B31">
        <w:t xml:space="preserve"> St-</w:t>
      </w:r>
      <w:r w:rsidR="004F5E95">
        <w:t>353/18</w:t>
      </w:r>
      <w:r w:rsidR="00BB0589">
        <w:t>-</w:t>
      </w:r>
      <w:r w:rsidR="004F5E95">
        <w:t>52</w:t>
      </w:r>
    </w:p>
    <w:p w:rsidRPr="00FD4B31" w:rsidR="0009063B" w:rsidP="0009063B" w:rsidRDefault="0009063B">
      <w:pPr>
        <w:jc w:val="both"/>
      </w:pPr>
    </w:p>
    <w:p w:rsidRPr="00FD4B31" w:rsidR="0009063B" w:rsidP="0009063B" w:rsidRDefault="0009063B"/>
    <w:p w:rsidRPr="00FD4B31" w:rsidR="0009063B" w:rsidP="0009063B" w:rsidRDefault="0009063B">
      <w:pPr>
        <w:jc w:val="center"/>
      </w:pPr>
      <w:r w:rsidRPr="00FD4B31">
        <w:t>R J E Š E NJ E</w:t>
      </w:r>
    </w:p>
    <w:p w:rsidRPr="00FD4B31" w:rsidR="0009063B" w:rsidP="0009063B" w:rsidRDefault="0009063B">
      <w:pPr>
        <w:rPr>
          <w:color w:val="FF0000"/>
        </w:rPr>
      </w:pPr>
    </w:p>
    <w:p w:rsidRPr="00402136" w:rsidR="00E82047" w:rsidP="00E82047" w:rsidRDefault="007554A1">
      <w:pPr>
        <w:ind w:firstLine="708"/>
        <w:jc w:val="both"/>
      </w:pPr>
      <w:r w:rsidRPr="00DE0EF5">
        <w:t>Trgovački sud u Pazinu, po stečajnoj sutkin</w:t>
      </w:r>
      <w:r>
        <w:t xml:space="preserve">ji </w:t>
      </w:r>
      <w:proofErr w:type="spellStart"/>
      <w:r>
        <w:t>Tijani</w:t>
      </w:r>
      <w:proofErr w:type="spellEnd"/>
      <w:r>
        <w:t xml:space="preserve"> </w:t>
      </w:r>
      <w:proofErr w:type="spellStart"/>
      <w:r>
        <w:t>Licul</w:t>
      </w:r>
      <w:proofErr w:type="spellEnd"/>
      <w:r>
        <w:t xml:space="preserve">, u </w:t>
      </w:r>
      <w:proofErr w:type="spellStart"/>
      <w:r w:rsidR="009C7492">
        <w:t>predstečajnom</w:t>
      </w:r>
      <w:proofErr w:type="spellEnd"/>
      <w:r w:rsidR="009C7492">
        <w:t xml:space="preserve"> postupku nad dužnikom I</w:t>
      </w:r>
      <w:r w:rsidRPr="00DE0EF5">
        <w:t>STO Industrogradnja d</w:t>
      </w:r>
      <w:r w:rsidR="004F5E95">
        <w:t xml:space="preserve">.o.o. </w:t>
      </w:r>
      <w:proofErr w:type="spellStart"/>
      <w:r w:rsidR="004F5E95">
        <w:t>Krnica</w:t>
      </w:r>
      <w:proofErr w:type="spellEnd"/>
      <w:r w:rsidR="004F5E95">
        <w:t>, Duga Uvala 1, OIB</w:t>
      </w:r>
      <w:r w:rsidRPr="00DE0EF5">
        <w:t xml:space="preserve"> 01629444750,</w:t>
      </w:r>
      <w:r>
        <w:t xml:space="preserve"> </w:t>
      </w:r>
    </w:p>
    <w:p w:rsidRPr="00FD4B31" w:rsidR="0009063B" w:rsidP="0009063B" w:rsidRDefault="0009063B">
      <w:pPr>
        <w:jc w:val="both"/>
        <w:rPr>
          <w:color w:val="FF0000"/>
        </w:rPr>
      </w:pPr>
    </w:p>
    <w:p w:rsidRPr="000F3DCF" w:rsidR="0009063B" w:rsidP="0009063B" w:rsidRDefault="0009063B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Pr="00FD4B31" w:rsidR="005557CA" w:rsidP="005557CA" w:rsidRDefault="005557CA">
      <w:pPr>
        <w:ind w:left="1080"/>
        <w:jc w:val="both"/>
        <w:rPr>
          <w:color w:val="FF0000"/>
        </w:rPr>
      </w:pPr>
    </w:p>
    <w:p w:rsidRPr="000E462D" w:rsidR="00BB0589" w:rsidP="00BB0589" w:rsidRDefault="00BB0589">
      <w:pPr>
        <w:ind w:firstLine="708"/>
        <w:jc w:val="both"/>
      </w:pPr>
      <w:r w:rsidRPr="000E462D">
        <w:t xml:space="preserve">Nalaže se Ministarstvu financija, Poreznoj upravi, Područni ured Pazin, da se </w:t>
      </w:r>
      <w:r w:rsidRPr="000E462D">
        <w:rPr>
          <w:b/>
        </w:rPr>
        <w:t>HITNO</w:t>
      </w:r>
      <w:r w:rsidRPr="000E462D">
        <w:t xml:space="preserve"> očituje da li je izvršen prijeboj tražbine dužnika po osnovi pretplate PDV-a (koja je na dan 01.01.2019. iznosila 1.111.692,33 kn – podaci iz zapisnika o obavljenom poreznom nadzoru od 11. lipnja 2019. godine klasa: 471-02/19-01/51, </w:t>
      </w:r>
      <w:proofErr w:type="spellStart"/>
      <w:r w:rsidRPr="000E462D">
        <w:t>urbroj</w:t>
      </w:r>
      <w:proofErr w:type="spellEnd"/>
      <w:r w:rsidRPr="000E462D">
        <w:t>: 513-07-18-19-34) sa tražbinom koju Republika Hrvatska ima prema tom dužnikom, i ako je sa kojom tražbinom</w:t>
      </w:r>
      <w:r>
        <w:t>,</w:t>
      </w:r>
      <w:r w:rsidRPr="000E462D">
        <w:t xml:space="preserve"> pri čemu je potrebno navesti točan iznos tražbine i osnovu tražbine Republike Hrvatske prema dužniku. </w:t>
      </w:r>
    </w:p>
    <w:p w:rsidRPr="000E462D" w:rsidR="00BB0589" w:rsidP="00BB0589" w:rsidRDefault="00BB0589">
      <w:pPr>
        <w:jc w:val="both"/>
      </w:pPr>
    </w:p>
    <w:p w:rsidRPr="000E462D" w:rsidR="00BB0589" w:rsidP="00BB0589" w:rsidRDefault="00BB0589">
      <w:pPr>
        <w:jc w:val="both"/>
      </w:pPr>
      <w:r w:rsidRPr="000E462D">
        <w:tab/>
        <w:t xml:space="preserve">Nalaže se Ministarstvu financija, Poreznoj upravi, Područni ured Pazin da se </w:t>
      </w:r>
      <w:r w:rsidRPr="000E462D">
        <w:rPr>
          <w:b/>
        </w:rPr>
        <w:t>HITNO</w:t>
      </w:r>
      <w:r w:rsidRPr="000E462D">
        <w:t xml:space="preserve"> očituje na koji način je </w:t>
      </w:r>
      <w:proofErr w:type="spellStart"/>
      <w:r w:rsidRPr="000E462D">
        <w:t>postupano</w:t>
      </w:r>
      <w:proofErr w:type="spellEnd"/>
      <w:r w:rsidRPr="000E462D">
        <w:t xml:space="preserve"> po podnesenom zahtjevu dužnika za </w:t>
      </w:r>
      <w:proofErr w:type="spellStart"/>
      <w:r w:rsidRPr="000E462D">
        <w:t>preknjiženje</w:t>
      </w:r>
      <w:proofErr w:type="spellEnd"/>
      <w:r w:rsidRPr="000E462D">
        <w:t xml:space="preserve"> poreza u iznosu od 1.112.582,91 kn kojeg je dužnik podnio tom tijelu 18.01.2019. (podaci iz zapisnika o obavljenom poreznom nadzoru od 11. lipnja 2019. godine klasa: 471-02/19-01/51, </w:t>
      </w:r>
      <w:proofErr w:type="spellStart"/>
      <w:r w:rsidRPr="000E462D">
        <w:t>urbroj</w:t>
      </w:r>
      <w:proofErr w:type="spellEnd"/>
      <w:r w:rsidRPr="000E462D">
        <w:t xml:space="preserve">: 513-07-18-19-34), a kojim </w:t>
      </w:r>
      <w:r w:rsidR="009C7492">
        <w:t>je predloženo prebijanje t</w:t>
      </w:r>
      <w:r w:rsidRPr="000E462D">
        <w:t>ražbin</w:t>
      </w:r>
      <w:r w:rsidR="009C7492">
        <w:t>e</w:t>
      </w:r>
      <w:r w:rsidRPr="000E462D">
        <w:t xml:space="preserve"> dužnika po osnovni pretplate PDV-a (dio) sa tražbinom Republike Hrvatske u iznosu od 482.450,16 kn tzv. prioritetna tražbina (konto 1880, 2283, 8168).</w:t>
      </w:r>
    </w:p>
    <w:p w:rsidRPr="00FD4B31" w:rsidR="0009063B" w:rsidP="00FE460F" w:rsidRDefault="006A7B82">
      <w:pPr>
        <w:jc w:val="both"/>
        <w:rPr>
          <w:color w:val="FF0000"/>
        </w:rPr>
      </w:pPr>
      <w:r>
        <w:tab/>
      </w:r>
    </w:p>
    <w:p w:rsidRPr="00DD1D11" w:rsidR="0009063B" w:rsidP="0009063B" w:rsidRDefault="0009063B">
      <w:pPr>
        <w:jc w:val="center"/>
      </w:pPr>
      <w:r w:rsidRPr="00DD1D11">
        <w:t xml:space="preserve">U Pazinu, </w:t>
      </w:r>
      <w:r w:rsidR="00BB0589">
        <w:t>01. kolovoza</w:t>
      </w:r>
      <w:r w:rsidR="00420796">
        <w:t xml:space="preserve"> </w:t>
      </w:r>
      <w:r w:rsidR="00E82047">
        <w:t>201</w:t>
      </w:r>
      <w:r w:rsidR="00FE460F">
        <w:t>9</w:t>
      </w:r>
      <w:r w:rsidRPr="00DD1D11">
        <w:t>.</w:t>
      </w:r>
    </w:p>
    <w:p w:rsidRPr="00FD4B31" w:rsidR="0009063B" w:rsidP="0009063B" w:rsidRDefault="0009063B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Pr="007106A2" w:rsidR="00E82047" w:rsidP="00E82047" w:rsidRDefault="00E82047">
      <w:pPr>
        <w:ind w:left="5664" w:firstLine="708"/>
        <w:jc w:val="both"/>
      </w:pPr>
      <w:r w:rsidRPr="007106A2">
        <w:t>Sutkinja:</w:t>
      </w:r>
    </w:p>
    <w:p w:rsidRPr="007106A2" w:rsidR="00E82047" w:rsidP="00E82047" w:rsidRDefault="00E82047">
      <w:pPr>
        <w:ind w:left="5664" w:firstLine="708"/>
        <w:jc w:val="both"/>
      </w:pPr>
      <w:r w:rsidRPr="007106A2">
        <w:t>Tijana Licul</w:t>
      </w:r>
    </w:p>
    <w:p w:rsidRPr="00FD4B31" w:rsidR="00FD10DE" w:rsidP="0009063B" w:rsidRDefault="00FD10DE">
      <w:pPr>
        <w:jc w:val="both"/>
        <w:rPr>
          <w:color w:val="FF0000"/>
        </w:rPr>
      </w:pPr>
    </w:p>
    <w:p w:rsidR="0009063B" w:rsidP="0009063B" w:rsidRDefault="0009063B">
      <w:pPr>
        <w:jc w:val="both"/>
        <w:rPr>
          <w:color w:val="FF0000"/>
        </w:rPr>
      </w:pPr>
    </w:p>
    <w:p w:rsidRPr="00FD4B31" w:rsidR="00920904" w:rsidP="0009063B" w:rsidRDefault="00920904">
      <w:pPr>
        <w:jc w:val="both"/>
        <w:rPr>
          <w:color w:val="FF0000"/>
        </w:rPr>
      </w:pPr>
    </w:p>
    <w:p w:rsidRPr="00DD1D11" w:rsidR="00FD10DE" w:rsidP="00FD10DE" w:rsidRDefault="00FD10DE">
      <w:r w:rsidRPr="00DD1D11">
        <w:t>UPUTA O PRAVNOM LIJEKU:</w:t>
      </w:r>
    </w:p>
    <w:p w:rsidRPr="00DD1D11" w:rsidR="00FD10DE" w:rsidP="00E82047" w:rsidRDefault="00FD10DE">
      <w:pPr>
        <w:ind w:firstLine="708"/>
        <w:jc w:val="both"/>
      </w:pPr>
      <w:r w:rsidRPr="00DD1D11">
        <w:t xml:space="preserve">Protiv ovog rješenja </w:t>
      </w:r>
      <w:r w:rsidR="00FE460F">
        <w:t xml:space="preserve">nije dozvoljena posebna žalba. </w:t>
      </w:r>
    </w:p>
    <w:p w:rsidRPr="00FD4B31" w:rsidR="00FD10DE" w:rsidP="0009063B" w:rsidRDefault="00FD10DE">
      <w:pPr>
        <w:jc w:val="both"/>
        <w:rPr>
          <w:color w:val="FF0000"/>
        </w:rPr>
      </w:pPr>
    </w:p>
    <w:p w:rsidRPr="00DD1D11" w:rsidR="008E4CE8" w:rsidP="008E4CE8" w:rsidRDefault="0009063B">
      <w:pPr>
        <w:jc w:val="both"/>
      </w:pPr>
      <w:r w:rsidRPr="00DD1D11">
        <w:t>DNA:</w:t>
      </w:r>
    </w:p>
    <w:p w:rsidR="0009063B" w:rsidP="00FE460F" w:rsidRDefault="00FE460F">
      <w:pPr>
        <w:ind w:firstLine="708"/>
        <w:jc w:val="both"/>
      </w:pPr>
      <w:r>
        <w:t>1</w:t>
      </w:r>
      <w:r w:rsidR="00E82047">
        <w:t xml:space="preserve">/ </w:t>
      </w:r>
      <w:r w:rsidRPr="00DD1D11" w:rsidR="00C05635">
        <w:t>e-Oglasna</w:t>
      </w:r>
      <w:r w:rsidR="00BB0589">
        <w:t xml:space="preserve"> ploča sudova</w:t>
      </w:r>
    </w:p>
    <w:p w:rsidRPr="00FD4B31" w:rsidR="00BB0589" w:rsidP="00FE460F" w:rsidRDefault="00BB0589">
      <w:pPr>
        <w:ind w:firstLine="708"/>
        <w:jc w:val="both"/>
        <w:rPr>
          <w:color w:val="FF0000"/>
        </w:rPr>
      </w:pPr>
      <w:r>
        <w:t>2/ Ministarstvo financija, Porezna uprava, Područni ured Pazin</w:t>
      </w:r>
    </w:p>
    <w:p w:rsidRPr="00FD4B31" w:rsidR="00505739" w:rsidRDefault="00505739">
      <w:pPr>
        <w:rPr>
          <w:color w:val="FF0000"/>
        </w:rPr>
      </w:pPr>
    </w:p>
    <w:sectPr w:rsidRPr="00FD4B31" w:rsidR="00505739" w:rsidSect="00505739">
      <w:headerReference w:type="default" r:id="rId10"/>
      <w:headerReference w:type="first" r:id="rId11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5739" w:rsidP="0009063B" w:rsidRDefault="00505739">
      <w:r>
        <w:separator/>
      </w:r>
    </w:p>
  </w:endnote>
  <w:endnote w:type="continuationSeparator" w:id="0">
    <w:p w:rsidR="00505739" w:rsidP="0009063B" w:rsidRDefault="0050573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5739" w:rsidP="0009063B" w:rsidRDefault="00505739">
      <w:r>
        <w:separator/>
      </w:r>
    </w:p>
  </w:footnote>
  <w:footnote w:type="continuationSeparator" w:id="0">
    <w:p w:rsidR="00505739" w:rsidP="0009063B" w:rsidRDefault="0050573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="00505739" w:rsidP="007554A1" w:rsidRDefault="0050573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058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broj:</w:t>
        </w:r>
        <w:r w:rsidRPr="00FD4B31">
          <w:t xml:space="preserve"> </w:t>
        </w:r>
        <w:r>
          <w:t>4</w:t>
        </w:r>
        <w:r w:rsidRPr="00FD4B31">
          <w:t xml:space="preserve"> St-</w:t>
        </w:r>
        <w:r>
          <w:t>353/18 -</w:t>
        </w:r>
      </w:p>
    </w:sdtContent>
  </w:sdt>
  <w:p w:rsidR="00505739" w:rsidRDefault="0050573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05739" w:rsidP="00C05635" w:rsidRDefault="0050573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3B"/>
    <w:rsid w:val="0009063B"/>
    <w:rsid w:val="000F3DCF"/>
    <w:rsid w:val="0011190A"/>
    <w:rsid w:val="00113A90"/>
    <w:rsid w:val="00126339"/>
    <w:rsid w:val="001A1FB7"/>
    <w:rsid w:val="00275683"/>
    <w:rsid w:val="002B728C"/>
    <w:rsid w:val="002E4EE0"/>
    <w:rsid w:val="00335E60"/>
    <w:rsid w:val="003571CD"/>
    <w:rsid w:val="00420796"/>
    <w:rsid w:val="00424D71"/>
    <w:rsid w:val="00454DE6"/>
    <w:rsid w:val="004F5E95"/>
    <w:rsid w:val="005033CA"/>
    <w:rsid w:val="00505739"/>
    <w:rsid w:val="00554328"/>
    <w:rsid w:val="005557CA"/>
    <w:rsid w:val="00576120"/>
    <w:rsid w:val="005E79A4"/>
    <w:rsid w:val="005F6A54"/>
    <w:rsid w:val="00680ECF"/>
    <w:rsid w:val="006A7B82"/>
    <w:rsid w:val="007106A2"/>
    <w:rsid w:val="007554A1"/>
    <w:rsid w:val="00810325"/>
    <w:rsid w:val="0083633D"/>
    <w:rsid w:val="00887E0F"/>
    <w:rsid w:val="008E4CE8"/>
    <w:rsid w:val="00920904"/>
    <w:rsid w:val="00985388"/>
    <w:rsid w:val="009C7492"/>
    <w:rsid w:val="00A00233"/>
    <w:rsid w:val="00A42896"/>
    <w:rsid w:val="00BB0589"/>
    <w:rsid w:val="00C05635"/>
    <w:rsid w:val="00C565DA"/>
    <w:rsid w:val="00DD1D11"/>
    <w:rsid w:val="00DE2C66"/>
    <w:rsid w:val="00E30663"/>
    <w:rsid w:val="00E82047"/>
    <w:rsid w:val="00EC0CA8"/>
    <w:rsid w:val="00EC399E"/>
    <w:rsid w:val="00FD10DE"/>
    <w:rsid w:val="00FD4B31"/>
    <w:rsid w:val="00FE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9063B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9063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9063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9063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063B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9063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9063B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next w:val="Normal"/>
    <w:link w:val="OdlomakpopisaChar"/>
    <w:uiPriority w:val="34"/>
    <w:qFormat/>
    <w:rsid w:val="005557CA"/>
    <w:pPr>
      <w:tabs>
        <w:tab w:val="left" w:pos="851"/>
      </w:tabs>
      <w:spacing w:after="240"/>
      <w:ind w:firstLine="567"/>
      <w:jc w:val="both"/>
    </w:pPr>
    <w:rPr>
      <w:rFonts w:cstheme="minorBidi"/>
      <w:bCs w:val="fals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5557CA"/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5557CA"/>
    <w:pPr>
      <w:spacing w:after="120"/>
    </w:pPr>
    <w:rPr>
      <w:rFonts w:eastAsiaTheme="minorHAnsi" w:cstheme="minorBidi"/>
      <w:bCs w:val="false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263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63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63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63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63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1369</properties:Characters>
  <properties:Lines>43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2019-08-01T12:07:00Z</dcterms:created>
  <dc:creator>Jasmina Matika</dc:creator>
  <cp:lastModifiedBy>Erika Mohorović</cp:lastModifiedBy>
  <cp:lastPrinted>2019-08-01T12:07:00Z</cp:lastPrinted>
  <dcterms:modified xmlns:xsi="http://www.w3.org/2001/XMLSchema-instance" xsi:type="dcterms:W3CDTF">2019-08-02T07:07:00Z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(st35318, rješenje, očitovanje PU.docx)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