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6c14" w14:paraId="2556c14" w:rsidRDefault="003920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838200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920AC" w:rsidP="003920AC" w:rsidR="003920AC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Republika Hrvatska</w:t>
      </w:r>
    </w:p>
    <w:p w:rsidRDefault="003920AC" w:rsidP="003920AC" w:rsidR="003920A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Trgovčki sud u Bjelovaru</w:t>
      </w:r>
    </w:p>
    <w:p w:rsidRDefault="003920AC" w:rsidP="003920AC" w:rsidR="003920A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  <w:bookmarkStart w:name="_GoBack" w:id="0"/>
      <w:bookmarkEnd w:id="0"/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>Poslovni broj: 5. St-781/2017-2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920A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BS PROMET d.o.o. za  trgovinu u likvidaciji, Prokljuvani, Prokljuvani 87/A, MBS: 010035777, OIB: 18329951354, 15. siječnja 2018.</w:t>
      </w:r>
      <w:r w:rsidRPr="003920A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>r i j e š i o   j e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BS PROMET d.o.o. za  trgovinu u likvidaciji, Prokljuvani, Prokljuvani 87/A, MBS: 010035777, OIB: 18329951354.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9,30 sati u ovome sudu u Bjelovaru, Šetalište dr. </w:t>
      </w:r>
      <w:proofErr w:type="spellStart"/>
      <w:r w:rsidRPr="003920A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920A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920A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920A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- zakonski zastupnik dužnika Danijel Pevec.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III. Nalaže se zakonskom zastupniku dužnika Danijelu </w:t>
      </w:r>
      <w:proofErr w:type="spellStart"/>
      <w:r w:rsidRPr="003920AC">
        <w:rPr>
          <w:rFonts w:cs="Times New Roman" w:eastAsia="Times New Roman"/>
          <w:szCs w:val="20"/>
          <w:lang w:eastAsia="hr-HR"/>
        </w:rPr>
        <w:t>Pevecu</w:t>
      </w:r>
      <w:proofErr w:type="spellEnd"/>
      <w:r w:rsidRPr="003920AC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>Obrazloženje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novine", broj 71/15, dalje: SZ), 19. rujna 2017. ovom sudu podnijela prijedlog za otvaranje stečajnog postupka nad dužnikom</w:t>
      </w:r>
      <w:r w:rsidRPr="003920AC">
        <w:rPr>
          <w:rFonts w:cs="Times New Roman" w:eastAsia="Times New Roman"/>
          <w:szCs w:val="20"/>
          <w:lang w:eastAsia="hr-HR"/>
        </w:rPr>
        <w:t xml:space="preserve"> BS PROMET d.o.o. za  trgovinu u likvidaciji, Prokljuvani, Prokljuvani 87/A.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13.408,03 kn, u koji iznos je uračunata kamata i naknada </w:t>
      </w:r>
      <w:r w:rsidRPr="003920AC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3920A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3920A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920AC" w:rsidP="003920AC" w:rsidR="003920AC" w:rsidRPr="003920A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920A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0A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0AC" w:rsidP="003920AC" w:rsidR="003920AC" w:rsidRPr="003920A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920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3743307"/>
      <w:docPartObj>
        <w:docPartGallery w:val="Page Numbers (Top of Page)"/>
        <w:docPartUnique/>
      </w:docPartObj>
    </w:sdtPr>
    <w:sdtContent>
      <w:p w:rsidRDefault="003920AC" w:rsidP="003920AC" w:rsidR="003920A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3920AC" w:rsidP="003920AC" w:rsidR="008333A9">
        <w:pPr>
          <w:pStyle w:val="Zaglavlje"/>
        </w:pPr>
        <w:r>
          <w:t>Poslovni broj: 5. St-781/2017-2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0A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0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St-781/2017-2</izvorni_sadrzaj>
    <derivirana_varijabla naziv="DomainObject.Oznaka_1">St-781/2017-2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BS PROMET d.o.o. za trgovinu u likvidaciji</izvorni_sadrzaj>
    <derivirana_varijabla naziv="DomainObject.Predmet.ProtustrankaFormated_1">  BS PROMET d.o.o. za trgovinu u likvidaciji</derivirana_varijabla>
  </DomainObject.Predmet.ProtustrankaFormated>
  <DomainObject.Predmet.ProtustrankaFormatedOIB>
    <izvorni_sadrzaj>  BS PROMET d.o.o. za trgovinu u likvidaciji, OIB 18329951354</izvorni_sadrzaj>
    <derivirana_varijabla naziv="DomainObject.Predmet.ProtustrankaFormatedOIB_1">  BS PROMET d.o.o. za trgovinu u likvidaciji, OIB 18329951354</derivirana_varijabla>
  </DomainObject.Predmet.ProtustrankaFormatedOIB>
  <DomainObject.Predmet.ProtustrankaFormatedWithAdress>
    <izvorni_sadrzaj> BS PROMET d.o.o. za trgovinu u likvidaciji, Prokljuvani 87/A, 43000 Prokljuvani</izvorni_sadrzaj>
    <derivirana_varijabla naziv="DomainObject.Predmet.ProtustrankaFormatedWithAdress_1"> BS PROMET d.o.o. za trgovinu u likvidaciji, Prokljuvani 87/A, 43000 Prokljuvani</derivirana_varijabla>
  </DomainObject.Predmet.ProtustrankaFormatedWithAdress>
  <DomainObject.Predmet.ProtustrankaFormatedWithAdressOIB>
    <izvorni_sadrzaj> BS PROMET d.o.o. za trgovinu u likvidaciji, OIB 18329951354, Prokljuvani 87/A, 43000 Prokljuvani</izvorni_sadrzaj>
    <derivirana_varijabla naziv="DomainObject.Predmet.ProtustrankaFormatedWithAdressOIB_1"> BS PROMET d.o.o. za trgovinu u likvidaciji, OIB 18329951354, Prokljuvani 87/A, 43000 Prokljuvani</derivirana_varijabla>
  </DomainObject.Predmet.ProtustrankaFormatedWithAdressOIB>
  <DomainObject.Predmet.ProtustrankaWithAdress>
    <izvorni_sadrzaj>BS PROMET d.o.o. za trgovinu u likvidaciji Prokljuvani 87/A, 43000 Prokljuvani</izvorni_sadrzaj>
    <derivirana_varijabla naziv="DomainObject.Predmet.ProtustrankaWithAdress_1">BS PROMET d.o.o. za trgovinu u likvidaciji Prokljuvani 87/A, 43000 Prokljuvani</derivirana_varijabla>
  </DomainObject.Predmet.ProtustrankaWithAdress>
  <DomainObject.Predmet.ProtustrankaWithAdressOIB>
    <izvorni_sadrzaj>BS PROMET d.o.o. za trgovinu u likvidaciji, OIB 18329951354, Prokljuvani 87/A, 43000 Prokljuvani</izvorni_sadrzaj>
    <derivirana_varijabla naziv="DomainObject.Predmet.ProtustrankaWithAdressOIB_1">BS PROMET d.o.o. za trgovinu u likvidaciji, OIB 18329951354, Prokljuvani 87/A, 43000 Prokljuvani</derivirana_varijabla>
  </DomainObject.Predmet.ProtustrankaWithAdressOIB>
  <DomainObject.Predmet.ProtustrankaNazivFormated>
    <izvorni_sadrzaj>BS PROMET d.o.o. za trgovinu u likvidaciji</izvorni_sadrzaj>
    <derivirana_varijabla naziv="DomainObject.Predmet.ProtustrankaNazivFormated_1">BS PROMET d.o.o. za trgovinu u likvidaciji</derivirana_varijabla>
  </DomainObject.Predmet.ProtustrankaNazivFormated>
  <DomainObject.Predmet.ProtustrankaNazivFormatedOIB>
    <izvorni_sadrzaj>BS PROMET d.o.o. za trgovinu u likvidaciji, OIB 18329951354</izvorni_sadrzaj>
    <derivirana_varijabla naziv="DomainObject.Predmet.ProtustrankaNazivFormatedOIB_1">BS PROMET d.o.o. za trgovinu u likvidaciji, OIB 18329951354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BS PROMET d.o.o. za trgovinu u likvidaciji</item>
    </izvorni_sadrzaj>
    <derivirana_varijabla naziv="DomainObject.Predmet.ProtuStrankaListFormated_1">
      <item>BS PROMET d.o.o. za trgovinu u likvidaciji</item>
    </derivirana_varijabla>
  </DomainObject.Predmet.ProtuStrankaListFormated>
  <DomainObject.Predmet.ProtuStrankaListFormatedOIB>
    <izvorni_sadrzaj>
      <item>BS PROMET d.o.o. za trgovinu u likvidaciji, OIB 18329951354</item>
    </izvorni_sadrzaj>
    <derivirana_varijabla naziv="DomainObject.Predmet.ProtuStrankaListFormatedOIB_1">
      <item>BS PROMET d.o.o. za trgovinu u likvidaciji, OIB 18329951354</item>
    </derivirana_varijabla>
  </DomainObject.Predmet.ProtuStrankaListFormatedOIB>
  <DomainObject.Predmet.ProtuStrankaListFormatedWithAdress>
    <izvorni_sadrzaj>
      <item>BS PROMET d.o.o. za trgovinu u likvidaciji, Prokljuvani 87/A, 43000 Prokljuvani</item>
    </izvorni_sadrzaj>
    <derivirana_varijabla naziv="DomainObject.Predmet.ProtuStrankaListFormatedWithAdress_1">
      <item>BS PROMET d.o.o. za trgovinu u likvidaciji, Prokljuvani 87/A, 43000 Prokljuvani</item>
    </derivirana_varijabla>
  </DomainObject.Predmet.ProtuStrankaListFormatedWithAdress>
  <DomainObject.Predmet.ProtuStrankaListFormatedWithAdressOIB>
    <izvorni_sadrzaj>
      <item>BS PROMET d.o.o. za trgovinu u likvidaciji, OIB 18329951354, Prokljuvani 87/A, 43000 Prokljuvani</item>
    </izvorni_sadrzaj>
    <derivirana_varijabla naziv="DomainObject.Predmet.ProtuStrankaListFormatedWithAdressOIB_1">
      <item>BS PROMET d.o.o. za trgovinu u likvidaciji, OIB 18329951354, Prokljuvani 87/A, 43000 Prokljuvani</item>
    </derivirana_varijabla>
  </DomainObject.Predmet.ProtuStrankaListFormatedWithAdressOIB>
  <DomainObject.Predmet.ProtuStrankaListNazivFormated>
    <izvorni_sadrzaj>
      <item>BS PROMET d.o.o. za trgovinu u likvidaciji</item>
    </izvorni_sadrzaj>
    <derivirana_varijabla naziv="DomainObject.Predmet.ProtuStrankaListNazivFormated_1">
      <item>BS PROMET d.o.o. za trgovinu u likvidaciji</item>
    </derivirana_varijabla>
  </DomainObject.Predmet.ProtuStrankaListNazivFormated>
  <DomainObject.Predmet.ProtuStrankaListNazivFormatedOIB>
    <izvorni_sadrzaj>
      <item>BS PROMET d.o.o. za trgovinu u likvidaciji, OIB 18329951354</item>
    </izvorni_sadrzaj>
    <derivirana_varijabla naziv="DomainObject.Predmet.ProtuStrankaListNazivFormatedOIB_1">
      <item>BS PROMET d.o.o. za trgovinu u likvidaciji, OIB 18329951354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St-781/2017-2</izvorni_sadrzaj>
    <derivirana_varijabla naziv="DomainObject.PoslovniBrojDokumenta_1">St-781/2017-2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BS PROMET d.o.o. za trgovinu u likvidaciji</izvorni_sadrzaj>
    <derivirana_varijabla naziv="DomainObject.Predmet.ProtustrankaIDrugi_1">BS PROMET d.o.o. za trgovinu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BS PROMET d.o.o. za trgovinu u likvidaciji, OIB 18329951354, Prokljuvani 87/A, 43000 Prokljuvani</izvorni_sadrzaj>
    <derivirana_varijabla naziv="DomainObject.Predmet.ProtustrankaIDrugiAdressOIB_1">BS PROMET d.o.o. za trgovinu u likvidaciji, OIB 18329951354, Prokljuvani 87/A, 43000 Prokljuvani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BS PROMET d.o.o. za trgovinu u likvidaciji</item>
    </izvorni_sadrzaj>
    <derivirana_varijabla naziv="DomainObject.Predmet.SudioniciListNaziv_1">
      <item>FINA, RC ZAGREB, Podružnica BJELOVAR</item>
      <item>BS PROMET d.o.o. za trgovinu u likvidaciji</item>
    </derivirana_varijabla>
  </DomainObject.Predmet.SudioniciListNaziv>
  <DomainObject.Predmet.SudioniciListAdressOIB>
    <izvorni_sadrzaj>
      <item>FINA, RC ZAGREB, Podružnica BJELOVAR, OIB 85821130368, F. Supila 4,43000 Bjelovar</item>
      <item>BS PROMET d.o.o. za trgovinu u likvidaciji, OIB 18329951354, Prokljuvani 87/A,43000 Prokljuvani</item>
    </izvorni_sadrzaj>
    <derivirana_varijabla naziv="DomainObject.Predmet.SudioniciListAdressOIB_1">
      <item>FINA, RC ZAGREB, Podružnica BJELOVAR, OIB 85821130368, F. Supila 4,43000 Bjelovar</item>
      <item>BS PROMET d.o.o. za trgovinu u likvidaciji, OIB 18329951354, Prokljuvani 87/A,43000 Prokljuvani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58318-ED48-45B4-BF2A-BCD1B64EB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2814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