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d3d3" w14:paraId="bd6d3d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01DE1">
        <w:rPr>
          <w:sz w:val="24"/>
        </w:rPr>
        <w:t>2798</w:t>
      </w:r>
      <w:r w:rsidR="00B150FB">
        <w:rPr>
          <w:sz w:val="24"/>
        </w:rPr>
        <w:t>/16</w:t>
      </w:r>
      <w:r w:rsidR="004D7AD7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r w:rsidR="00B150FB">
        <w:rPr>
          <w:sz w:val="24"/>
          <w:szCs w:val="24"/>
        </w:rPr>
        <w:t>mr.sc.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C0DDF">
        <w:rPr>
          <w:sz w:val="24"/>
          <w:szCs w:val="24"/>
          <w:lang w:val="pt-BR"/>
        </w:rPr>
        <w:t xml:space="preserve">DOBRA USLUGA j.d.o.o., </w:t>
      </w:r>
      <w:r w:rsidR="00B623AD">
        <w:rPr>
          <w:sz w:val="24"/>
          <w:szCs w:val="24"/>
          <w:lang w:val="pt-BR"/>
        </w:rPr>
        <w:t xml:space="preserve">Zagreb, Hermanova 13T, OIB: </w:t>
      </w:r>
      <w:r w:rsidR="00334298" w:rsidRPr="00334298">
        <w:rPr>
          <w:sz w:val="24"/>
          <w:szCs w:val="24"/>
        </w:rPr>
        <w:t>45367088439</w:t>
      </w:r>
      <w:r w:rsidR="008D742D">
        <w:rPr>
          <w:sz w:val="24"/>
          <w:szCs w:val="24"/>
        </w:rPr>
        <w:t xml:space="preserve">, </w:t>
      </w:r>
      <w:r w:rsidR="00C57D63">
        <w:rPr>
          <w:sz w:val="24"/>
          <w:szCs w:val="24"/>
        </w:rPr>
        <w:t xml:space="preserve"> </w:t>
      </w:r>
      <w:r w:rsidR="00BA6BAE">
        <w:rPr>
          <w:sz w:val="24"/>
          <w:szCs w:val="24"/>
        </w:rPr>
        <w:t>10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D0D39" w:rsidP="00CF56FE" w:rsidR="003D0D3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>z a k l</w:t>
      </w:r>
      <w:r w:rsidR="00123529" w:rsidRPr="0073632A">
        <w:rPr>
          <w:sz w:val="24"/>
          <w:szCs w:val="24"/>
        </w:rPr>
        <w:t>j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C4C40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AE3B13">
        <w:rPr>
          <w:sz w:val="24"/>
          <w:szCs w:val="24"/>
          <w:lang w:val="pt-BR"/>
        </w:rPr>
        <w:t xml:space="preserve">DOBRA USLUGA j.d.o.o., Zagreb, Hermanova 13T, OIB: </w:t>
      </w:r>
      <w:r w:rsidR="00AE3B13" w:rsidRPr="00334298">
        <w:rPr>
          <w:sz w:val="24"/>
          <w:szCs w:val="24"/>
        </w:rPr>
        <w:t>45367088439</w:t>
      </w:r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E1A31" w:rsidR="006E1A3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9E10F3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294B31">
        <w:rPr>
          <w:sz w:val="24"/>
          <w:szCs w:val="24"/>
          <w:lang w:val="pt-BR"/>
        </w:rPr>
        <w:t xml:space="preserve">DOBRA USLUGA j.d.o.o., Zagreb, Hermanova 13T, OIB: </w:t>
      </w:r>
      <w:r w:rsidR="00294B31" w:rsidRPr="00334298">
        <w:rPr>
          <w:sz w:val="24"/>
          <w:szCs w:val="24"/>
        </w:rPr>
        <w:t>45367088439</w:t>
      </w:r>
      <w:r w:rsidR="006E1A31" w:rsidRPr="00D77E5B">
        <w:rPr>
          <w:sz w:val="24"/>
          <w:szCs w:val="24"/>
        </w:rPr>
        <w:t>.</w:t>
      </w:r>
    </w:p>
    <w:p w:rsidRDefault="005B0229" w:rsidP="006E1A31" w:rsidR="005B0229" w:rsidRPr="00D77E5B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>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>(čl. 6. st. 2. SZ)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>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11.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SZ-a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Odluka iz točke II. izreke ovog zaključka temelji se na odredbi čl. 112. st. 5. SZ-a.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BA6BAE">
        <w:rPr>
          <w:sz w:val="24"/>
          <w:szCs w:val="24"/>
        </w:rPr>
        <w:t>10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F95ABA">
        <w:rPr>
          <w:rFonts w:hAnsi="Times New Roman" w:ascii="Times New Roman"/>
          <w:b w:val="false"/>
          <w:color w:val="auto"/>
          <w:szCs w:val="24"/>
        </w:rPr>
        <w:t>mr.sc. Ivana Koštarić Fegeš</w:t>
      </w:r>
      <w:r w:rsidR="004D7AD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>. SZ</w:t>
      </w:r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4D7AD7" w:rsidP="004D7AD7" w:rsidR="004D7AD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D7AD7" w:rsidP="004D7AD7" w:rsidR="004D7AD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4D7AD7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550"/>
    <w:rsid w:val="00010102"/>
    <w:rsid w:val="000176DC"/>
    <w:rsid w:val="00021B8D"/>
    <w:rsid w:val="000257EF"/>
    <w:rsid w:val="00026500"/>
    <w:rsid w:val="00026663"/>
    <w:rsid w:val="00030657"/>
    <w:rsid w:val="0003191E"/>
    <w:rsid w:val="00041DEA"/>
    <w:rsid w:val="00042168"/>
    <w:rsid w:val="00044F0C"/>
    <w:rsid w:val="000505CC"/>
    <w:rsid w:val="00061D14"/>
    <w:rsid w:val="0006290D"/>
    <w:rsid w:val="00065B44"/>
    <w:rsid w:val="00075D5F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8C4"/>
    <w:rsid w:val="000E6E2E"/>
    <w:rsid w:val="000E6F7E"/>
    <w:rsid w:val="000F329D"/>
    <w:rsid w:val="000F3B59"/>
    <w:rsid w:val="000F682E"/>
    <w:rsid w:val="000F7FDB"/>
    <w:rsid w:val="001039EA"/>
    <w:rsid w:val="00105245"/>
    <w:rsid w:val="001057A7"/>
    <w:rsid w:val="00105E2B"/>
    <w:rsid w:val="00111921"/>
    <w:rsid w:val="00113F5C"/>
    <w:rsid w:val="001141DA"/>
    <w:rsid w:val="00120F5E"/>
    <w:rsid w:val="00123529"/>
    <w:rsid w:val="00125559"/>
    <w:rsid w:val="001334EB"/>
    <w:rsid w:val="00135BFD"/>
    <w:rsid w:val="00140204"/>
    <w:rsid w:val="00141639"/>
    <w:rsid w:val="00144270"/>
    <w:rsid w:val="00144DEB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0F0E"/>
    <w:rsid w:val="001D1C82"/>
    <w:rsid w:val="001D2E02"/>
    <w:rsid w:val="001D7A00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75C"/>
    <w:rsid w:val="002873E3"/>
    <w:rsid w:val="00290426"/>
    <w:rsid w:val="00291B0C"/>
    <w:rsid w:val="00294B31"/>
    <w:rsid w:val="00294BA9"/>
    <w:rsid w:val="00295C8C"/>
    <w:rsid w:val="002A1E38"/>
    <w:rsid w:val="002A257B"/>
    <w:rsid w:val="002C0DDF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429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1DF3"/>
    <w:rsid w:val="003C28D7"/>
    <w:rsid w:val="003C7FA1"/>
    <w:rsid w:val="003D0D39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8B5"/>
    <w:rsid w:val="00414A26"/>
    <w:rsid w:val="0042340E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2C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D7AD7"/>
    <w:rsid w:val="004E099E"/>
    <w:rsid w:val="004E09D6"/>
    <w:rsid w:val="004E24AE"/>
    <w:rsid w:val="004E38CB"/>
    <w:rsid w:val="004E4058"/>
    <w:rsid w:val="004E5638"/>
    <w:rsid w:val="0050050B"/>
    <w:rsid w:val="0050747A"/>
    <w:rsid w:val="00511A78"/>
    <w:rsid w:val="0052330E"/>
    <w:rsid w:val="00523599"/>
    <w:rsid w:val="005459AC"/>
    <w:rsid w:val="00546DDA"/>
    <w:rsid w:val="0055060B"/>
    <w:rsid w:val="0055329A"/>
    <w:rsid w:val="0056094F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97D0E"/>
    <w:rsid w:val="005A62F4"/>
    <w:rsid w:val="005A7699"/>
    <w:rsid w:val="005A7C39"/>
    <w:rsid w:val="005B022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45586"/>
    <w:rsid w:val="00654CD3"/>
    <w:rsid w:val="0066091E"/>
    <w:rsid w:val="00671B25"/>
    <w:rsid w:val="00673881"/>
    <w:rsid w:val="00676F68"/>
    <w:rsid w:val="0067706E"/>
    <w:rsid w:val="0068519E"/>
    <w:rsid w:val="0069606C"/>
    <w:rsid w:val="00696E20"/>
    <w:rsid w:val="006A0FE2"/>
    <w:rsid w:val="006B33A1"/>
    <w:rsid w:val="006B4A8A"/>
    <w:rsid w:val="006B50D8"/>
    <w:rsid w:val="006B6249"/>
    <w:rsid w:val="006B6CB9"/>
    <w:rsid w:val="006D0D2F"/>
    <w:rsid w:val="006D0F4C"/>
    <w:rsid w:val="006D242B"/>
    <w:rsid w:val="006D5AD8"/>
    <w:rsid w:val="006D7505"/>
    <w:rsid w:val="006E00A2"/>
    <w:rsid w:val="006E1A31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360B"/>
    <w:rsid w:val="007D7E1E"/>
    <w:rsid w:val="007E0AB4"/>
    <w:rsid w:val="007E12F7"/>
    <w:rsid w:val="007E1FAB"/>
    <w:rsid w:val="007E2C7B"/>
    <w:rsid w:val="007E3158"/>
    <w:rsid w:val="007E39E4"/>
    <w:rsid w:val="007F1314"/>
    <w:rsid w:val="007F5A6D"/>
    <w:rsid w:val="00800A4D"/>
    <w:rsid w:val="00801984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D742D"/>
    <w:rsid w:val="00901AD6"/>
    <w:rsid w:val="0090567E"/>
    <w:rsid w:val="00906011"/>
    <w:rsid w:val="00913598"/>
    <w:rsid w:val="00913A5E"/>
    <w:rsid w:val="00915BED"/>
    <w:rsid w:val="009166F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32C5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34ED"/>
    <w:rsid w:val="009A4F06"/>
    <w:rsid w:val="009C4B0C"/>
    <w:rsid w:val="009C507F"/>
    <w:rsid w:val="009C6DC0"/>
    <w:rsid w:val="009D0A10"/>
    <w:rsid w:val="009D3583"/>
    <w:rsid w:val="009D3CE4"/>
    <w:rsid w:val="009D5805"/>
    <w:rsid w:val="009D69A3"/>
    <w:rsid w:val="009E10F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D54E7"/>
    <w:rsid w:val="00AE1097"/>
    <w:rsid w:val="00AE188D"/>
    <w:rsid w:val="00AE369C"/>
    <w:rsid w:val="00AE3B13"/>
    <w:rsid w:val="00AF065B"/>
    <w:rsid w:val="00AF69D0"/>
    <w:rsid w:val="00B02DC8"/>
    <w:rsid w:val="00B02F2A"/>
    <w:rsid w:val="00B13B69"/>
    <w:rsid w:val="00B150FB"/>
    <w:rsid w:val="00B27D48"/>
    <w:rsid w:val="00B306E1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61DF0"/>
    <w:rsid w:val="00B623AD"/>
    <w:rsid w:val="00B75AE6"/>
    <w:rsid w:val="00B763CD"/>
    <w:rsid w:val="00B851F4"/>
    <w:rsid w:val="00B86452"/>
    <w:rsid w:val="00B94E3D"/>
    <w:rsid w:val="00BA3BA0"/>
    <w:rsid w:val="00BA547B"/>
    <w:rsid w:val="00BA6BAE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4A3E"/>
    <w:rsid w:val="00CC4C40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56A2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AC6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2B65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22F"/>
    <w:rsid w:val="00DD1AFA"/>
    <w:rsid w:val="00DD2B2F"/>
    <w:rsid w:val="00DE2012"/>
    <w:rsid w:val="00DE3206"/>
    <w:rsid w:val="00DE38BC"/>
    <w:rsid w:val="00DE4439"/>
    <w:rsid w:val="00DE73BD"/>
    <w:rsid w:val="00DE7492"/>
    <w:rsid w:val="00DE7639"/>
    <w:rsid w:val="00DF357C"/>
    <w:rsid w:val="00DF5AD2"/>
    <w:rsid w:val="00DF71D5"/>
    <w:rsid w:val="00E01DE1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1370"/>
    <w:rsid w:val="00E86BB8"/>
    <w:rsid w:val="00E87384"/>
    <w:rsid w:val="00E91BC3"/>
    <w:rsid w:val="00E93AAB"/>
    <w:rsid w:val="00EA206D"/>
    <w:rsid w:val="00EA221F"/>
    <w:rsid w:val="00EB6F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09ED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20AF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5DBB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0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A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A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A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A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0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A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A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A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A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St-2798/2016-2</izvorni_sadrzaj>
    <derivirana_varijabla naziv="DomainObject.Oznaka_1">St-2798/2016-2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2798</izvorni_sadrzaj>
    <derivirana_varijabla naziv="DomainObject.Predmet.Broj_1">2798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St-2798/2016</izvorni_sadrzaj>
    <derivirana_varijabla naziv="DomainObject.Predmet.OznakaBroj_1">St-2798/2016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USLUGA jednostavno društvo s ograničenom odgovornošću za trgovinu i usluge</izvorni_sadrzaj>
    <derivirana_varijabla naziv="DomainObject.Predmet.ProtustrankaFormated_1">  DOBRA USLUGA jednostavno društvo s ograničenom odgovornošću za trgovinu i usluge</derivirana_varijabla>
  </DomainObject.Predmet.ProtustrankaFormated>
  <DomainObject.Predmet.ProtustrankaFormatedOIB>
    <izvorni_sadrzaj>  DOBRA USLUGA jednostavno društvo s ograničenom odgovornošću za trgovinu i usluge, OIB 45367088439</izvorni_sadrzaj>
    <derivirana_varijabla naziv="DomainObject.Predmet.ProtustrankaFormatedOIB_1">  DOBRA USLUGA jednostavno društvo s ograničenom odgovornošću za trgovinu i usluge, OIB 45367088439</derivirana_varijabla>
  </DomainObject.Predmet.ProtustrankaFormatedOIB>
  <DomainObject.Predmet.ProtustrankaFormatedWithAdress>
    <izvorni_sadrzaj> DOBRA USLUGA jednostavno društvo s ograničenom odgovornošću za trgovinu i usluge, Hermanova 13 T, 10000 Zagreb</izvorni_sadrzaj>
    <derivirana_varijabla naziv="DomainObject.Predmet.ProtustrankaFormatedWithAdress_1"> DOBRA USLUGA jednostavno društvo s ograničenom odgovornošću za trgovinu i usluge, Hermanova 13 T, 10000 Zagreb</derivirana_varijabla>
  </DomainObject.Predmet.ProtustrankaFormatedWithAdress>
  <DomainObject.Predmet.ProtustrankaFormatedWithAdressOIB>
    <izvorni_sadrzaj> DOBRA USLUGA jednostavno društvo s ograničenom odgovornošću za trgovinu i usluge, OIB 45367088439, Hermanova 13 T, 10000 Zagreb</izvorni_sadrzaj>
    <derivirana_varijabla naziv="DomainObject.Predmet.ProtustrankaFormatedWithAdressOIB_1"> DOBRA USLUGA jednostavno društvo s ograničenom odgovornošću za trgovinu i usluge, OIB 45367088439, Hermanova 13 T, 10000 Zagreb</derivirana_varijabla>
  </DomainObject.Predmet.ProtustrankaFormatedWithAdressOIB>
  <DomainObject.Predmet.ProtustrankaWithAdress>
    <izvorni_sadrzaj>DOBRA USLUGA jednostavno društvo s ograničenom odgovornošću za trgovinu i usluge Hermanova 13 T, 10000 Zagreb</izvorni_sadrzaj>
    <derivirana_varijabla naziv="DomainObject.Predmet.ProtustrankaWithAdress_1">DOBRA USLUGA jednostavno društvo s ograničenom odgovornošću za trgovinu i usluge Hermanova 13 T, 10000 Zagreb</derivirana_varijabla>
  </DomainObject.Predmet.ProtustrankaWithAdress>
  <DomainObject.Predmet.ProtustrankaWithAdressOIB>
    <izvorni_sadrzaj>DOBRA USLUGA jednostavno društvo s ograničenom odgovornošću za trgovinu i usluge, OIB 45367088439, Hermanova 13 T, 10000 Zagreb</izvorni_sadrzaj>
    <derivirana_varijabla naziv="DomainObject.Predmet.ProtustrankaWithAdressOIB_1">DOBRA USLUGA jednostavno društvo s ograničenom odgovornošću za trgovinu i usluge, OIB 45367088439, Hermanova 13 T, 10000 Zagreb</derivirana_varijabla>
  </DomainObject.Predmet.ProtustrankaWithAdressOIB>
  <DomainObject.Predmet.ProtustrankaNazivFormated>
    <izvorni_sadrzaj>DOBRA USLUGA jednostavno društvo s ograničenom odgovornošću za trgovinu i usluge</izvorni_sadrzaj>
    <derivirana_varijabla naziv="DomainObject.Predmet.ProtustrankaNazivFormated_1">DOBRA USLUGA jednostavno društvo s ograničenom odgovornošću za trgovinu i usluge</derivirana_varijabla>
  </DomainObject.Predmet.ProtustrankaNazivFormated>
  <DomainObject.Predmet.ProtustrankaNazivFormatedOIB>
    <izvorni_sadrzaj>DOBRA USLUGA jednostavno društvo s ograničenom odgovornošću za trgovinu i usluge, OIB 45367088439</izvorni_sadrzaj>
    <derivirana_varijabla naziv="DomainObject.Predmet.ProtustrankaNazivFormatedOIB_1">DOBRA USLUGA jednostavno društvo s ograničenom odgovornošću za trgovinu i usluge, OIB 45367088439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USLUGA jednostavno društvo s ograničenom odgovornošću za trgovinu i usluge</item>
    </izvorni_sadrzaj>
    <derivirana_varijabla naziv="DomainObject.Predmet.ProtuStrankaListFormated_1">
      <item>DOBRA USLUGA jednostavno društvo s ograničenom odgovornošću za trgovinu i usluge</item>
    </derivirana_varijabla>
  </DomainObject.Predmet.ProtuStrankaListFormated>
  <DomainObject.Predmet.ProtuStrankaListFormatedOIB>
    <izvorni_sadrzaj>
      <item>DOBRA USLUGA jednostavno društvo s ograničenom odgovornošću za trgovinu i usluge, OIB 45367088439</item>
    </izvorni_sadrzaj>
    <derivirana_varijabla naziv="DomainObject.Predmet.ProtuStrankaListFormatedOIB_1">
      <item>DOBRA USLUGA jednostavno društvo s ograničenom odgovornošću za trgovinu i usluge, OIB 45367088439</item>
    </derivirana_varijabla>
  </DomainObject.Predmet.ProtuStrankaListFormatedOIB>
  <DomainObject.Predmet.ProtuStrankaListFormatedWithAdress>
    <izvorni_sadrzaj>
      <item>DOBRA USLUGA jednostavno društvo s ograničenom odgovornošću za trgovinu i usluge, Hermanova 13 T, 10000 Zagreb</item>
    </izvorni_sadrzaj>
    <derivirana_varijabla naziv="DomainObject.Predmet.ProtuStrankaListFormatedWithAdress_1">
      <item>DOBRA USLUGA jednostavno društvo s ograničenom odgovornošću za trgovinu i usluge, Hermanova 13 T, 10000 Zagreb</item>
    </derivirana_varijabla>
  </DomainObject.Predmet.ProtuStrankaListFormatedWithAdress>
  <DomainObject.Predmet.ProtuStrankaListFormatedWithAdressOIB>
    <izvorni_sadrzaj>
      <item>DOBRA USLUGA jednostavno društvo s ograničenom odgovornošću za trgovinu i usluge, OIB 45367088439, Hermanova 13 T, 10000 Zagreb</item>
    </izvorni_sadrzaj>
    <derivirana_varijabla naziv="DomainObject.Predmet.ProtuStrankaListFormatedWithAdressOIB_1">
      <item>DOBRA USLUGA jednostavno društvo s ograničenom odgovornošću za trgovinu i usluge, OIB 45367088439, Hermanova 13 T, 10000 Zagreb</item>
    </derivirana_varijabla>
  </DomainObject.Predmet.ProtuStrankaListFormatedWithAdressOIB>
  <DomainObject.Predmet.ProtuStrankaListNazivFormated>
    <izvorni_sadrzaj>
      <item>DOBRA USLUGA jednostavno društvo s ograničenom odgovornošću za trgovinu i usluge</item>
    </izvorni_sadrzaj>
    <derivirana_varijabla naziv="DomainObject.Predmet.ProtuStrankaListNazivFormated_1">
      <item>DOBRA USLUGA jednostavno društvo s ograničenom odgovornošću za trgovinu i usluge</item>
    </derivirana_varijabla>
  </DomainObject.Predmet.ProtuStrankaListNazivFormated>
  <DomainObject.Predmet.ProtuStrankaListNazivFormatedOIB>
    <izvorni_sadrzaj>
      <item>DOBRA USLUGA jednostavno društvo s ograničenom odgovornošću za trgovinu i usluge, OIB 45367088439</item>
    </izvorni_sadrzaj>
    <derivirana_varijabla naziv="DomainObject.Predmet.ProtuStrankaListNazivFormatedOIB_1">
      <item>DOBRA USLUGA jednostavno društvo s ograničenom odgovornošću za trgovinu i usluge, OIB 45367088439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St-2798/2016-2</izvorni_sadrzaj>
    <derivirana_varijabla naziv="DomainObject.PoslovniBrojDokumenta_1">St-2798/2016-2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USLUGA jednostavno društvo s ograničenom odgovornošću za trgovinu i usluge</izvorni_sadrzaj>
    <derivirana_varijabla naziv="DomainObject.Predmet.ProtustrankaIDrugi_1">DOBRA USLUGA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DOBRA USLUGA jednostavno društvo s ograničenom odgovornošću za trgovinu i usluge, OIB 45367088439, Hermanova 13 T, 10000 Zagreb</izvorni_sadrzaj>
    <derivirana_varijabla naziv="DomainObject.Predmet.ProtustrankaIDrugiAdressOIB_1">DOBRA USLUGA jednostavno društvo s ograničenom odgovornošću za trgovinu i usluge, OIB 45367088439, Hermanova 13 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DOBRA USLUGA jednostavno društvo s ograničenom odgovornošću za trgovinu i usluge</item>
    </izvorni_sadrzaj>
    <derivirana_varijabla naziv="DomainObject.Predmet.SudioniciListNaziv_1">
      <item>FINA Regionalni centar Zagreb</item>
      <item>DOBRA USLUGA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DOBRA USLUGA jednostavno društvo s ograničenom odgovornošću za trgovinu i usluge, OIB 45367088439, Hermanova 13 T,10000 Zagreb</item>
    </izvorni_sadrzaj>
    <derivirana_varijabla naziv="DomainObject.Predmet.SudioniciListAdressOIB_1">
      <item>FINA Regionalni centar Zagreb, OIB 85821130368, Trg svibanjskih žrtava 1995. br. 1,10000 Zagreb</item>
      <item>DOBRA USLUGA jednostavno društvo s ograničenom odgovornošću za trgovinu i usluge, OIB 45367088439, Hermanova 13 T,10000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45367088439</item>
    </izvorni_sadrzaj>
    <derivirana_varijabla naziv="DomainObject.Predmet.SudioniciListNazivOIB_1">
      <item>, OIB 85821130368</item>
      <item>, OIB 45367088439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1374</properties:Characters>
  <properties:Lines>45</properties:Lines>
  <properties:Paragraphs>20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2017-02-10T08:16:00Z</dcterms:created>
  <dc:creator>Korisnik</dc:creator>
  <cp:lastModifiedBy>Ivana Koštarić Fegeš</cp:lastModifiedBy>
  <cp:lastPrinted>2017-02-10T09:47:00Z</cp:lastPrinted>
  <dcterms:modified xmlns:xsi="http://www.w3.org/2001/XMLSchema-instance" xsi:type="dcterms:W3CDTF">2017-02-10T09:51:00Z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St-2798/2016-2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