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0a4d" w14:paraId="d9b0a4d" w:rsidRDefault="00826255" w:rsidP="00826255" w:rsidR="0082625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255" w:rsidP="00826255" w:rsidR="0082625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26255" w:rsidP="00826255" w:rsidR="0082625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26255" w:rsidP="00826255" w:rsidR="0082625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26255" w:rsidP="00826255" w:rsidR="00826255"/>
    <w:p w:rsidRDefault="00826255" w:rsidP="00826255" w:rsidR="008262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26255" w:rsidP="00826255" w:rsidR="008262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26255" w:rsidP="00826255" w:rsidR="008262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26255" w:rsidP="00826255" w:rsidR="008262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26255" w:rsidP="00826255" w:rsidR="008262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9902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MEDIA PANELI d. o. o. Buzet, 1. maja 5, OIB 91759961685,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26255" w:rsidP="00826255" w:rsidR="008262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26255" w:rsidP="00826255" w:rsidR="008262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26255" w:rsidP="00826255" w:rsidR="008262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26255" w:rsidP="00826255" w:rsidR="0082625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MEDIA PANELI d. o. o. Buzet, 1. maja 5, OIB 91759961685.</w:t>
      </w:r>
    </w:p>
    <w:p w:rsidRDefault="00826255" w:rsidP="00826255" w:rsidR="008262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26255" w:rsidP="00826255" w:rsidR="00826255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26255" w:rsidP="00826255" w:rsidR="008262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26255" w:rsidP="00826255" w:rsidR="008262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MEDIA PANELI d. o. o. Buzet.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1852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145.929,81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26255" w:rsidP="00826255" w:rsidR="008262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26255" w:rsidP="00826255" w:rsidR="008262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26255" w:rsidP="00826255" w:rsidR="008262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26255" w:rsidP="00826255" w:rsidR="008262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26255" w:rsidP="00826255" w:rsidR="0082625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26255" w:rsidP="00826255" w:rsidR="0082625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826255" w:rsidP="00826255" w:rsidR="0082625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26255" w:rsidP="00826255" w:rsidR="0082625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26255" w:rsidP="00826255" w:rsidR="008262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26255" w:rsidP="00826255" w:rsidR="0082625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26255" w:rsidP="00826255" w:rsidR="0082625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826255" w:rsidP="00826255" w:rsidR="00826255" w:rsidRPr="00D05CA9">
      <w:pPr>
        <w:tabs>
          <w:tab w:pos="4116" w:val="left"/>
        </w:tabs>
      </w:pPr>
    </w:p>
    <w:p w:rsidRDefault="00826255" w:rsidP="00826255" w:rsidR="00826255" w:rsidRPr="00D05CA9">
      <w:pPr>
        <w:tabs>
          <w:tab w:pos="4116" w:val="left"/>
        </w:tabs>
      </w:pPr>
    </w:p>
    <w:p w:rsidRDefault="00826255" w:rsidP="00826255" w:rsidR="00826255" w:rsidRPr="00D05CA9">
      <w:pPr>
        <w:tabs>
          <w:tab w:pos="4116" w:val="left"/>
        </w:tabs>
      </w:pPr>
    </w:p>
    <w:p w:rsidRDefault="00826255" w:rsidP="00826255" w:rsidR="00826255" w:rsidRPr="00D05CA9">
      <w:pPr>
        <w:tabs>
          <w:tab w:pos="4116" w:val="left"/>
        </w:tabs>
      </w:pPr>
    </w:p>
    <w:p w:rsidRDefault="00826255" w:rsidP="00826255" w:rsidR="00826255" w:rsidRPr="00D05CA9">
      <w:pPr>
        <w:tabs>
          <w:tab w:pos="4116" w:val="left"/>
        </w:tabs>
      </w:pPr>
    </w:p>
    <w:p w:rsidRDefault="00826255" w:rsidP="00826255" w:rsidR="00826255" w:rsidRPr="00D05CA9">
      <w:pPr>
        <w:tabs>
          <w:tab w:pos="4116" w:val="left"/>
        </w:tabs>
      </w:pPr>
    </w:p>
    <w:p w:rsidRDefault="00826255" w:rsidP="00826255" w:rsidR="00826255" w:rsidRPr="00D05CA9">
      <w:pPr>
        <w:tabs>
          <w:tab w:pos="4116" w:val="left"/>
        </w:tabs>
      </w:pPr>
    </w:p>
    <w:p w:rsidRDefault="00826255" w:rsidP="00826255" w:rsidR="00826255" w:rsidRPr="00D05CA9">
      <w:pPr>
        <w:tabs>
          <w:tab w:pos="4116" w:val="left"/>
        </w:tabs>
      </w:pPr>
    </w:p>
    <w:p w:rsidRDefault="00826255" w:rsidP="00826255" w:rsidR="00826255" w:rsidRPr="00D05CA9">
      <w:pPr>
        <w:tabs>
          <w:tab w:pos="4116" w:val="left"/>
        </w:tabs>
      </w:pPr>
    </w:p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 w:rsidRPr="00D05CA9"/>
    <w:p w:rsidRDefault="00826255" w:rsidP="00826255" w:rsidR="00826255"/>
    <w:p w:rsidRDefault="00826255" w:rsidP="00826255" w:rsidR="00826255"/>
    <w:p w:rsidRDefault="00826255" w:rsidP="00826255" w:rsidR="00826255"/>
    <w:p w:rsidRDefault="00826255" w:rsidP="00826255" w:rsidR="00826255"/>
    <w:p w:rsidRDefault="00826255" w:rsidP="00826255" w:rsidR="00826255"/>
    <w:p w:rsidRDefault="00826255" w:rsidP="00826255" w:rsidR="00826255"/>
    <w:p w:rsidRDefault="00826255" w:rsidP="00826255" w:rsidR="00826255"/>
    <w:p w:rsidRDefault="00826255" w:rsidP="00826255" w:rsidR="00826255"/>
    <w:p w:rsidRDefault="00826255" w:rsidP="00826255" w:rsidR="00826255"/>
    <w:p w:rsidRDefault="00826255" w:rsidP="00826255" w:rsidR="00826255"/>
    <w:p w:rsidRDefault="00826255" w:rsidP="00826255" w:rsidR="00826255"/>
    <w:p w:rsidRDefault="00826255" w:rsidP="00826255" w:rsidR="00826255"/>
    <w:p w:rsidRDefault="00826255" w:rsidP="00826255" w:rsidR="00826255"/>
    <w:p w:rsidRDefault="0019597C" w:rsidR="00BB10E7"/>
    <w:sectPr w:rsidSect="0065756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03F" w:rsidP="00826255" w:rsidR="00C9403F">
      <w:r>
        <w:separator/>
      </w:r>
    </w:p>
  </w:endnote>
  <w:endnote w:id="0" w:type="continuationSeparator">
    <w:p w:rsidRDefault="00C9403F" w:rsidP="00826255" w:rsidR="00C94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03F" w:rsidP="00826255" w:rsidR="00C9403F">
      <w:r>
        <w:separator/>
      </w:r>
    </w:p>
  </w:footnote>
  <w:footnote w:id="0" w:type="continuationSeparator">
    <w:p w:rsidRDefault="00C9403F" w:rsidP="00826255" w:rsidR="00C940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03F" w:rsidP="00657567" w:rsidR="00657567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9597C">
          <w:rPr>
            <w:noProof/>
          </w:rPr>
          <w:t>2</w:t>
        </w:r>
        <w:r>
          <w:fldChar w:fldCharType="end"/>
        </w:r>
      </w:sdtContent>
    </w:sdt>
    <w:r>
      <w:tab/>
      <w:t>11 St-25</w:t>
    </w:r>
    <w:r w:rsidR="00826255">
      <w:t>9</w:t>
    </w:r>
    <w:r>
      <w:t>/2015-3</w:t>
    </w:r>
  </w:p>
  <w:p w:rsidRDefault="0019597C" w:rsidP="00657567" w:rsidR="0065756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03F" w:rsidP="00657567" w:rsidR="00657567">
    <w:pPr>
      <w:pStyle w:val="Zaglavlje"/>
      <w:jc w:val="right"/>
    </w:pPr>
    <w:r>
      <w:t>11 St-25</w:t>
    </w:r>
    <w:r w:rsidR="00826255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7A6"/>
    <w:rsid w:val="001127A6"/>
    <w:rsid w:val="0019597C"/>
    <w:rsid w:val="00826255"/>
    <w:rsid w:val="009A6044"/>
    <w:rsid w:val="00BF033F"/>
    <w:rsid w:val="00C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625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62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625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62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62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62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625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5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97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97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9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9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625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62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625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62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62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62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625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5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97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97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9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9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PANELI d.o.o. BUZET</izvorni_sadrzaj>
    <derivirana_varijabla naziv="DomainObject.Predmet.ProtustrankaFormated_1">  MEDIA PANELI d.o.o. BUZET</derivirana_varijabla>
  </DomainObject.Predmet.ProtustrankaFormated>
  <DomainObject.Predmet.ProtustrankaFormatedOIB>
    <izvorni_sadrzaj>  MEDIA PANELI d.o.o. BUZET, OIB 91759961685</izvorni_sadrzaj>
    <derivirana_varijabla naziv="DomainObject.Predmet.ProtustrankaFormatedOIB_1">  MEDIA PANELI d.o.o. BUZET, OIB 91759961685</derivirana_varijabla>
  </DomainObject.Predmet.ProtustrankaFormatedOIB>
  <DomainObject.Predmet.ProtustrankaFormatedWithAdress>
    <izvorni_sadrzaj> MEDIA PANELI d.o.o. BUZET, 1. maja 5, 52420 Buzet</izvorni_sadrzaj>
    <derivirana_varijabla naziv="DomainObject.Predmet.ProtustrankaFormatedWithAdress_1"> MEDIA PANELI d.o.o. BUZET, 1. maja 5, 52420 Buzet</derivirana_varijabla>
  </DomainObject.Predmet.ProtustrankaFormatedWithAdress>
  <DomainObject.Predmet.ProtustrankaFormatedWithAdressOIB>
    <izvorni_sadrzaj> MEDIA PANELI d.o.o. BUZET, OIB 91759961685, 1. maja 5, 52420 Buzet</izvorni_sadrzaj>
    <derivirana_varijabla naziv="DomainObject.Predmet.ProtustrankaFormatedWithAdressOIB_1"> MEDIA PANELI d.o.o. BUZET, OIB 91759961685, 1. maja 5, 52420 Buzet</derivirana_varijabla>
  </DomainObject.Predmet.ProtustrankaFormatedWithAdressOIB>
  <DomainObject.Predmet.ProtustrankaWithAdress>
    <izvorni_sadrzaj>MEDIA PANELI d.o.o. BUZET 1. maja 5, 52420 Buzet</izvorni_sadrzaj>
    <derivirana_varijabla naziv="DomainObject.Predmet.ProtustrankaWithAdress_1">MEDIA PANELI d.o.o. BUZET 1. maja 5, 52420 Buzet</derivirana_varijabla>
  </DomainObject.Predmet.ProtustrankaWithAdress>
  <DomainObject.Predmet.ProtustrankaWithAdressOIB>
    <izvorni_sadrzaj>MEDIA PANELI d.o.o. BUZET, OIB 91759961685, 1. maja 5, 52420 Buzet</izvorni_sadrzaj>
    <derivirana_varijabla naziv="DomainObject.Predmet.ProtustrankaWithAdressOIB_1">MEDIA PANELI d.o.o. BUZET, OIB 91759961685, 1. maja 5, 52420 Buzet</derivirana_varijabla>
  </DomainObject.Predmet.ProtustrankaWithAdressOIB>
  <DomainObject.Predmet.ProtustrankaNazivFormated>
    <izvorni_sadrzaj>MEDIA PANELI d.o.o. BUZET</izvorni_sadrzaj>
    <derivirana_varijabla naziv="DomainObject.Predmet.ProtustrankaNazivFormated_1">MEDIA PANELI d.o.o. BUZET</derivirana_varijabla>
  </DomainObject.Predmet.ProtustrankaNazivFormated>
  <DomainObject.Predmet.ProtustrankaNazivFormatedOIB>
    <izvorni_sadrzaj>MEDIA PANELI d.o.o. BUZET, OIB 91759961685</izvorni_sadrzaj>
    <derivirana_varijabla naziv="DomainObject.Predmet.ProtustrankaNazivFormatedOIB_1">MEDIA PANELI d.o.o. BUZET, OIB 91759961685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145929.81</izvorni_sadrzaj>
    <derivirana_varijabla naziv="DomainObject.Predmet.TrenutnaVrijednost_1">145929.81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 PANELI d.o.o. BUZET</item>
    </izvorni_sadrzaj>
    <derivirana_varijabla naziv="DomainObject.Predmet.ProtuStrankaListFormated_1">
      <item>MEDIA PANELI d.o.o. BUZET</item>
    </derivirana_varijabla>
  </DomainObject.Predmet.ProtuStrankaListFormated>
  <DomainObject.Predmet.ProtuStrankaListFormatedOIB>
    <izvorni_sadrzaj>
      <item>MEDIA PANELI d.o.o. BUZET, OIB 91759961685</item>
    </izvorni_sadrzaj>
    <derivirana_varijabla naziv="DomainObject.Predmet.ProtuStrankaListFormatedOIB_1">
      <item>MEDIA PANELI d.o.o. BUZET, OIB 91759961685</item>
    </derivirana_varijabla>
  </DomainObject.Predmet.ProtuStrankaListFormatedOIB>
  <DomainObject.Predmet.ProtuStrankaListFormatedWithAdress>
    <izvorni_sadrzaj>
      <item>MEDIA PANELI d.o.o. BUZET, 1. maja 5, 52420 Buzet</item>
    </izvorni_sadrzaj>
    <derivirana_varijabla naziv="DomainObject.Predmet.ProtuStrankaListFormatedWithAdress_1">
      <item>MEDIA PANELI d.o.o. BUZET, 1. maja 5, 52420 Buzet</item>
    </derivirana_varijabla>
  </DomainObject.Predmet.ProtuStrankaListFormatedWithAdress>
  <DomainObject.Predmet.ProtuStrankaListFormatedWithAdressOIB>
    <izvorni_sadrzaj>
      <item>MEDIA PANELI d.o.o. BUZET, OIB 91759961685, 1. maja 5, 52420 Buzet</item>
    </izvorni_sadrzaj>
    <derivirana_varijabla naziv="DomainObject.Predmet.ProtuStrankaListFormatedWithAdressOIB_1">
      <item>MEDIA PANELI d.o.o. BUZET, OIB 91759961685, 1. maja 5, 52420 Buzet</item>
    </derivirana_varijabla>
  </DomainObject.Predmet.ProtuStrankaListFormatedWithAdressOIB>
  <DomainObject.Predmet.ProtuStrankaListNazivFormated>
    <izvorni_sadrzaj>
      <item>MEDIA PANELI d.o.o. BUZET</item>
    </izvorni_sadrzaj>
    <derivirana_varijabla naziv="DomainObject.Predmet.ProtuStrankaListNazivFormated_1">
      <item>MEDIA PANELI d.o.o. BUZET</item>
    </derivirana_varijabla>
  </DomainObject.Predmet.ProtuStrankaListNazivFormated>
  <DomainObject.Predmet.ProtuStrankaListNazivFormatedOIB>
    <izvorni_sadrzaj>
      <item>MEDIA PANELI d.o.o. BUZET, OIB 91759961685</item>
    </izvorni_sadrzaj>
    <derivirana_varijabla naziv="DomainObject.Predmet.ProtuStrankaListNazivFormatedOIB_1">
      <item>MEDIA PANELI d.o.o. BUZET, OIB 91759961685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 PANELI d.o.o. BUZET</izvorni_sadrzaj>
    <derivirana_varijabla naziv="DomainObject.Predmet.ProtustrankaIDrugi_1">MEDIA PANELI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MEDIA PANELI d.o.o. BUZET, OIB 91759961685, 1. maja 5, 52420 Buzet</izvorni_sadrzaj>
    <derivirana_varijabla naziv="DomainObject.Predmet.ProtustrankaIDrugiAdressOIB_1">MEDIA PANELI d.o.o. BUZET, OIB 91759961685, 1. maja 5,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 PANELI d.o.o. BUZET</item>
    </izvorni_sadrzaj>
    <derivirana_varijabla naziv="DomainObject.Predmet.SudioniciListNaziv_1">
      <item>FINANCIJSKA AGENCIJA, RC RIJEKA, PODRUŽNICA PULA, PULA</item>
      <item>MEDIA PANELI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MEDIA PANELI d.o.o. BUZET, OIB 91759961685, 1. maja 5,52420 Buzet</item>
    </izvorni_sadrzaj>
    <derivirana_varijabla naziv="DomainObject.Predmet.SudioniciListAdressOIB_1">
      <item>FINANCIJSKA AGENCIJA, RC RIJEKA, PODRUŽNICA PULA, PULA, OIB 85821130368, Giardini 5,52100 Pula</item>
      <item>MEDIA PANELI d.o.o. BUZET, OIB 91759961685, 1. maja 5,52420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91759961685</item>
    </izvorni_sadrzaj>
    <derivirana_varijabla naziv="DomainObject.Predmet.SudioniciListNazivOIB_1">
      <item>, OIB 85821130368</item>
      <item>, OIB 91759961685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1957</properties:Characters>
  <properties:Lines>86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2015-11-18T08:02:00Z</dcterms:created>
  <dc:creator>Mihaela Kaligari</dc:creator>
  <dc:description/>
  <cp:keywords/>
  <cp:lastModifiedBy>Ana Jeromela</cp:lastModifiedBy>
  <cp:lastPrinted>2015-11-24T13:24:00Z</cp:lastPrinted>
  <dcterms:modified xmlns:xsi="http://www.w3.org/2001/XMLSchema-instance" xsi:type="dcterms:W3CDTF">2015-11-24T13:24:00Z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