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f8ca" w14:paraId="881f8ca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C1737B">
        <w:rPr>
          <w:rFonts w:hAnsi="Times New Roman" w:ascii="Times New Roman"/>
          <w:szCs w:val="24"/>
        </w:rPr>
        <w:t>6316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C1737B" w:rsidRPr="00546F03">
        <w:rPr>
          <w:rFonts w:hAnsi="Times New Roman" w:ascii="Times New Roman"/>
          <w:szCs w:val="24"/>
        </w:rPr>
        <w:t>ATRIJ 53, d.o.o. za projektiranje, graditeljstvo i trgovinu</w:t>
      </w:r>
      <w:r w:rsidR="00C1737B">
        <w:rPr>
          <w:rFonts w:hAnsi="Times New Roman" w:ascii="Times New Roman"/>
          <w:szCs w:val="24"/>
        </w:rPr>
        <w:t xml:space="preserve">, Zagreb (Grad Zagreb), I. Petruševec V. Odvojak 10A, OIB: </w:t>
      </w:r>
      <w:r w:rsidR="00C1737B" w:rsidRPr="00F42A44">
        <w:rPr>
          <w:rFonts w:hAnsi="Times New Roman" w:ascii="Times New Roman"/>
          <w:szCs w:val="24"/>
        </w:rPr>
        <w:t>26889742340</w:t>
      </w:r>
      <w:r w:rsidR="00222D0D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C1737B" w:rsidRPr="00546F03">
        <w:rPr>
          <w:rFonts w:hAnsi="Times New Roman" w:ascii="Times New Roman"/>
          <w:szCs w:val="24"/>
        </w:rPr>
        <w:t>ATRIJ 53, d.o.o. za projektiranje, graditeljstvo i trgovinu</w:t>
      </w:r>
      <w:r w:rsidR="00C1737B">
        <w:rPr>
          <w:rFonts w:hAnsi="Times New Roman" w:ascii="Times New Roman"/>
          <w:szCs w:val="24"/>
        </w:rPr>
        <w:t xml:space="preserve">, Zagreb (Grad Zagreb), I. Petruševec V. Odvojak 10A, OIB: </w:t>
      </w:r>
      <w:r w:rsidR="00C1737B" w:rsidRPr="00F42A44">
        <w:rPr>
          <w:rFonts w:hAnsi="Times New Roman" w:ascii="Times New Roman"/>
          <w:szCs w:val="24"/>
        </w:rPr>
        <w:t>26889742340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C1737B">
        <w:rPr>
          <w:rFonts w:hAnsi="Times New Roman" w:ascii="Times New Roman"/>
        </w:rPr>
        <w:t>1.873,02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2279E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79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22D0D"/>
    <w:rsid w:val="002279E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6415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7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9E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9E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9E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9E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7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9E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9E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9E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9E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6316</izvorni_sadrzaj>
    <derivirana_varijabla naziv="DomainObject.Predmet.Broj_1">6316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St-6316/2015</izvorni_sadrzaj>
    <derivirana_varijabla naziv="DomainObject.Predmet.OznakaBroj_1">St-6316/2015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ATRIJ 53, d.o.o. zastupanog po punomoćniku Tadija Markić</izvorni_sadrzaj>
    <derivirana_varijabla naziv="DomainObject.Predmet.ProtustrankaFormated_1">  ATRIJ 53, d.o.o. zastupanog po punomoćniku Tadija Markić</derivirana_varijabla>
  </DomainObject.Predmet.ProtustrankaFormated>
  <DomainObject.Predmet.ProtustrankaFormatedOIB>
    <izvorni_sadrzaj>  ATRIJ 53, d.o.o., OIB 26889742340 zastupanog po punomoćniku Tadija Markić</izvorni_sadrzaj>
    <derivirana_varijabla naziv="DomainObject.Predmet.ProtustrankaFormatedOIB_1">  ATRIJ 53, d.o.o., OIB 26889742340 zastupanog po punomoćniku Tadija Markić</derivirana_varijabla>
  </DomainObject.Predmet.ProtustrankaFormatedOIB>
  <DomainObject.Predmet.ProtustrankaFormatedWithAdress>
    <izvorni_sadrzaj> ATRIJ 53, d.o.o., I.Petruševec V.Odvojak/10 A, 10000 Zagreb zastupanog po punomoćniku Tadija Markić</izvorni_sadrzaj>
    <derivirana_varijabla naziv="DomainObject.Predmet.ProtustrankaFormatedWithAdress_1"> ATRIJ 53, d.o.o., I.Petruševec V.Odvojak/10 A, 10000 Zagreb zastupanog po punomoćniku Tadija Markić</derivirana_varijabla>
  </DomainObject.Predmet.ProtustrankaFormatedWithAdress>
  <DomainObject.Predmet.ProtustrankaFormatedWithAdressOIB>
    <izvorni_sadrzaj> ATRIJ 53, d.o.o., OIB 26889742340, I.Petruševec V.Odvojak/10 A, 10000 Zagreb zastupanog po punomoćniku Tadija Markić</izvorni_sadrzaj>
    <derivirana_varijabla naziv="DomainObject.Predmet.ProtustrankaFormatedWithAdressOIB_1"> ATRIJ 53, d.o.o., OIB 26889742340, I.Petruševec V.Odvojak/10 A, 10000 Zagreb zastupanog po punomoćniku Tadija Markić</derivirana_varijabla>
  </DomainObject.Predmet.ProtustrankaFormatedWithAdressOIB>
  <DomainObject.Predmet.ProtustrankaWithAdress>
    <izvorni_sadrzaj>ATRIJ 53, d.o.o. I.Petruševec V.Odvojak/10 A, 10000 Zagreb</izvorni_sadrzaj>
    <derivirana_varijabla naziv="DomainObject.Predmet.ProtustrankaWithAdress_1">ATRIJ 53, d.o.o. I.Petruševec V.Odvojak/10 A, 10000 Zagreb</derivirana_varijabla>
  </DomainObject.Predmet.ProtustrankaWithAdress>
  <DomainObject.Predmet.ProtustrankaWithAdressOIB>
    <izvorni_sadrzaj>ATRIJ 53, d.o.o., OIB 26889742340, I.Petruševec V.Odvojak/10 A, 10000 Zagreb</izvorni_sadrzaj>
    <derivirana_varijabla naziv="DomainObject.Predmet.ProtustrankaWithAdressOIB_1">ATRIJ 53, d.o.o., OIB 26889742340, I.Petruševec V.Odvojak/10 A, 10000 Zagreb</derivirana_varijabla>
  </DomainObject.Predmet.ProtustrankaWithAdressOIB>
  <DomainObject.Predmet.ProtustrankaNazivFormated>
    <izvorni_sadrzaj>ATRIJ 53, d.o.o.</izvorni_sadrzaj>
    <derivirana_varijabla naziv="DomainObject.Predmet.ProtustrankaNazivFormated_1">ATRIJ 53, d.o.o.</derivirana_varijabla>
  </DomainObject.Predmet.ProtustrankaNazivFormated>
  <DomainObject.Predmet.ProtustrankaNazivFormatedOIB>
    <izvorni_sadrzaj>ATRIJ 53, d.o.o., OIB 26889742340</izvorni_sadrzaj>
    <derivirana_varijabla naziv="DomainObject.Predmet.ProtustrankaNazivFormatedOIB_1">ATRIJ 53, d.o.o., OIB 26889742340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ATRIJ 53, d.o.o. zastupanog po punomoćniku Tadija Markić</item>
    </izvorni_sadrzaj>
    <derivirana_varijabla naziv="DomainObject.Predmet.ProtuStrankaListFormated_1">
      <item>ATRIJ 53, d.o.o. zastupanog po punomoćniku Tadija Markić</item>
    </derivirana_varijabla>
  </DomainObject.Predmet.ProtuStrankaListFormated>
  <DomainObject.Predmet.ProtuStrankaListFormatedOIB>
    <izvorni_sadrzaj>
      <item>ATRIJ 53, d.o.o., OIB 26889742340 zastupanog po punomoćniku Tadija Markić</item>
    </izvorni_sadrzaj>
    <derivirana_varijabla naziv="DomainObject.Predmet.ProtuStrankaListFormatedOIB_1">
      <item>ATRIJ 53, d.o.o., OIB 26889742340 zastupanog po punomoćniku Tadija Markić</item>
    </derivirana_varijabla>
  </DomainObject.Predmet.ProtuStrankaListFormatedOIB>
  <DomainObject.Predmet.ProtuStrankaListFormatedWithAdress>
    <izvorni_sadrzaj>
      <item>ATRIJ 53, d.o.o., I.Petruševec V.Odvojak/10 A, 10000 Zagreb zastupanog po punomoćniku Tadija Markić</item>
    </izvorni_sadrzaj>
    <derivirana_varijabla naziv="DomainObject.Predmet.ProtuStrankaListFormatedWithAdress_1">
      <item>ATRIJ 53, d.o.o., I.Petruševec V.Odvojak/10 A, 10000 Zagreb zastupanog po punomoćniku Tadija Markić</item>
    </derivirana_varijabla>
  </DomainObject.Predmet.ProtuStrankaListFormatedWithAdress>
  <DomainObject.Predmet.ProtuStrankaListFormatedWithAdressOIB>
    <izvorni_sadrzaj>
      <item>ATRIJ 53, d.o.o., OIB 26889742340, I.Petruševec V.Odvojak/10 A, 10000 Zagreb zastupanog po punomoćniku Tadija Markić</item>
    </izvorni_sadrzaj>
    <derivirana_varijabla naziv="DomainObject.Predmet.ProtuStrankaListFormatedWithAdressOIB_1">
      <item>ATRIJ 53, d.o.o., OIB 26889742340, I.Petruševec V.Odvojak/10 A, 10000 Zagreb zastupanog po punomoćniku Tadija Markić</item>
    </derivirana_varijabla>
  </DomainObject.Predmet.ProtuStrankaListFormatedWithAdressOIB>
  <DomainObject.Predmet.ProtuStrankaListNazivFormated>
    <izvorni_sadrzaj>
      <item>ATRIJ 53, d.o.o.</item>
    </izvorni_sadrzaj>
    <derivirana_varijabla naziv="DomainObject.Predmet.ProtuStrankaListNazivFormated_1">
      <item>ATRIJ 53, d.o.o.</item>
    </derivirana_varijabla>
  </DomainObject.Predmet.ProtuStrankaListNazivFormated>
  <DomainObject.Predmet.ProtuStrankaListNazivFormatedOIB>
    <izvorni_sadrzaj>
      <item>ATRIJ 53, d.o.o., OIB 26889742340</item>
    </izvorni_sadrzaj>
    <derivirana_varijabla naziv="DomainObject.Predmet.ProtuStrankaListNazivFormatedOIB_1">
      <item>ATRIJ 53, d.o.o., OIB 26889742340</item>
    </derivirana_varijabla>
  </DomainObject.Predmet.ProtuStrankaListNazivFormatedOIB>
  <DomainObject.Predmet.OstaliListFormated>
    <izvorni_sadrzaj>
      <item>Tadija Markić punomoćnik sudionika u postupku ATRIJ 53, d.o.o.</item>
    </izvorni_sadrzaj>
    <derivirana_varijabla naziv="DomainObject.Predmet.OstaliListFormated_1">
      <item>Tadija Markić punomoćnik sudionika u postupku ATRIJ 53, d.o.o.</item>
    </derivirana_varijabla>
  </DomainObject.Predmet.OstaliListFormated>
  <DomainObject.Predmet.OstaliListFormatedOIB>
    <izvorni_sadrzaj>
      <item>Tadija Markić, OIB 30477600064 punomoćnik sudionika u postupku ATRIJ 53, d.o.o.</item>
    </izvorni_sadrzaj>
    <derivirana_varijabla naziv="DomainObject.Predmet.OstaliListFormatedOIB_1">
      <item>Tadija Markić, OIB 30477600064 punomoćnik sudionika u postupku ATRIJ 53, d.o.o.</item>
    </derivirana_varijabla>
  </DomainObject.Predmet.OstaliListFormatedOIB>
  <DomainObject.Predmet.OstaliListFormatedWithAdress>
    <izvorni_sadrzaj>
      <item>Tadija Markić, I. Petruševec V. Odvojak 10a, 10000 Zagreb punomoćnik sudionika u postupku ATRIJ 53, d.o.o.</item>
    </izvorni_sadrzaj>
    <derivirana_varijabla naziv="DomainObject.Predmet.OstaliListFormatedWithAdress_1">
      <item>Tadija Markić, I. Petruševec V. Odvojak 10a, 10000 Zagreb punomoćnik sudionika u postupku ATRIJ 53, d.o.o.</item>
    </derivirana_varijabla>
  </DomainObject.Predmet.OstaliListFormatedWithAdress>
  <DomainObject.Predmet.OstaliListFormatedWithAdressOIB>
    <izvorni_sadrzaj>
      <item>Tadija Markić, OIB 30477600064, I. Petruševec V. Odvojak 10a, 10000 Zagreb punomoćnik sudionika u postupku ATRIJ 53, d.o.o.</item>
    </izvorni_sadrzaj>
    <derivirana_varijabla naziv="DomainObject.Predmet.OstaliListFormatedWithAdressOIB_1">
      <item>Tadija Markić, OIB 30477600064, I. Petruševec V. Odvojak 10a, 10000 Zagreb punomoćnik sudionika u postupku ATRIJ 53, d.o.o.</item>
    </derivirana_varijabla>
  </DomainObject.Predmet.OstaliListFormatedWithAdressOIB>
  <DomainObject.Predmet.OstaliListNazivFormated>
    <izvorni_sadrzaj>
      <item>Tadija Markić</item>
    </izvorni_sadrzaj>
    <derivirana_varijabla naziv="DomainObject.Predmet.OstaliListNazivFormated_1">
      <item>Tadija Markić</item>
    </derivirana_varijabla>
  </DomainObject.Predmet.OstaliListNazivFormated>
  <DomainObject.Predmet.OstaliListNazivFormatedOIB>
    <izvorni_sadrzaj>
      <item>Tadija Markić, OIB 30477600064</item>
    </izvorni_sadrzaj>
    <derivirana_varijabla naziv="DomainObject.Predmet.OstaliListNazivFormatedOIB_1">
      <item>Tadija Markić, OIB 30477600064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ATRIJ 53, d.o.o.</izvorni_sadrzaj>
    <derivirana_varijabla naziv="DomainObject.Predmet.ProtustrankaIDrugi_1">ATRIJ 53,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ATRIJ 53, d.o.o., OIB 26889742340, I.Petruševec V.Odvojak/10 A, 10000 Zagreb</izvorni_sadrzaj>
    <derivirana_varijabla naziv="DomainObject.Predmet.ProtustrankaIDrugiAdressOIB_1">ATRIJ 53, d.o.o., OIB 26889742340, I.Petruševec V.Odvojak/10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ATRIJ 53, d.o.o.</item>
      <item>Tadija Markić</item>
    </izvorni_sadrzaj>
    <derivirana_varijabla naziv="DomainObject.Predmet.SudioniciListNaziv_1">
      <item>FINA Regionalni centar Zagreb</item>
      <item>ATRIJ 53, d.o.o.</item>
      <item>Tadija Markić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ATRIJ 53, d.o.o., OIB 26889742340, I.Petruševec V.Odvojak/10 A,10000 Zagreb</item>
      <item>Tadija Markić, OIB 30477600064, I. Petruševec V. Odvojak 10a,10000 Zagreb</item>
    </izvorni_sadrzaj>
    <derivirana_varijabla naziv="DomainObject.Predmet.SudioniciListAdressOIB_1">
      <item>FINA Regionalni centar Zagreb, OIB 85821130368, Trg svibanjskih žrtava 1995. 1,10000 Zagreb</item>
      <item>ATRIJ 53, d.o.o., OIB 26889742340, I.Petruševec V.Odvojak/10 A,10000 Zagreb</item>
      <item>Tadija Markić, OIB 30477600064, I. Petruševec V. Odvojak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26889742340</item>
      <item>, OIB 30477600064</item>
    </izvorni_sadrzaj>
    <derivirana_varijabla naziv="DomainObject.Predmet.SudioniciListNazivOIB_1">
      <item>, OIB 85821130368</item>
      <item>, OIB 26889742340</item>
      <item>, OIB 30477600064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336</properties:Words>
  <properties:Characters>1737</properties:Characters>
  <properties:Lines>46</properties:Lines>
  <properties:Paragraphs>23</properties:Paragraphs>
  <properties:TotalTime>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2016-03-03T10:34:00Z</cp:lastPrinted>
  <dcterms:modified xmlns:xsi="http://www.w3.org/2001/XMLSchema-instance" xsi:type="dcterms:W3CDTF">2016-03-03T11:38:00Z</dcterms:modified>
  <cp:revision>157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