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731a" w14:paraId="afd731a" w:rsidRDefault="0040032D" w:rsidP="0040032D" w:rsidR="0040032D">
      <w:pPr>
        <w15:collapsed w:val="false"/>
      </w:pPr>
      <w:bookmarkStart w:name="_GoBack" w:id="0"/>
      <w:bookmarkEnd w:id="0"/>
    </w:p>
    <w:p w:rsidRDefault="0040032D" w:rsidP="0040032D" w:rsidR="0040032D">
      <w:r>
        <w:t>REPUBLIKA HRVATSKA</w:t>
      </w:r>
    </w:p>
    <w:p w:rsidRDefault="0040032D" w:rsidP="0040032D" w:rsidR="0040032D">
      <w:r>
        <w:t>TRGOVAČKI SUD U ZAGREBU</w:t>
      </w:r>
    </w:p>
    <w:p w:rsidRDefault="0040032D" w:rsidP="0040032D" w:rsidR="0040032D">
      <w:r>
        <w:t>Zagreb, Amruševa 2/II</w:t>
      </w:r>
      <w:r>
        <w:tab/>
      </w:r>
    </w:p>
    <w:p w:rsidRDefault="002D2744" w:rsidP="002D2744" w:rsidR="002D2744">
      <w:pPr>
        <w:ind w:firstLine="708" w:left="2124"/>
      </w:pPr>
    </w:p>
    <w:p w:rsidRDefault="0040032D" w:rsidP="002D2744" w:rsidR="002D2744">
      <w:pPr>
        <w:ind w:firstLine="708" w:left="212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St-1868/2018</w:t>
      </w:r>
    </w:p>
    <w:p w:rsidRDefault="002D2744" w:rsidP="002D2744" w:rsidR="002D2744">
      <w:pPr>
        <w:ind w:firstLine="708" w:left="2124"/>
      </w:pPr>
    </w:p>
    <w:p w:rsidRDefault="001B2206" w:rsidP="002D2744" w:rsidR="002D2744">
      <w:pPr>
        <w:ind w:firstLine="708" w:left="2124"/>
      </w:pPr>
      <w:r>
        <w:t>R E P U B L I K A    H R V A T S K A</w:t>
      </w:r>
    </w:p>
    <w:p w:rsidRDefault="001B2206" w:rsidP="002D2744" w:rsidR="001B2206">
      <w:pPr>
        <w:ind w:firstLine="708" w:left="2124"/>
      </w:pPr>
      <w:r>
        <w:tab/>
        <w:t xml:space="preserve"> </w:t>
      </w:r>
    </w:p>
    <w:p w:rsidRDefault="0040032D" w:rsidP="002D2744" w:rsidR="001B2206">
      <w:pPr>
        <w:ind w:firstLine="708" w:left="2832"/>
      </w:pPr>
      <w:r>
        <w:t xml:space="preserve">   </w:t>
      </w:r>
      <w:r w:rsidR="001B2206">
        <w:t>Z A K LJ U Č A K</w:t>
      </w:r>
    </w:p>
    <w:p w:rsidRDefault="0040032D" w:rsidP="002D2744" w:rsidR="0040032D">
      <w:pPr>
        <w:ind w:firstLine="708" w:left="2832"/>
      </w:pPr>
    </w:p>
    <w:p w:rsidRDefault="001B2206" w:rsidP="001B2206" w:rsidR="001B2206"/>
    <w:p w:rsidRDefault="001B2206" w:rsidP="002D2744" w:rsidR="001B2206">
      <w:pPr>
        <w:ind w:firstLine="708"/>
        <w:jc w:val="both"/>
      </w:pPr>
      <w:r>
        <w:t>Trgovački sud u Zagrebu</w:t>
      </w:r>
      <w:r w:rsidR="0040032D">
        <w:t>,</w:t>
      </w:r>
      <w:r>
        <w:t xml:space="preserve"> </w:t>
      </w:r>
      <w:r w:rsidR="002D2744">
        <w:t>sudac Danijela Uzelac</w:t>
      </w:r>
      <w:r>
        <w:t xml:space="preserve"> po prijedlogu predlagatelja 1. SISAK PROJEKTI d.o.o.,</w:t>
      </w:r>
      <w:r w:rsidR="00C02424" w:rsidRPr="00C02424">
        <w:t xml:space="preserve"> OIB: 08980512609</w:t>
      </w:r>
      <w:r w:rsidR="00C02424">
        <w:t>,</w:t>
      </w:r>
      <w:r>
        <w:t xml:space="preserve"> Sisak, Rimska 26 i 2. FINANCIJSKA AGENCIJA, </w:t>
      </w:r>
      <w:r w:rsidR="00C02424" w:rsidRPr="00C02424">
        <w:t>OIB: 85821130368</w:t>
      </w:r>
      <w:r w:rsidR="00C02424">
        <w:t xml:space="preserve">, </w:t>
      </w:r>
      <w:r>
        <w:t>Regionalni centar Zagreb, Podružnica Zagreb, Trg svibanjskih žrtava 1995. 1, za otvaranje stečajnog postupka nad dužnikom SISAK PROJEKTI d.o.o.,</w:t>
      </w:r>
      <w:r w:rsidR="00C02424" w:rsidRPr="00C02424">
        <w:t xml:space="preserve"> OIB: 08980512609</w:t>
      </w:r>
      <w:r w:rsidR="00C02424">
        <w:t>,</w:t>
      </w:r>
      <w:r>
        <w:t xml:space="preserve"> Sisak, Rimska 26, , </w:t>
      </w:r>
      <w:r w:rsidR="002D2744">
        <w:t>18. siječnja 2019.</w:t>
      </w:r>
    </w:p>
    <w:p w:rsidRDefault="0040032D" w:rsidP="001B2206" w:rsidR="0040032D"/>
    <w:p w:rsidRDefault="002D2744" w:rsidP="001B2206" w:rsidR="001B2206">
      <w:r>
        <w:tab/>
      </w:r>
      <w:r>
        <w:tab/>
      </w:r>
      <w:r>
        <w:tab/>
      </w:r>
      <w:r>
        <w:tab/>
      </w:r>
      <w:r w:rsidR="00944016">
        <w:t xml:space="preserve">     </w:t>
      </w:r>
      <w:r w:rsidR="0040032D">
        <w:t xml:space="preserve">    </w:t>
      </w:r>
      <w:r w:rsidR="00944016">
        <w:t xml:space="preserve">  </w:t>
      </w:r>
      <w:r w:rsidR="00680D64">
        <w:t xml:space="preserve">    </w:t>
      </w:r>
      <w:r w:rsidR="00944016">
        <w:t xml:space="preserve"> </w:t>
      </w:r>
      <w:r>
        <w:t xml:space="preserve">z a k lj u č i o   j e </w:t>
      </w:r>
    </w:p>
    <w:p w:rsidRDefault="0040032D" w:rsidP="001B2206" w:rsidR="0040032D"/>
    <w:p w:rsidRDefault="001B2206" w:rsidP="005C55CE" w:rsidR="00680D64">
      <w:pPr>
        <w:ind w:firstLine="709"/>
        <w:jc w:val="both"/>
      </w:pPr>
      <w:r>
        <w:t xml:space="preserve">Zakazuje se ročište radi očitovanja o prijedlogu za otvaranje stečajnog </w:t>
      </w:r>
      <w:r w:rsidR="00824CB5">
        <w:t xml:space="preserve">postupka </w:t>
      </w:r>
      <w:r>
        <w:t>za dan:</w:t>
      </w:r>
    </w:p>
    <w:p w:rsidRDefault="005C55CE" w:rsidP="005C55CE" w:rsidR="005C55CE">
      <w:pPr>
        <w:ind w:firstLine="709"/>
        <w:jc w:val="both"/>
      </w:pPr>
    </w:p>
    <w:p w:rsidRDefault="00680D64" w:rsidP="00FC66E0" w:rsidR="00680D64">
      <w:pPr>
        <w:jc w:val="both"/>
      </w:pPr>
      <w:r>
        <w:t xml:space="preserve">      </w:t>
      </w:r>
      <w:r w:rsidR="00993F5D">
        <w:t xml:space="preserve">  </w:t>
      </w:r>
      <w:r>
        <w:tab/>
      </w:r>
      <w:r>
        <w:tab/>
      </w:r>
      <w:r>
        <w:tab/>
      </w:r>
      <w:r>
        <w:tab/>
      </w:r>
      <w:r>
        <w:tab/>
      </w:r>
      <w:r w:rsidR="00AC7C78">
        <w:t>2</w:t>
      </w:r>
      <w:r w:rsidR="00993F5D">
        <w:t>8</w:t>
      </w:r>
      <w:r w:rsidR="00AC7C78">
        <w:t>. veljače 2019.</w:t>
      </w:r>
      <w:r w:rsidR="00993F5D">
        <w:t xml:space="preserve"> u 9,30</w:t>
      </w:r>
      <w:r w:rsidR="001B2206">
        <w:t xml:space="preserve"> sati </w:t>
      </w:r>
    </w:p>
    <w:p w:rsidRDefault="00680D64" w:rsidP="00FC66E0" w:rsidR="00680D64">
      <w:pPr>
        <w:jc w:val="both"/>
      </w:pPr>
    </w:p>
    <w:p w:rsidRDefault="001B2206" w:rsidP="00FC66E0" w:rsidR="00680D64">
      <w:pPr>
        <w:jc w:val="both"/>
      </w:pPr>
      <w:r>
        <w:t xml:space="preserve">u </w:t>
      </w:r>
      <w:r w:rsidR="007C1DB8">
        <w:t xml:space="preserve">zgradi </w:t>
      </w:r>
      <w:r w:rsidR="00944016">
        <w:t xml:space="preserve">Trgovačkog suda u </w:t>
      </w:r>
      <w:r w:rsidR="007C1DB8">
        <w:t>Zagrebu, Petrinjska 8</w:t>
      </w:r>
      <w:r w:rsidR="007C1DB8" w:rsidRPr="007C1DB8">
        <w:t xml:space="preserve">, soba broj </w:t>
      </w:r>
      <w:r w:rsidR="007C1DB8">
        <w:t>27/I</w:t>
      </w:r>
      <w:r w:rsidR="007C1DB8" w:rsidRPr="007C1DB8">
        <w:t xml:space="preserve"> kat – (dvorišna zgrada)</w:t>
      </w:r>
      <w:r w:rsidR="00FC66E0">
        <w:t xml:space="preserve"> </w:t>
      </w:r>
      <w:r>
        <w:t>na koje ročište se dostavom ovog zaključka pozivaju:</w:t>
      </w:r>
    </w:p>
    <w:p w:rsidRDefault="0040032D" w:rsidP="00944016" w:rsidR="001B2206">
      <w:pPr>
        <w:jc w:val="both"/>
      </w:pPr>
      <w:r>
        <w:t xml:space="preserve">- </w:t>
      </w:r>
      <w:r w:rsidR="001B2206">
        <w:t>Financijska agencija</w:t>
      </w:r>
      <w:r w:rsidR="00405C5E">
        <w:t>,</w:t>
      </w:r>
    </w:p>
    <w:p w:rsidRDefault="001B2206" w:rsidP="00944016" w:rsidR="001B2206">
      <w:pPr>
        <w:jc w:val="both"/>
      </w:pPr>
      <w:r>
        <w:t>- dužnik,</w:t>
      </w:r>
    </w:p>
    <w:p w:rsidRDefault="001B2206" w:rsidP="00405C5E" w:rsidR="001B2206" w:rsidRPr="00405C5E">
      <w:pPr>
        <w:jc w:val="both"/>
      </w:pPr>
      <w:r>
        <w:t>- osoba ovlaštena za zastupanje dužnika po zakonu</w:t>
      </w:r>
      <w:r w:rsidR="0040032D">
        <w:t xml:space="preserve"> </w:t>
      </w:r>
      <w:r w:rsidR="00405C5E" w:rsidRPr="00405C5E">
        <w:t>Srđan Marić, Sisak, Tina Ujevića 27,</w:t>
      </w:r>
    </w:p>
    <w:p w:rsidRDefault="001B2206" w:rsidP="00944016" w:rsidR="001B2206">
      <w:pPr>
        <w:jc w:val="both"/>
      </w:pPr>
      <w:r>
        <w:t xml:space="preserve">- pravna osoba ovlaštena za obavljanje poslova platnog prometa dužnika- OTP banka Hrvatska d.d. </w:t>
      </w:r>
    </w:p>
    <w:p w:rsidRDefault="00AC7C78" w:rsidP="00680D64" w:rsidR="00AC7C78">
      <w:pPr>
        <w:jc w:val="both"/>
      </w:pPr>
    </w:p>
    <w:p w:rsidRDefault="007C1DB8" w:rsidP="007C1DB8" w:rsidR="00AC7C78">
      <w:pPr>
        <w:jc w:val="both"/>
      </w:pPr>
      <w:r>
        <w:t xml:space="preserve">                                                    </w:t>
      </w:r>
      <w:r w:rsidR="00680D64">
        <w:t xml:space="preserve">      </w:t>
      </w:r>
      <w:r>
        <w:t xml:space="preserve"> </w:t>
      </w:r>
      <w:r w:rsidR="00AC7C78">
        <w:t xml:space="preserve">Zagreb, 18. siječnja 2018. </w:t>
      </w:r>
    </w:p>
    <w:p w:rsidRDefault="00AC7C78" w:rsidP="005C55CE" w:rsidR="00AC7C78">
      <w:pPr>
        <w:jc w:val="right"/>
      </w:pPr>
      <w:r>
        <w:tab/>
      </w:r>
      <w:r>
        <w:tab/>
      </w:r>
      <w:r>
        <w:tab/>
      </w:r>
      <w:r>
        <w:tab/>
      </w:r>
      <w:r w:rsidR="00944016">
        <w:tab/>
      </w:r>
      <w:r w:rsidR="00944016">
        <w:tab/>
      </w:r>
      <w:r w:rsidR="00944016">
        <w:tab/>
        <w:t xml:space="preserve">                      </w:t>
      </w:r>
      <w:r w:rsidR="007C1DB8">
        <w:t xml:space="preserve">    </w:t>
      </w:r>
      <w:r w:rsidR="00944016">
        <w:t xml:space="preserve">   </w:t>
      </w:r>
      <w:r w:rsidR="007C1DB8">
        <w:t xml:space="preserve">  </w:t>
      </w:r>
      <w:r w:rsidR="00944016">
        <w:t xml:space="preserve"> Sudac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  <w:r w:rsidR="00944016">
        <w:tab/>
      </w:r>
      <w:r w:rsidR="00944016">
        <w:tab/>
      </w:r>
      <w:r w:rsidR="00944016">
        <w:tab/>
      </w:r>
      <w:r w:rsidR="00944016">
        <w:tab/>
      </w:r>
      <w:r w:rsidR="00944016">
        <w:tab/>
        <w:t xml:space="preserve">        </w:t>
      </w:r>
      <w:r w:rsidR="007C1DB8">
        <w:t xml:space="preserve">     </w:t>
      </w:r>
      <w:r w:rsidR="00944016">
        <w:t xml:space="preserve"> </w:t>
      </w:r>
      <w:r w:rsidR="007C1DB8">
        <w:t xml:space="preserve">  </w:t>
      </w:r>
      <w:r w:rsidR="00944016">
        <w:t>Danijela Uzelac</w:t>
      </w:r>
    </w:p>
    <w:p w:rsidRDefault="007C1DB8" w:rsidP="00AC7C78" w:rsidR="007C1DB8"/>
    <w:p w:rsidRDefault="00944016" w:rsidP="00AC7C78" w:rsidR="00AC7C78">
      <w:r>
        <w:t xml:space="preserve">Uputa o pravnom lijeku: </w:t>
      </w:r>
      <w:r w:rsidR="00AC7C78">
        <w:t xml:space="preserve">Protiv zaključka nije dopušten pravni lijek (članak 19. stavak 7.SZ-a).      </w:t>
      </w:r>
      <w:r w:rsidR="00AC7C78">
        <w:tab/>
      </w:r>
    </w:p>
    <w:p w:rsidRDefault="00AC7C78" w:rsidP="00AC7C78" w:rsidR="00AC7C78"/>
    <w:p w:rsidRDefault="005C55CE" w:rsidP="005C55CE" w:rsidR="00944016">
      <w:pPr>
        <w:jc w:val="right"/>
      </w:pPr>
      <w:r>
        <w:t>Za točnost otpravka:</w:t>
      </w:r>
    </w:p>
    <w:p w:rsidRDefault="005C55CE" w:rsidP="005C55CE" w:rsidR="005C55CE">
      <w:pPr>
        <w:jc w:val="right"/>
      </w:pPr>
      <w:r>
        <w:t>Katarina Franjić</w:t>
      </w:r>
    </w:p>
    <w:p w:rsidRDefault="005C55CE" w:rsidP="00AC7C78" w:rsidR="005C55CE"/>
    <w:p w:rsidRDefault="00993F5D" w:rsidP="0040032D" w:rsidR="00993F5D"/>
    <w:sectPr w:rsidR="00993F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EA1EB0"/>
    <w:multiLevelType w:val="hybridMultilevel"/>
    <w:tmpl w:val="A9769C42"/>
    <w:lvl w:tplc="8AC0767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C253D80"/>
    <w:multiLevelType w:val="hybridMultilevel"/>
    <w:tmpl w:val="4438960C"/>
    <w:lvl w:tplc="E1F6175A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">
    <w:nsid w:val="5E720B65"/>
    <w:multiLevelType w:val="hybridMultilevel"/>
    <w:tmpl w:val="D858481E"/>
    <w:lvl w:tplc="4E14C81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ACC668D"/>
    <w:multiLevelType w:val="hybridMultilevel"/>
    <w:tmpl w:val="2D6AA572"/>
    <w:lvl w:tplc="9394035C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771E1C18"/>
    <w:multiLevelType w:val="hybridMultilevel"/>
    <w:tmpl w:val="DECAAE5C"/>
    <w:lvl w:tplc="478C1D3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9243C47"/>
    <w:multiLevelType w:val="hybridMultilevel"/>
    <w:tmpl w:val="F92CD5DC"/>
    <w:lvl w:tplc="FC1659C2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9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316"/>
    <w:rsid w:val="001B2206"/>
    <w:rsid w:val="00265316"/>
    <w:rsid w:val="002D2744"/>
    <w:rsid w:val="0040032D"/>
    <w:rsid w:val="00405C5E"/>
    <w:rsid w:val="005C55CE"/>
    <w:rsid w:val="00680D64"/>
    <w:rsid w:val="007614E3"/>
    <w:rsid w:val="007C1DB8"/>
    <w:rsid w:val="00824CB5"/>
    <w:rsid w:val="00944016"/>
    <w:rsid w:val="00993F5D"/>
    <w:rsid w:val="00AC7C78"/>
    <w:rsid w:val="00C02424"/>
    <w:rsid w:val="00FC66E0"/>
    <w:rsid w:val="00FE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B22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37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7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7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7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7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B22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37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7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7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7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7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1868</izvorni_sadrzaj>
    <derivirana_varijabla naziv="DomainObject.Predmet.Broj_1">1868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St-1868/2018</izvorni_sadrzaj>
    <derivirana_varijabla naziv="DomainObject.Predmet.OznakaBroj_1">St-1868/2018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SISAK PROJEKTI d.o.o.; SISAK PROJEKTI d.o.o.</izvorni_sadrzaj>
    <derivirana_varijabla naziv="DomainObject.Predmet.ProtustrankaFormated_1">  SISAK PROJEKTI d.o.o.; SISAK PROJEKTI d.o.o.</derivirana_varijabla>
  </DomainObject.Predmet.ProtustrankaFormated>
  <DomainObject.Predmet.ProtustrankaFormatedOIB>
    <izvorni_sadrzaj>  SISAK PROJEKTI d.o.o., OIB 08980512609; SISAK PROJEKTI d.o.o., OIB 08980512609</izvorni_sadrzaj>
    <derivirana_varijabla naziv="DomainObject.Predmet.ProtustrankaFormatedOIB_1">  SISAK PROJEKTI d.o.o., OIB 08980512609; SISAK PROJEKTI d.o.o., OIB 08980512609</derivirana_varijabla>
  </DomainObject.Predmet.ProtustrankaFormatedOIB>
  <DomainObject.Predmet.ProtustrankaFormatedWithAdress>
    <izvorni_sadrzaj> SISAK PROJEKTI d.o.o., Rimska 26, 44000 Sisak; SISAK PROJEKTI d.o.o., Rimska 26, 44000 Sisak</izvorni_sadrzaj>
    <derivirana_varijabla naziv="DomainObject.Predmet.ProtustrankaFormatedWithAdress_1"> SISAK PROJEKTI d.o.o., Rimska 26, 44000 Sisak; SISAK PROJEKTI d.o.o., Rimska 26, 44000 Sisak</derivirana_varijabla>
  </DomainObject.Predmet.ProtustrankaFormatedWithAdress>
  <DomainObject.Predmet.ProtustrankaFormatedWithAdressOIB>
    <izvorni_sadrzaj> SISAK PROJEKTI d.o.o., OIB 08980512609, Rimska 26, 44000 Sisak; SISAK PROJEKTI d.o.o., OIB 08980512609, Rimska 26, 44000 Sisak</izvorni_sadrzaj>
    <derivirana_varijabla naziv="DomainObject.Predmet.ProtustrankaFormatedWithAdressOIB_1"> SISAK PROJEKTI d.o.o., OIB 08980512609, Rimska 26, 44000 Sisak; SISAK PROJEKTI d.o.o., OIB 08980512609, Rimska 26, 44000 Sisak</derivirana_varijabla>
  </DomainObject.Predmet.ProtustrankaFormatedWithAdressOIB>
  <DomainObject.Predmet.ProtustrankaWithAdress>
    <izvorni_sadrzaj>SISAK PROJEKTI d.o.o. Rimska 26, 44000 Sisak, SISAK PROJEKTI d.o.o. Rimska 26, 44000 Sisak</izvorni_sadrzaj>
    <derivirana_varijabla naziv="DomainObject.Predmet.ProtustrankaWithAdress_1">SISAK PROJEKTI d.o.o. Rimska 26, 44000 Sisak, SISAK PROJEKTI d.o.o. Rimska 26, 44000 Sisak</derivirana_varijabla>
  </DomainObject.Predmet.ProtustrankaWithAdress>
  <DomainObject.Predmet.ProtustrankaWithAdressOIB>
    <izvorni_sadrzaj>SISAK PROJEKTI d.o.o., OIB 08980512609, Rimska 26, 44000 Sisak, SISAK PROJEKTI d.o.o., OIB 08980512609, Rimska 26, 44000 Sisak</izvorni_sadrzaj>
    <derivirana_varijabla naziv="DomainObject.Predmet.ProtustrankaWithAdressOIB_1">SISAK PROJEKTI d.o.o., OIB 08980512609, Rimska 26, 44000 Sisak, SISAK PROJEKTI d.o.o., OIB 08980512609, Rimska 26, 44000 Sisak</derivirana_varijabla>
  </DomainObject.Predmet.ProtustrankaWithAdressOIB>
  <DomainObject.Predmet.ProtustrankaNazivFormated>
    <izvorni_sadrzaj>SISAK PROJEKTI d.o.o.,SISAK PROJEKTI d.o.o.</izvorni_sadrzaj>
    <derivirana_varijabla naziv="DomainObject.Predmet.ProtustrankaNazivFormated_1">SISAK PROJEKTI d.o.o.,SISAK PROJEKTI d.o.o.</derivirana_varijabla>
  </DomainObject.Predmet.ProtustrankaNazivFormated>
  <DomainObject.Predmet.ProtustrankaNazivFormatedOIB>
    <izvorni_sadrzaj>SISAK PROJEKTI d.o.o., OIB 08980512609,SISAK PROJEKTI d.o.o., OIB 08980512609</izvorni_sadrzaj>
    <derivirana_varijabla naziv="DomainObject.Predmet.ProtustrankaNazivFormatedOIB_1">SISAK PROJEKTI d.o.o., OIB 08980512609,SISAK PROJEKTI d.o.o., OIB 08980512609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SISAK PROJEKTI d.o.o.; FINA Regionalni centar Zagreb</izvorni_sadrzaj>
    <derivirana_varijabla naziv="DomainObject.Predmet.StrankaFormated_1">  SISAK PROJEKTI d.o.o.; FINA Regionalni centar Zagreb</derivirana_varijabla>
  </DomainObject.Predmet.StrankaFormated>
  <DomainObject.Predmet.StrankaFormatedOIB>
    <izvorni_sadrzaj>  SISAK PROJEKTI d.o.o., OIB 08980512609; FINA Regionalni centar Zagreb, OIB 85821130368</izvorni_sadrzaj>
    <derivirana_varijabla naziv="DomainObject.Predmet.StrankaFormatedOIB_1">  SISAK PROJEKTI d.o.o., OIB 08980512609; FINA Regionalni centar Zagreb, OIB 85821130368</derivirana_varijabla>
  </DomainObject.Predmet.StrankaFormatedOIB>
  <DomainObject.Predmet.StrankaFormatedWithAdress>
    <izvorni_sadrzaj> SISAK PROJEKTI d.o.o., Rimska 26, 44000 Sisak; FINA Regionalni centar Zagreb, Trg svibanjskih žrtava 1995. 1, 10000 Zagreb</izvorni_sadrzaj>
    <derivirana_varijabla naziv="DomainObject.Predmet.StrankaFormatedWithAdress_1"> SISAK PROJEKTI d.o.o., Rimska 26, 44000 Sisak; FINA Regionalni centar Zagreb, Trg svibanjskih žrtava 1995. 1, 10000 Zagreb</derivirana_varijabla>
  </DomainObject.Predmet.StrankaFormatedWithAdress>
  <DomainObject.Predmet.StrankaFormatedWithAdressOIB>
    <izvorni_sadrzaj> SISAK PROJEKTI d.o.o., OIB 08980512609, Rimska 26, 44000 Sisak; FINA Regionalni centar Zagreb, OIB 85821130368, Trg svibanjskih žrtava 1995. 1, 10000 Zagreb</izvorni_sadrzaj>
    <derivirana_varijabla naziv="DomainObject.Predmet.StrankaFormatedWithAdressOIB_1"> SISAK PROJEKTI d.o.o., OIB 08980512609, Rimska 26, 44000 Sisak; FINA Regionalni centar Zagreb, OIB 85821130368, Trg svibanjskih žrtava 1995. 1, 10000 Zagreb</derivirana_varijabla>
  </DomainObject.Predmet.StrankaFormatedWithAdressOIB>
  <DomainObject.Predmet.StrankaWithAdress>
    <izvorni_sadrzaj>SISAK PROJEKTI d.o.o. Rimska 26,44000 Sisak,FINA Regionalni centar Zagreb Trg svibanjskih žrtava 1995. 1,10000 Zagreb</izvorni_sadrzaj>
    <derivirana_varijabla naziv="DomainObject.Predmet.StrankaWithAdress_1">SISAK PROJEKTI d.o.o. Rimska 26,44000 Sisak,FINA Regionalni centar Zagreb Trg svibanjskih žrtava 1995. 1,10000 Zagreb</derivirana_varijabla>
  </DomainObject.Predmet.StrankaWithAdress>
  <DomainObject.Predmet.StrankaWithAdressOIB>
    <izvorni_sadrzaj>SISAK PROJEKTI d.o.o., OIB 08980512609, Rimska 26,44000 Sisak,FINA Regionalni centar Zagreb, OIB 85821130368, Trg svibanjskih žrtava 1995. 1,10000 Zagreb</izvorni_sadrzaj>
    <derivirana_varijabla naziv="DomainObject.Predmet.StrankaWithAdressOIB_1">SISAK PROJEKTI d.o.o., OIB 08980512609, Rimska 26,44000 Sisak,FINA Regionalni centar Zagreb, OIB 85821130368, Trg svibanjskih žrtava 1995. 1,10000 Zagreb</derivirana_varijabla>
  </DomainObject.Predmet.StrankaWithAdressOIB>
  <DomainObject.Predmet.StrankaNazivFormated>
    <izvorni_sadrzaj>SISAK PROJEKTI d.o.o.,FINA Regionalni centar Zagreb</izvorni_sadrzaj>
    <derivirana_varijabla naziv="DomainObject.Predmet.StrankaNazivFormated_1">SISAK PROJEKTI d.o.o.,FINA Regionalni centar Zagreb</derivirana_varijabla>
  </DomainObject.Predmet.StrankaNazivFormated>
  <DomainObject.Predmet.StrankaNazivFormatedOIB>
    <izvorni_sadrzaj>SISAK PROJEKTI d.o.o., OIB 08980512609,FINA Regionalni centar Zagreb, OIB 85821130368</izvorni_sadrzaj>
    <derivirana_varijabla naziv="DomainObject.Predmet.StrankaNazivFormatedOIB_1">SISAK PROJEKTI d.o.o., OIB 08980512609,FINA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SISAK PROJEKTI d.o.o.</item>
      <item>FINA Regionalni centar Zagreb</item>
    </izvorni_sadrzaj>
    <derivirana_varijabla naziv="DomainObject.Predmet.StrankaListFormated_1">
      <item>SISAK PROJEKTI d.o.o.</item>
      <item>FINA Regionalni centar Zagreb</item>
    </derivirana_varijabla>
  </DomainObject.Predmet.StrankaListFormated>
  <DomainObject.Predmet.StrankaListFormatedOIB>
    <izvorni_sadrzaj>
      <item>SISAK PROJEKTI d.o.o., OIB 08980512609</item>
      <item>FINA Regionalni centar Zagreb, OIB 85821130368</item>
    </izvorni_sadrzaj>
    <derivirana_varijabla naziv="DomainObject.Predmet.StrankaListFormatedOIB_1">
      <item>SISAK PROJEKTI d.o.o., OIB 08980512609</item>
      <item>FINA Regionalni centar Zagreb, OIB 85821130368</item>
    </derivirana_varijabla>
  </DomainObject.Predmet.StrankaListFormatedOIB>
  <DomainObject.Predmet.StrankaListFormatedWithAdress>
    <izvorni_sadrzaj>
      <item>SISAK PROJEKTI d.o.o., Rimska 26, 44000 Sisak</item>
      <item>FINA Regionalni centar Zagreb, Trg svibanjskih žrtava 1995. 1, 10000 Zagreb</item>
    </izvorni_sadrzaj>
    <derivirana_varijabla naziv="DomainObject.Predmet.StrankaListFormatedWithAdress_1">
      <item>SISAK PROJEKTI d.o.o., Rimska 26, 44000 Sisak</item>
      <item>FINA Regionalni centar Zagreb, Trg svibanjskih žrtava 1995. 1, 10000 Zagreb</item>
    </derivirana_varijabla>
  </DomainObject.Predmet.StrankaListFormatedWithAdress>
  <DomainObject.Predmet.StrankaListFormatedWithAdressOIB>
    <izvorni_sadrzaj>
      <item>SISAK PROJEKTI d.o.o., OIB 08980512609, Rimska 26, 44000 Sisak</item>
      <item>FINA Regionalni centar Zagreb, OIB 85821130368, Trg svibanjskih žrtava 1995. 1, 10000 Zagreb</item>
    </izvorni_sadrzaj>
    <derivirana_varijabla naziv="DomainObject.Predmet.StrankaListFormatedWithAdressOIB_1">
      <item>SISAK PROJEKTI d.o.o., OIB 08980512609, Rimska 26, 44000 Sisak</item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SISAK PROJEKTI d.o.o.</item>
      <item>FINA Regionalni centar Zagreb</item>
    </izvorni_sadrzaj>
    <derivirana_varijabla naziv="DomainObject.Predmet.StrankaListNazivFormated_1">
      <item>SISAK PROJEKTI d.o.o.</item>
      <item>FINA Regionalni centar Zagreb</item>
    </derivirana_varijabla>
  </DomainObject.Predmet.StrankaListNazivFormated>
  <DomainObject.Predmet.StrankaListNazivFormatedOIB>
    <izvorni_sadrzaj>
      <item>SISAK PROJEKTI d.o.o., OIB 08980512609</item>
      <item>FINA Regionalni centar Zagreb, OIB 85821130368</item>
    </izvorni_sadrzaj>
    <derivirana_varijabla naziv="DomainObject.Predmet.StrankaListNazivFormatedOIB_1">
      <item>SISAK PROJEKTI d.o.o., OIB 08980512609</item>
      <item>FINA Regionalni centar Zagreb, OIB 85821130368</item>
    </derivirana_varijabla>
  </DomainObject.Predmet.StrankaListNazivFormatedOIB>
  <DomainObject.Predmet.ProtuStrankaListFormated>
    <izvorni_sadrzaj>
      <item>SISAK PROJEKTI d.o.o.</item>
      <item>SISAK PROJEKTI d.o.o.</item>
    </izvorni_sadrzaj>
    <derivirana_varijabla naziv="DomainObject.Predmet.ProtuStrankaListFormated_1">
      <item>SISAK PROJEKTI d.o.o.</item>
      <item>SISAK PROJEKTI d.o.o.</item>
    </derivirana_varijabla>
  </DomainObject.Predmet.ProtuStrankaListFormated>
  <DomainObject.Predmet.ProtuStrankaListFormatedOIB>
    <izvorni_sadrzaj>
      <item>SISAK PROJEKTI d.o.o., OIB 08980512609</item>
      <item>SISAK PROJEKTI d.o.o., OIB 08980512609</item>
    </izvorni_sadrzaj>
    <derivirana_varijabla naziv="DomainObject.Predmet.ProtuStrankaListFormatedOIB_1">
      <item>SISAK PROJEKTI d.o.o., OIB 08980512609</item>
      <item>SISAK PROJEKTI d.o.o., OIB 08980512609</item>
    </derivirana_varijabla>
  </DomainObject.Predmet.ProtuStrankaListFormatedOIB>
  <DomainObject.Predmet.ProtuStrankaListFormatedWithAdress>
    <izvorni_sadrzaj>
      <item>SISAK PROJEKTI d.o.o., Rimska 26, 44000 Sisak</item>
      <item>SISAK PROJEKTI d.o.o., Rimska 26, 44000 Sisak</item>
    </izvorni_sadrzaj>
    <derivirana_varijabla naziv="DomainObject.Predmet.ProtuStrankaListFormatedWithAdress_1">
      <item>SISAK PROJEKTI d.o.o., Rimska 26, 44000 Sisak</item>
      <item>SISAK PROJEKTI d.o.o., Rimska 26, 44000 Sisak</item>
    </derivirana_varijabla>
  </DomainObject.Predmet.ProtuStrankaListFormatedWithAdress>
  <DomainObject.Predmet.ProtuStrankaListFormatedWithAdressOIB>
    <izvorni_sadrzaj>
      <item>SISAK PROJEKTI d.o.o., OIB 08980512609, Rimska 26, 44000 Sisak</item>
      <item>SISAK PROJEKTI d.o.o., OIB 08980512609, Rimska 26, 44000 Sisak</item>
    </izvorni_sadrzaj>
    <derivirana_varijabla naziv="DomainObject.Predmet.ProtuStrankaListFormatedWithAdressOIB_1">
      <item>SISAK PROJEKTI d.o.o., OIB 08980512609, Rimska 26, 44000 Sisak</item>
      <item>SISAK PROJEKTI d.o.o., OIB 08980512609, Rimska 26, 44000 Sisak</item>
    </derivirana_varijabla>
  </DomainObject.Predmet.ProtuStrankaListFormatedWithAdressOIB>
  <DomainObject.Predmet.ProtuStrankaListNazivFormated>
    <izvorni_sadrzaj>
      <item>SISAK PROJEKTI d.o.o.</item>
      <item>SISAK PROJEKTI d.o.o.</item>
    </izvorni_sadrzaj>
    <derivirana_varijabla naziv="DomainObject.Predmet.ProtuStrankaListNazivFormated_1">
      <item>SISAK PROJEKTI d.o.o.</item>
      <item>SISAK PROJEKTI d.o.o.</item>
    </derivirana_varijabla>
  </DomainObject.Predmet.ProtuStrankaListNazivFormated>
  <DomainObject.Predmet.ProtuStrankaListNazivFormatedOIB>
    <izvorni_sadrzaj>
      <item>SISAK PROJEKTI d.o.o., OIB 08980512609</item>
      <item>SISAK PROJEKTI d.o.o., OIB 08980512609</item>
    </izvorni_sadrzaj>
    <derivirana_varijabla naziv="DomainObject.Predmet.ProtuStrankaListNazivFormatedOIB_1">
      <item>SISAK PROJEKTI d.o.o., OIB 08980512609</item>
      <item>SISAK PROJEKTI d.o.o., OIB 08980512609</item>
    </derivirana_varijabla>
  </DomainObject.Predmet.ProtuStrankaListNazivFormatedOIB>
  <DomainObject.Predmet.OstaliListFormated>
    <izvorni_sadrzaj>
      <item>Srđan Marić</item>
    </izvorni_sadrzaj>
    <derivirana_varijabla naziv="DomainObject.Predmet.OstaliListFormated_1">
      <item>Srđan Marić</item>
    </derivirana_varijabla>
  </DomainObject.Predmet.OstaliListFormated>
  <DomainObject.Predmet.OstaliListFormatedOIB>
    <izvorni_sadrzaj>
      <item>Srđan Marić</item>
    </izvorni_sadrzaj>
    <derivirana_varijabla naziv="DomainObject.Predmet.OstaliListFormatedOIB_1">
      <item>Srđan Marić</item>
    </derivirana_varijabla>
  </DomainObject.Predmet.OstaliListFormatedOIB>
  <DomainObject.Predmet.OstaliListFormatedWithAdress>
    <izvorni_sadrzaj>
      <item>Srđan Marić</item>
    </izvorni_sadrzaj>
    <derivirana_varijabla naziv="DomainObject.Predmet.OstaliListFormatedWithAdress_1">
      <item>Srđan Marić</item>
    </derivirana_varijabla>
  </DomainObject.Predmet.OstaliListFormatedWithAdress>
  <DomainObject.Predmet.OstaliListFormatedWithAdressOIB>
    <izvorni_sadrzaj>
      <item>Srđan Marić</item>
    </izvorni_sadrzaj>
    <derivirana_varijabla naziv="DomainObject.Predmet.OstaliListFormatedWithAdressOIB_1">
      <item>Srđan Marić</item>
    </derivirana_varijabla>
  </DomainObject.Predmet.OstaliListFormatedWithAdressOIB>
  <DomainObject.Predmet.OstaliListNazivFormated>
    <izvorni_sadrzaj>
      <item>Srđan Marić</item>
    </izvorni_sadrzaj>
    <derivirana_varijabla naziv="DomainObject.Predmet.OstaliListNazivFormated_1">
      <item>Srđan Marić</item>
    </derivirana_varijabla>
  </DomainObject.Predmet.OstaliListNazivFormated>
  <DomainObject.Predmet.OstaliListNazivFormatedOIB>
    <izvorni_sadrzaj>
      <item>Srđan Marić</item>
    </izvorni_sadrzaj>
    <derivirana_varijabla naziv="DomainObject.Predmet.OstaliListNazivFormatedOIB_1">
      <item>Srđan 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SISAK PROJEKTI d.o.o. i dr.</izvorni_sadrzaj>
    <derivirana_varijabla naziv="DomainObject.Predmet.StrankaIDrugi_1">SISAK PROJEKTI d.o.o. i dr.</derivirana_varijabla>
  </DomainObject.Predmet.StrankaIDrugi>
  <DomainObject.Predmet.ProtustrankaIDrugi>
    <izvorni_sadrzaj>SISAK PROJEKTI d.o.o. i dr.</izvorni_sadrzaj>
    <derivirana_varijabla naziv="DomainObject.Predmet.ProtustrankaIDrugi_1">SISAK PROJEKTI d.o.o. i dr.</derivirana_varijabla>
  </DomainObject.Predmet.ProtustrankaIDrugi>
  <DomainObject.Predmet.StrankaIDrugiAdressOIB>
    <izvorni_sadrzaj>SISAK PROJEKTI d.o.o., OIB 08980512609, Rimska 26, 44000 Sisak i dr.</izvorni_sadrzaj>
    <derivirana_varijabla naziv="DomainObject.Predmet.StrankaIDrugiAdressOIB_1">SISAK PROJEKTI d.o.o., OIB 08980512609, Rimska 26, 44000 Sisak i dr.</derivirana_varijabla>
  </DomainObject.Predmet.StrankaIDrugiAdressOIB>
  <DomainObject.Predmet.ProtustrankaIDrugiAdressOIB>
    <izvorni_sadrzaj>SISAK PROJEKTI d.o.o., OIB 08980512609, Rimska 26, 44000 Sisak i dr.</izvorni_sadrzaj>
    <derivirana_varijabla naziv="DomainObject.Predmet.ProtustrankaIDrugiAdressOIB_1">SISAK PROJEKTI d.o.o., OIB 08980512609, Rimska 26, 44000 Sisak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SISAK PROJEKTI d.o.o.</item>
      <item>SISAK PROJEKTI d.o.o.</item>
      <item>Srđan Marić</item>
      <item>SISAK PROJEKTI d.o.o.</item>
      <item>FINA Regionalni centar Zagreb</item>
    </izvorni_sadrzaj>
    <derivirana_varijabla naziv="DomainObject.Predmet.SudioniciListNaziv_1">
      <item>SISAK PROJEKTI d.o.o.</item>
      <item>SISAK PROJEKTI d.o.o.</item>
      <item>Srđan Marić</item>
      <item>SISAK PROJEKTI d.o.o.</item>
      <item>FINA Regionalni centar Zagreb</item>
    </derivirana_varijabla>
  </DomainObject.Predmet.SudioniciListNaziv>
  <DomainObject.Predmet.SudioniciListAdressOIB>
    <izvorni_sadrzaj>
      <item>SISAK PROJEKTI d.o.o., OIB 08980512609, Rimska 26,44000 Sisak</item>
      <item>SISAK PROJEKTI d.o.o., OIB 08980512609, Rimska 26,44000 Sisak</item>
      <item>Srđan Marić</item>
      <item>SISAK PROJEKTI d.o.o., OIB 08980512609, Rimska 26,44000 Sisak</item>
      <item>FINA Regionalni centar Zagreb, OIB 85821130368, Trg svibanjskih žrtava 1995. 1,10000 Zagreb</item>
    </izvorni_sadrzaj>
    <derivirana_varijabla naziv="DomainObject.Predmet.SudioniciListAdressOIB_1">
      <item>SISAK PROJEKTI d.o.o., OIB 08980512609, Rimska 26,44000 Sisak</item>
      <item>SISAK PROJEKTI d.o.o., OIB 08980512609, Rimska 26,44000 Sisak</item>
      <item>Srđan Marić</item>
      <item>SISAK PROJEKTI d.o.o., OIB 08980512609, Rimska 26,44000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08980512609</item>
      <item>, OIB 08980512609</item>
      <item>, OIB null</item>
      <item>, OIB 08980512609</item>
      <item>, OIB 85821130368</item>
    </izvorni_sadrzaj>
    <derivirana_varijabla naziv="DomainObject.Predmet.SudioniciListNazivOIB_1">
      <item>, OIB 08980512609</item>
      <item>, OIB 08980512609</item>
      <item>, OIB null</item>
      <item>, OIB 08980512609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St-1868/2018-9</izvorni_sadrzaj>
    <derivirana_varijabla naziv="DomainObject.PredzadnjaOdlukaIzPredmeta.Oznaka_1">St-1868/2018-9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198</properties:Words>
  <properties:Characters>996</properties:Characters>
  <properties:Lines>43</properties:Lines>
  <properties:Paragraphs>20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2019-01-18T10:03:00Z</dcterms:created>
  <dc:creator>Danijela Uzelac</dc:creator>
  <dc:description/>
  <cp:keywords/>
  <cp:lastModifiedBy>Katarina Franjić</cp:lastModifiedBy>
  <dcterms:modified xmlns:xsi="http://www.w3.org/2001/XMLSchema-instance" xsi:type="dcterms:W3CDTF">2019-01-18T12:22:00Z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(st-1868-18 zaključak ročište za očitovanje o prijedlogu.docx)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